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c96e" w14:paraId="e68c96e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593A" w:rsidRPr="0002593A">
        <w:rPr>
          <w:rFonts w:hAnsi="Times New Roman" w:ascii="Times New Roman"/>
          <w:sz w:val="22"/>
          <w:szCs w:val="22"/>
          <w:lang w:val="hr-HR"/>
        </w:rPr>
        <w:t>ŠKRINJA OSOJNIK d.o.o., Osojnik,</w:t>
      </w:r>
      <w:r w:rsidR="0002593A">
        <w:rPr>
          <w:rFonts w:hAnsi="Times New Roman" w:ascii="Times New Roman"/>
          <w:sz w:val="22"/>
          <w:szCs w:val="22"/>
          <w:lang w:val="hr-HR"/>
        </w:rPr>
        <w:t xml:space="preserve"> Prodanići,</w:t>
      </w:r>
      <w:r w:rsidR="0002593A" w:rsidRPr="0002593A">
        <w:rPr>
          <w:rFonts w:hAnsi="Times New Roman" w:ascii="Times New Roman"/>
          <w:sz w:val="22"/>
          <w:szCs w:val="22"/>
          <w:lang w:val="hr-HR"/>
        </w:rPr>
        <w:t xml:space="preserve"> OIB: 43111398856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2593A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2593A" w:rsidRPr="0002593A">
        <w:rPr>
          <w:rFonts w:hAnsi="Times New Roman" w:ascii="Times New Roman"/>
          <w:sz w:val="22"/>
          <w:szCs w:val="22"/>
        </w:rPr>
        <w:t>ŠKRINJA OSOJNIK d.o.o., Osojnik, Prodanići, OIB: 43111398856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02593A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2593A" w:rsidRPr="0002593A">
        <w:rPr>
          <w:rFonts w:hAnsi="Times New Roman" w:ascii="Times New Roman"/>
          <w:sz w:val="22"/>
          <w:szCs w:val="22"/>
        </w:rPr>
        <w:t>Jelenko Lehki, Zagreb, Pavla Hatza 10, OIB: 96068307857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02593A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2593A" w:rsidRPr="0002593A">
        <w:rPr>
          <w:rFonts w:hAnsi="Times New Roman" w:ascii="Times New Roman"/>
          <w:sz w:val="22"/>
          <w:szCs w:val="22"/>
          <w:lang w:val="hr-HR"/>
        </w:rPr>
        <w:t>ŠKRINJA OSOJNIK d.o.o., Osojnik, Prodanići, OIB: 43111398856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02593A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04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02593A">
      <w:rPr>
        <w:rFonts w:hAnsi="Times New Roman" w:ascii="Times New Roman"/>
        <w:b/>
        <w:sz w:val="22"/>
        <w:szCs w:val="22"/>
        <w:lang w:val="hr-HR"/>
      </w:rPr>
      <w:t>77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02593A">
      <w:rPr>
        <w:rFonts w:hAnsi="Times New Roman" w:ascii="Times New Roman"/>
        <w:b/>
        <w:sz w:val="22"/>
        <w:szCs w:val="22"/>
        <w:lang w:val="hr-HR"/>
      </w:rPr>
      <w:t>77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045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4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45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45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5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5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804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45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45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5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5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St-577/2015</izvorni_sadrzaj>
    <derivirana_varijabla naziv="DomainObject.Predmet.OznakaBroj_1">St-577/2015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ŠKRINJA OSOJNIK društvo s ograničenom odgovornošću za proizvodnju, trgovinu i usluge</izvorni_sadrzaj>
    <derivirana_varijabla naziv="DomainObject.Predmet.ProtustrankaFormated_1">  ŠKRINJA OSOJNIK društvo s ograničenom odgovornošću za proizvodnju, trgovinu i usluge</derivirana_varijabla>
  </DomainObject.Predmet.ProtustrankaFormated>
  <DomainObject.Predmet.ProtustrankaFormatedOIB>
    <izvorni_sadrzaj>  ŠKRINJA OSOJNIK društvo s ograničenom odgovornošću za proizvodnju, trgovinu i usluge, OIB 43111398856</izvorni_sadrzaj>
    <derivirana_varijabla naziv="DomainObject.Predmet.ProtustrankaFormatedOIB_1">  ŠKRINJA OSOJNIK društvo s ograničenom odgovornošću za proizvodnju, trgovinu i usluge, OIB 43111398856</derivirana_varijabla>
  </DomainObject.Predmet.ProtustrankaFormatedOIB>
  <DomainObject.Predmet.ProtustrankaFormatedWithAdress>
    <izvorni_sadrzaj> ŠKRINJA OSOJNIK društvo s ograničenom odgovornošću za proizvodnju, trgovinu i usluge, Prodanići, 20236 Mokošica</izvorni_sadrzaj>
    <derivirana_varijabla naziv="DomainObject.Predmet.ProtustrankaFormatedWithAdress_1"> ŠKRINJA OSOJNIK društvo s ograničenom odgovornošću za proizvodnju, trgovinu i usluge, Prodanići, 20236 Mokošica</derivirana_varijabla>
  </DomainObject.Predmet.ProtustrankaFormatedWithAdress>
  <DomainObject.Predmet.ProtustrankaFormatedWithAdressOIB>
    <izvorni_sadrzaj> ŠKRINJA OSOJNIK društvo s ograničenom odgovornošću za proizvodnju, trgovinu i usluge, OIB 43111398856, Prodanići, 20236 Mokošica</izvorni_sadrzaj>
    <derivirana_varijabla naziv="DomainObject.Predmet.ProtustrankaFormatedWithAdressOIB_1"> ŠKRINJA OSOJNIK društvo s ograničenom odgovornošću za proizvodnju, trgovinu i usluge, OIB 43111398856, Prodanići, 20236 Mokošica</derivirana_varijabla>
  </DomainObject.Predmet.ProtustrankaFormatedWithAdressOIB>
  <DomainObject.Predmet.ProtustrankaWithAdress>
    <izvorni_sadrzaj>ŠKRINJA OSOJNIK društvo s ograničenom odgovornošću za proizvodnju, trgovinu i usluge Prodanići, 20236 Mokošica</izvorni_sadrzaj>
    <derivirana_varijabla naziv="DomainObject.Predmet.ProtustrankaWithAdress_1">ŠKRINJA OSOJNIK društvo s ograničenom odgovornošću za proizvodnju, trgovinu i usluge Prodanići, 20236 Mokošica</derivirana_varijabla>
  </DomainObject.Predmet.ProtustrankaWithAdress>
  <DomainObject.Predmet.ProtustrankaWithAdressOIB>
    <izvorni_sadrzaj>ŠKRINJA OSOJNIK društvo s ograničenom odgovornošću za proizvodnju, trgovinu i usluge, OIB 43111398856, Prodanići, 20236 Mokošica</izvorni_sadrzaj>
    <derivirana_varijabla naziv="DomainObject.Predmet.ProtustrankaWithAdressOIB_1">ŠKRINJA OSOJNIK društvo s ograničenom odgovornošću za proizvodnju, trgovinu i usluge, OIB 43111398856, Prodanići, 20236 Mokošica</derivirana_varijabla>
  </DomainObject.Predmet.ProtustrankaWithAdressOIB>
  <DomainObject.Predmet.ProtustrankaNazivFormated>
    <izvorni_sadrzaj>ŠKRINJA OSOJNIK društvo s ograničenom odgovornošću za proizvodnju, trgovinu i usluge</izvorni_sadrzaj>
    <derivirana_varijabla naziv="DomainObject.Predmet.ProtustrankaNazivFormated_1">ŠKRINJA OSOJNIK društvo s ograničenom odgovornošću za proizvodnju, trgovinu i usluge</derivirana_varijabla>
  </DomainObject.Predmet.ProtustrankaNazivFormated>
  <DomainObject.Predmet.ProtustrankaNazivFormatedOIB>
    <izvorni_sadrzaj>ŠKRINJA OSOJNIK društvo s ograničenom odgovornošću za proizvodnju, trgovinu i usluge, OIB 43111398856</izvorni_sadrzaj>
    <derivirana_varijabla naziv="DomainObject.Predmet.ProtustrankaNazivFormatedOIB_1">ŠKRINJA OSOJNIK društvo s ograničenom odgovornošću za proizvodnju, trgovinu i usluge, OIB 43111398856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104589.34</izvorni_sadrzaj>
    <derivirana_varijabla naziv="DomainObject.Predmet.TrenutnaVrijednost_1">104589.34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ŠKRINJA OSOJNIK društvo s ograničenom odgovornošću za proizvodnju, trgovinu i usluge</item>
    </izvorni_sadrzaj>
    <derivirana_varijabla naziv="DomainObject.Predmet.ProtuStrankaListFormated_1">
      <item>ŠKRINJA OSOJNIK društvo s ograničenom odgovornošću za proizvodnju, trgovinu i usluge</item>
    </derivirana_varijabla>
  </DomainObject.Predmet.ProtuStrankaListFormated>
  <DomainObject.Predmet.ProtuStrankaListFormatedOIB>
    <izvorni_sadrzaj>
      <item>ŠKRINJA OSOJNIK društvo s ograničenom odgovornošću za proizvodnju, trgovinu i usluge, OIB 43111398856</item>
    </izvorni_sadrzaj>
    <derivirana_varijabla naziv="DomainObject.Predmet.ProtuStrankaListFormatedOIB_1">
      <item>ŠKRINJA OSOJNIK društvo s ograničenom odgovornošću za proizvodnju, trgovinu i usluge, OIB 43111398856</item>
    </derivirana_varijabla>
  </DomainObject.Predmet.ProtuStrankaListFormatedOIB>
  <DomainObject.Predmet.ProtuStrankaListFormatedWithAdress>
    <izvorni_sadrzaj>
      <item>ŠKRINJA OSOJNIK društvo s ograničenom odgovornošću za proizvodnju, trgovinu i usluge, Prodanići, 20236 Mokošica</item>
    </izvorni_sadrzaj>
    <derivirana_varijabla naziv="DomainObject.Predmet.ProtuStrankaListFormatedWithAdress_1">
      <item>ŠKRINJA OSOJNIK društvo s ograničenom odgovornošću za proizvodnju, trgovinu i usluge, Prodanići, 20236 Mokošica</item>
    </derivirana_varijabla>
  </DomainObject.Predmet.ProtuStrankaListFormatedWithAdress>
  <DomainObject.Predmet.ProtuStrankaListFormatedWithAdressOIB>
    <izvorni_sadrzaj>
      <item>ŠKRINJA OSOJNIK društvo s ograničenom odgovornošću za proizvodnju, trgovinu i usluge, OIB 43111398856, Prodanići, 20236 Mokošica</item>
    </izvorni_sadrzaj>
    <derivirana_varijabla naziv="DomainObject.Predmet.ProtuStrankaListFormatedWithAdressOIB_1">
      <item>ŠKRINJA OSOJNIK društvo s ograničenom odgovornošću za proizvodnju, trgovinu i usluge, OIB 43111398856, Prodanići, 20236 Mokošica</item>
    </derivirana_varijabla>
  </DomainObject.Predmet.ProtuStrankaListFormatedWithAdressOIB>
  <DomainObject.Predmet.ProtuStrankaListNazivFormated>
    <izvorni_sadrzaj>
      <item>ŠKRINJA OSOJNIK društvo s ograničenom odgovornošću za proizvodnju, trgovinu i usluge</item>
    </izvorni_sadrzaj>
    <derivirana_varijabla naziv="DomainObject.Predmet.ProtuStrankaListNazivFormated_1">
      <item>ŠKRINJA OSOJNIK društvo s ograničenom odgovornošću za proizvodnju, trgovinu i usluge</item>
    </derivirana_varijabla>
  </DomainObject.Predmet.ProtuStrankaListNazivFormated>
  <DomainObject.Predmet.ProtuStrankaListNazivFormatedOIB>
    <izvorni_sadrzaj>
      <item>ŠKRINJA OSOJNIK društvo s ograničenom odgovornošću za proizvodnju, trgovinu i usluge, OIB 43111398856</item>
    </izvorni_sadrzaj>
    <derivirana_varijabla naziv="DomainObject.Predmet.ProtuStrankaListNazivFormatedOIB_1">
      <item>ŠKRINJA OSOJNIK društvo s ograničenom odgovornošću za proizvodnju, trgovinu i usluge, OIB 43111398856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ŠKRINJA OSOJNIK društvo s ograničenom odgovornošću za proizvodnju, trgovinu i usluge</izvorni_sadrzaj>
    <derivirana_varijabla naziv="DomainObject.Predmet.ProtustrankaIDrugi_1">ŠKRINJA OSOJNIK društvo s ograničenom odgovornošću za proizvodnju, trgovinu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ŠKRINJA OSOJNIK društvo s ograničenom odgovornošću za proizvodnju, trgovinu i usluge, OIB 43111398856, Prodanići, 20236 Mokošica</izvorni_sadrzaj>
    <derivirana_varijabla naziv="DomainObject.Predmet.ProtustrankaIDrugiAdressOIB_1">ŠKRINJA OSOJNIK društvo s ograničenom odgovornošću za proizvodnju, trgovinu i usluge, OIB 43111398856, Prodanići,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ŠKRINJA OSOJNIK društvo s ograničenom odgovornošću za proizvodnju, trgovinu i usluge</item>
      <item>FINA,RC SPLIT,Podružnica Dubrovnik</item>
    </izvorni_sadrzaj>
    <derivirana_varijabla naziv="DomainObject.Predmet.SudioniciListNaziv_1">
      <item>ŠKRINJA OSOJNIK društvo s ograničenom odgovornošću za proizvodnju, trgovinu i usluge</item>
      <item>FINA,RC SPLIT,Podružnica Dubrovnik</item>
    </derivirana_varijabla>
  </DomainObject.Predmet.SudioniciListNaziv>
  <DomainObject.Predmet.SudioniciListAdressOIB>
    <izvorni_sadrzaj>
      <item>ŠKRINJA OSOJNIK društvo s ograničenom odgovornošću za proizvodnju, trgovinu i usluge, OIB 43111398856, Prodanići,20236 Mokošica</item>
      <item>FINA,RC SPLIT,Podružnica Dubrovnik, OIB 85821130368, Vukovarska 2,20000 Dubrovnik</item>
    </izvorni_sadrzaj>
    <derivirana_varijabla naziv="DomainObject.Predmet.SudioniciListAdressOIB_1">
      <item>ŠKRINJA OSOJNIK društvo s ograničenom odgovornošću za proizvodnju, trgovinu i usluge, OIB 43111398856, Prodanići,20236 Mokošica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43111398856</item>
      <item>, OIB 85821130368</item>
    </izvorni_sadrzaj>
    <derivirana_varijabla naziv="DomainObject.Predmet.SudioniciListNazivOIB_1">
      <item>, OIB 43111398856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0E8CE-8406-489B-A6DA-F8776A985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482</properties:Words>
  <properties:Characters>2639</properties:Characters>
  <properties:Lines>86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2016-03-08T09:06:00Z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2016-03-08T09:07:00Z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