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be332" w14:paraId="80be33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7966C5">
        <w:rPr>
          <w:b/>
          <w:sz w:val="22"/>
          <w:szCs w:val="22"/>
        </w:rPr>
        <w:t>569</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7966C5">
        <w:rPr>
          <w:sz w:val="22"/>
          <w:szCs w:val="22"/>
        </w:rPr>
        <w:t xml:space="preserve"> DRAGAN d.o.o., Liechtensteinov</w:t>
      </w:r>
      <w:r w:rsidR="00A21669">
        <w:rPr>
          <w:sz w:val="22"/>
          <w:szCs w:val="22"/>
        </w:rPr>
        <w:t xml:space="preserve"> Put 5, 20000 Dubrovnik</w:t>
      </w:r>
      <w:r w:rsidRPr="00DF6116">
        <w:rPr>
          <w:sz w:val="22"/>
          <w:szCs w:val="22"/>
        </w:rPr>
        <w:t xml:space="preserve">, </w:t>
      </w:r>
      <w:r w:rsidR="00A21669">
        <w:rPr>
          <w:sz w:val="22"/>
          <w:szCs w:val="22"/>
        </w:rPr>
        <w:t xml:space="preserve">OIB: 63461230506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1669" w:rsidRPr="00A21669">
        <w:rPr>
          <w:sz w:val="22"/>
          <w:szCs w:val="22"/>
        </w:rPr>
        <w:t xml:space="preserve"> </w:t>
      </w:r>
      <w:r w:rsidR="00A21669">
        <w:rPr>
          <w:sz w:val="22"/>
          <w:szCs w:val="22"/>
        </w:rPr>
        <w:t>DRAGAN d.o.o., Liechtensteinov Put 5, 20000 Dubrovnik</w:t>
      </w:r>
      <w:r w:rsidR="00A21669" w:rsidRPr="00DF6116">
        <w:rPr>
          <w:sz w:val="22"/>
          <w:szCs w:val="22"/>
        </w:rPr>
        <w:t xml:space="preserve">, </w:t>
      </w:r>
      <w:r w:rsidR="00A21669">
        <w:rPr>
          <w:sz w:val="22"/>
          <w:szCs w:val="22"/>
        </w:rPr>
        <w:t>OIB: 63461230506</w:t>
      </w:r>
      <w:r w:rsidRPr="00DF6116">
        <w:rPr>
          <w:sz w:val="22"/>
          <w:szCs w:val="22"/>
        </w:rPr>
        <w:t xml:space="preserve">, 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1669">
        <w:rPr>
          <w:sz w:val="22"/>
          <w:szCs w:val="22"/>
        </w:rPr>
        <w:t xml:space="preserve"> 35.257,30</w:t>
      </w:r>
      <w:r w:rsidRPr="00DF6116">
        <w:rPr>
          <w:sz w:val="22"/>
          <w:szCs w:val="22"/>
        </w:rPr>
        <w:t xml:space="preserve"> kune </w:t>
      </w:r>
      <w:r w:rsidR="00CC1E09">
        <w:rPr>
          <w:sz w:val="22"/>
          <w:szCs w:val="22"/>
        </w:rPr>
        <w:t>u neprekinuto</w:t>
      </w:r>
      <w:r w:rsidR="00A21669">
        <w:rPr>
          <w:sz w:val="22"/>
          <w:szCs w:val="22"/>
        </w:rPr>
        <w:t>m razdoblju od 602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05DC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5D76"/>
    <w:rsid w:val="0003253A"/>
    <w:rsid w:val="00061263"/>
    <w:rsid w:val="000909D0"/>
    <w:rsid w:val="0009578E"/>
    <w:rsid w:val="000A1E8B"/>
    <w:rsid w:val="001131FA"/>
    <w:rsid w:val="00124E29"/>
    <w:rsid w:val="001362B3"/>
    <w:rsid w:val="00162D94"/>
    <w:rsid w:val="00194D69"/>
    <w:rsid w:val="001B1CEA"/>
    <w:rsid w:val="001C3141"/>
    <w:rsid w:val="001D3698"/>
    <w:rsid w:val="001E62AD"/>
    <w:rsid w:val="001F7512"/>
    <w:rsid w:val="00205DCD"/>
    <w:rsid w:val="00237AD7"/>
    <w:rsid w:val="00246A50"/>
    <w:rsid w:val="00260DC0"/>
    <w:rsid w:val="002A4715"/>
    <w:rsid w:val="002A6BAD"/>
    <w:rsid w:val="0031687B"/>
    <w:rsid w:val="00344938"/>
    <w:rsid w:val="00346E3E"/>
    <w:rsid w:val="00357C73"/>
    <w:rsid w:val="003763E7"/>
    <w:rsid w:val="003B7474"/>
    <w:rsid w:val="00422968"/>
    <w:rsid w:val="00450611"/>
    <w:rsid w:val="0046333F"/>
    <w:rsid w:val="004972AB"/>
    <w:rsid w:val="004A581F"/>
    <w:rsid w:val="004D3E23"/>
    <w:rsid w:val="004D74F2"/>
    <w:rsid w:val="0050509F"/>
    <w:rsid w:val="0051153D"/>
    <w:rsid w:val="00552C25"/>
    <w:rsid w:val="005557AB"/>
    <w:rsid w:val="00561240"/>
    <w:rsid w:val="005830D8"/>
    <w:rsid w:val="005851FF"/>
    <w:rsid w:val="005A7AFB"/>
    <w:rsid w:val="00602592"/>
    <w:rsid w:val="00610971"/>
    <w:rsid w:val="00617C4C"/>
    <w:rsid w:val="00633F02"/>
    <w:rsid w:val="006602D6"/>
    <w:rsid w:val="006641A7"/>
    <w:rsid w:val="006B5018"/>
    <w:rsid w:val="00713F97"/>
    <w:rsid w:val="00727B8E"/>
    <w:rsid w:val="00732451"/>
    <w:rsid w:val="007966C5"/>
    <w:rsid w:val="007D3800"/>
    <w:rsid w:val="0080149F"/>
    <w:rsid w:val="00815F51"/>
    <w:rsid w:val="008243A2"/>
    <w:rsid w:val="0085311A"/>
    <w:rsid w:val="008F6923"/>
    <w:rsid w:val="00923D4D"/>
    <w:rsid w:val="00943105"/>
    <w:rsid w:val="00981546"/>
    <w:rsid w:val="009B0766"/>
    <w:rsid w:val="009B415E"/>
    <w:rsid w:val="009F5C94"/>
    <w:rsid w:val="00A026C2"/>
    <w:rsid w:val="00A21669"/>
    <w:rsid w:val="00A27673"/>
    <w:rsid w:val="00A96D04"/>
    <w:rsid w:val="00AA1F15"/>
    <w:rsid w:val="00AB482B"/>
    <w:rsid w:val="00AC2F12"/>
    <w:rsid w:val="00B3080B"/>
    <w:rsid w:val="00B45D29"/>
    <w:rsid w:val="00B4708C"/>
    <w:rsid w:val="00C02F8E"/>
    <w:rsid w:val="00C13E5B"/>
    <w:rsid w:val="00C476AC"/>
    <w:rsid w:val="00C81D7B"/>
    <w:rsid w:val="00CC1E09"/>
    <w:rsid w:val="00CD23C1"/>
    <w:rsid w:val="00D544F9"/>
    <w:rsid w:val="00D6079B"/>
    <w:rsid w:val="00D84FC1"/>
    <w:rsid w:val="00D933F6"/>
    <w:rsid w:val="00DA23AC"/>
    <w:rsid w:val="00DE70C0"/>
    <w:rsid w:val="00DF6116"/>
    <w:rsid w:val="00E6626A"/>
    <w:rsid w:val="00F0249C"/>
    <w:rsid w:val="00F61FF7"/>
    <w:rsid w:val="00F72C4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2569</izvorni_sadrzaj>
    <derivirana_varijabla naziv="DomainObject.Predmet.Broj_1">2569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izvorni_sadrzaj>
    <derivirana_varijabla naziv="DomainObject.Predmet.Opis_1">čl. 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St-2569/2015</izvorni_sadrzaj>
    <derivirana_varijabla naziv="DomainObject.Predmet.OznakaBroj_1">St-2569/2015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DRAGAN d.o.o. za trgovinu i usluge</izvorni_sadrzaj>
    <derivirana_varijabla naziv="DomainObject.Predmet.ProtustrankaFormated_1">  DRAGAN d.o.o. za trgovinu i usluge</derivirana_varijabla>
  </DomainObject.Predmet.ProtustrankaFormated>
  <DomainObject.Predmet.ProtustrankaFormatedOIB>
    <izvorni_sadrzaj>  DRAGAN d.o.o. za trgovinu i usluge, OIB 63461230506</izvorni_sadrzaj>
    <derivirana_varijabla naziv="DomainObject.Predmet.ProtustrankaFormatedOIB_1">  DRAGAN d.o.o. za trgovinu i usluge, OIB 63461230506</derivirana_varijabla>
  </DomainObject.Predmet.ProtustrankaFormatedOIB>
  <DomainObject.Predmet.ProtustrankaFormatedWithAdress>
    <izvorni_sadrzaj> DRAGAN d.o.o. za trgovinu i usluge, Liechtensteinov Put 5, 20000 Dubrovnik</izvorni_sadrzaj>
    <derivirana_varijabla naziv="DomainObject.Predmet.ProtustrankaFormatedWithAdress_1"> DRAGAN d.o.o. za trgovinu i usluge, Liechtensteinov Put 5, 20000 Dubrovnik</derivirana_varijabla>
  </DomainObject.Predmet.ProtustrankaFormatedWithAdress>
  <DomainObject.Predmet.ProtustrankaFormatedWithAdressOIB>
    <izvorni_sadrzaj> DRAGAN d.o.o. za trgovinu i usluge, OIB 63461230506, Liechtensteinov Put 5, 20000 Dubrovnik</izvorni_sadrzaj>
    <derivirana_varijabla naziv="DomainObject.Predmet.ProtustrankaFormatedWithAdressOIB_1"> DRAGAN d.o.o. za trgovinu i usluge, OIB 63461230506, Liechtensteinov Put 5, 20000 Dubrovnik</derivirana_varijabla>
  </DomainObject.Predmet.ProtustrankaFormatedWithAdressOIB>
  <DomainObject.Predmet.ProtustrankaWithAdress>
    <izvorni_sadrzaj>DRAGAN d.o.o. za trgovinu i usluge Liechtensteinov Put 5, 20000 Dubrovnik</izvorni_sadrzaj>
    <derivirana_varijabla naziv="DomainObject.Predmet.ProtustrankaWithAdress_1">DRAGAN d.o.o. za trgovinu i usluge Liechtensteinov Put 5, 20000 Dubrovnik</derivirana_varijabla>
  </DomainObject.Predmet.ProtustrankaWithAdress>
  <DomainObject.Predmet.ProtustrankaWithAdressOIB>
    <izvorni_sadrzaj>DRAGAN d.o.o. za trgovinu i usluge, OIB 63461230506, Liechtensteinov Put 5, 20000 Dubrovnik</izvorni_sadrzaj>
    <derivirana_varijabla naziv="DomainObject.Predmet.ProtustrankaWithAdressOIB_1">DRAGAN d.o.o. za trgovinu i usluge, OIB 63461230506, Liechtensteinov Put 5, 20000 Dubrovnik</derivirana_varijabla>
  </DomainObject.Predmet.ProtustrankaWithAdressOIB>
  <DomainObject.Predmet.ProtustrankaNazivFormated>
    <izvorni_sadrzaj>DRAGAN d.o.o. za trgovinu i usluge</izvorni_sadrzaj>
    <derivirana_varijabla naziv="DomainObject.Predmet.ProtustrankaNazivFormated_1">DRAGAN d.o.o. za trgovinu i usluge</derivirana_varijabla>
  </DomainObject.Predmet.ProtustrankaNazivFormated>
  <DomainObject.Predmet.ProtustrankaNazivFormatedOIB>
    <izvorni_sadrzaj>DRAGAN d.o.o. za trgovinu i usluge, OIB 63461230506</izvorni_sadrzaj>
    <derivirana_varijabla naziv="DomainObject.Predmet.ProtustrankaNazivFormatedOIB_1">DRAGAN d.o.o. za trgovinu i usluge, OIB 63461230506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DRAGAN d.o.o. za trgovinu i usluge</item>
    </izvorni_sadrzaj>
    <derivirana_varijabla naziv="DomainObject.Predmet.ProtuStrankaListFormated_1">
      <item>DRAGAN d.o.o. za trgovinu i usluge</item>
    </derivirana_varijabla>
  </DomainObject.Predmet.ProtuStrankaListFormated>
  <DomainObject.Predmet.ProtuStrankaListFormatedOIB>
    <izvorni_sadrzaj>
      <item>DRAGAN d.o.o. za trgovinu i usluge, OIB 63461230506</item>
    </izvorni_sadrzaj>
    <derivirana_varijabla naziv="DomainObject.Predmet.ProtuStrankaListFormatedOIB_1">
      <item>DRAGAN d.o.o. za trgovinu i usluge, OIB 63461230506</item>
    </derivirana_varijabla>
  </DomainObject.Predmet.ProtuStrankaListFormatedOIB>
  <DomainObject.Predmet.ProtuStrankaListFormatedWithAdress>
    <izvorni_sadrzaj>
      <item>DRAGAN d.o.o. za trgovinu i usluge, Liechtensteinov Put 5, 20000 Dubrovnik</item>
    </izvorni_sadrzaj>
    <derivirana_varijabla naziv="DomainObject.Predmet.ProtuStrankaListFormatedWithAdress_1">
      <item>DRAGAN d.o.o. za trgovinu i usluge, Liechtensteinov Put 5, 20000 Dubrovnik</item>
    </derivirana_varijabla>
  </DomainObject.Predmet.ProtuStrankaListFormatedWithAdress>
  <DomainObject.Predmet.ProtuStrankaListFormatedWithAdressOIB>
    <izvorni_sadrzaj>
      <item>DRAGAN d.o.o. za trgovinu i usluge, OIB 63461230506, Liechtensteinov Put 5, 20000 Dubrovnik</item>
    </izvorni_sadrzaj>
    <derivirana_varijabla naziv="DomainObject.Predmet.ProtuStrankaListFormatedWithAdressOIB_1">
      <item>DRAGAN d.o.o. za trgovinu i usluge, OIB 63461230506, Liechtensteinov Put 5, 20000 Dubrovnik</item>
    </derivirana_varijabla>
  </DomainObject.Predmet.ProtuStrankaListFormatedWithAdressOIB>
  <DomainObject.Predmet.ProtuStrankaListNazivFormated>
    <izvorni_sadrzaj>
      <item>DRAGAN d.o.o. za trgovinu i usluge</item>
    </izvorni_sadrzaj>
    <derivirana_varijabla naziv="DomainObject.Predmet.ProtuStrankaListNazivFormated_1">
      <item>DRAGAN d.o.o. za trgovinu i usluge</item>
    </derivirana_varijabla>
  </DomainObject.Predmet.ProtuStrankaListNazivFormated>
  <DomainObject.Predmet.ProtuStrankaListNazivFormatedOIB>
    <izvorni_sadrzaj>
      <item>DRAGAN d.o.o. za trgovinu i usluge, OIB 63461230506</item>
    </izvorni_sadrzaj>
    <derivirana_varijabla naziv="DomainObject.Predmet.ProtuStrankaListNazivFormatedOIB_1">
      <item>DRAGAN d.o.o. za trgovinu i usluge, OIB 63461230506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DRAGAN d.o.o. za trgovinu i usluge</izvorni_sadrzaj>
    <derivirana_varijabla naziv="DomainObject.Predmet.ProtustrankaIDrugi_1">DRAGAN d.o.o. za trgovinu i usluge</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DRAGAN d.o.o. za trgovinu i usluge, OIB 63461230506, Liechtensteinov Put 5, 20000 Dubrovnik</izvorni_sadrzaj>
    <derivirana_varijabla naziv="DomainObject.Predmet.ProtustrankaIDrugiAdressOIB_1">DRAGAN d.o.o. za trgovinu i usluge, OIB 63461230506, Liechtensteinov Put 5,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DRAGAN d.o.o. za trgovinu i usluge</item>
      <item>FINA,RC Split,Podružnica Dubrovnik</item>
    </izvorni_sadrzaj>
    <derivirana_varijabla naziv="DomainObject.Predmet.SudioniciListNaziv_1">
      <item>DRAGAN d.o.o. za trgovinu i usluge</item>
      <item>FINA,RC Split,Podružnica Dubrovnik</item>
    </derivirana_varijabla>
  </DomainObject.Predmet.SudioniciListNaziv>
  <DomainObject.Predmet.SudioniciListAdressOIB>
    <izvorni_sadrzaj>
      <item>DRAGAN d.o.o. za trgovinu i usluge, OIB 63461230506, Liechtensteinov Put 5,20000 Dubrovnik</item>
      <item>FINA,RC Split,Podružnica Dubrovnik, OIB 85821130368, Vukovarska 2,20000 Dubrovnik</item>
    </izvorni_sadrzaj>
    <derivirana_varijabla naziv="DomainObject.Predmet.SudioniciListAdressOIB_1">
      <item>DRAGAN d.o.o. za trgovinu i usluge, OIB 63461230506, Liechtensteinov Put 5,20000 Dubrovnik</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63461230506</item>
    </izvorni_sadrzaj>
    <derivirana_varijabla naziv="DomainObject.Predmet.SudioniciListNazivOIB_1">
      <item>, OIB 85821130368</item>
      <item>, OIB 63461230506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1964</properties:Characters>
  <properties:Lines>50</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2016-02-05T08:24:00Z</dcterms:created>
  <dc:creator>Joško Livaković</dc:creator>
  <cp:lastModifiedBy>Sandra Lazo Oblizalo</cp:lastModifiedBy>
  <cp:lastPrinted>2016-02-05T08:23:00Z</cp:lastPrinted>
  <dcterms:modified xmlns:xsi="http://www.w3.org/2001/XMLSchema-instance" xsi:type="dcterms:W3CDTF">2016-02-05T09:38:00Z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