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df5a" w14:paraId="e5ddf5a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6921EF">
        <w:t>604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D67094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6921EF">
        <w:t>Bojana j.d.o.o. za proizvodnju, trgovinu i usluge, OIB: 66367819510 sa sjedištem u Frkanovec 109, 40311 Frkanovec</w:t>
      </w:r>
      <w:r w:rsidR="001D4C37">
        <w:t>,</w:t>
      </w:r>
      <w:r>
        <w:t xml:space="preserve"> </w:t>
      </w:r>
      <w:r w:rsidRPr="005207B1">
        <w:t xml:space="preserve">dana </w:t>
      </w:r>
      <w:r w:rsidR="006921EF">
        <w:t>29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6921EF">
        <w:t>Bojana j.d.o.o. za proizvodnju, trgovinu i usluge, OIB: 66367819510 sa sjedištem u Frkanovec 109, 40311 Frkanovec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921EF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srpnja 2016. u 10,0</w:t>
      </w:r>
      <w:r w:rsidR="00D67094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6921EF">
        <w:t>Damjan Medlobi, OIB: 57959423858, Frkanovec, Frkanovec 109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6921EF">
        <w:t>8</w:t>
      </w:r>
      <w:r w:rsidR="001D4C37">
        <w:t>.</w:t>
      </w:r>
      <w:r w:rsidR="006921EF">
        <w:t>4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6921EF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6921EF">
        <w:t>7.379,64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6921EF">
        <w:t>29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2365AA" w:rsidR="00757FB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6921EF">
      <w:pPr>
        <w:spacing w:lineRule="auto" w:line="240" w:after="0"/>
        <w:jc w:val="both"/>
      </w:pPr>
      <w:r>
        <w:t xml:space="preserve">- dužnik </w:t>
      </w:r>
      <w:r w:rsidR="006921EF">
        <w:t>Bojana j.d.o.o. za proizvodnju, trgovinu i usluge, Frkanovec 109, 40311 Frkanovec</w:t>
      </w:r>
      <w:r w:rsidR="006921EF" w:rsidRPr="005C102C">
        <w:t xml:space="preserve"> 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6921EF">
        <w:t>Damjan Medlobi,  Frkanovec, Frkanovec 109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303" w:rsidP="00CD4711" w:rsidR="00052303">
      <w:pPr>
        <w:spacing w:lineRule="auto" w:line="240" w:after="0"/>
      </w:pPr>
      <w:r>
        <w:separator/>
      </w:r>
    </w:p>
  </w:endnote>
  <w:endnote w:id="0" w:type="continuationSeparator">
    <w:p w:rsidRDefault="00052303" w:rsidP="00CD4711" w:rsidR="00052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303" w:rsidP="00CD4711" w:rsidR="00052303">
      <w:pPr>
        <w:spacing w:lineRule="auto" w:line="240" w:after="0"/>
      </w:pPr>
      <w:r>
        <w:separator/>
      </w:r>
    </w:p>
  </w:footnote>
  <w:footnote w:id="0" w:type="continuationSeparator">
    <w:p w:rsidRDefault="00052303" w:rsidP="00CD4711" w:rsidR="00052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904">
          <w:rPr>
            <w:noProof/>
          </w:rPr>
          <w:t>2</w:t>
        </w:r>
        <w:r>
          <w:fldChar w:fldCharType="end"/>
        </w:r>
      </w:p>
    </w:sdtContent>
  </w:sdt>
  <w:p w:rsidRDefault="006921EF" w:rsidP="006921EF" w:rsidR="006921EF" w:rsidRPr="005207B1">
    <w:pPr>
      <w:pStyle w:val="Zaglavlje"/>
      <w:jc w:val="right"/>
    </w:pPr>
    <w:r>
      <w:t>Poslovni broj: 2 St-604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2303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A6904"/>
    <w:rsid w:val="005C102C"/>
    <w:rsid w:val="005F04AA"/>
    <w:rsid w:val="00605C60"/>
    <w:rsid w:val="00620156"/>
    <w:rsid w:val="006921EF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Bojana jednostavno društvo s ograničenom odgovornošću za proizvodnju, trgovinu i usluge</izvorni_sadrzaj>
    <derivirana_varijabla naziv="DomainObject.Predmet.ProtustrankaFormated_1">  Bojana jednostavno društvo s ograničenom odgovornošću za proizvodnju, trgovinu i usluge</derivirana_varijabla>
  </DomainObject.Predmet.ProtustrankaFormated>
  <DomainObject.Predmet.ProtustrankaFormatedOIB>
    <izvorni_sadrzaj>  Bojana jednostavno društvo s ograničenom odgovornošću za proizvodnju, trgovinu i usluge, OIB 66367819510</izvorni_sadrzaj>
    <derivirana_varijabla naziv="DomainObject.Predmet.ProtustrankaFormatedOIB_1">  Bojana jednostavno društvo s ograničenom odgovornošću za proizvodnju, trgovinu i usluge, OIB 66367819510</derivirana_varijabla>
  </DomainObject.Predmet.ProtustrankaFormatedOIB>
  <DomainObject.Predmet.ProtustrankaFormatedWithAdress>
    <izvorni_sadrzaj> Bojana jednostavno društvo s ograničenom odgovornošću za proizvodnju, trgovinu i usluge, Frkanovec 109, 40000 Frkanovec</izvorni_sadrzaj>
    <derivirana_varijabla naziv="DomainObject.Predmet.ProtustrankaFormatedWithAdress_1"> Bojana jednostavno društvo s ograničenom odgovornošću za proizvodnju, trgovinu i usluge, Frkanovec 109, 40000 Frkanovec</derivirana_varijabla>
  </DomainObject.Predmet.ProtustrankaFormatedWithAdress>
  <DomainObject.Predmet.ProtustrankaFormatedWithAdressOIB>
    <izvorni_sadrzaj> Bojana jednostavno društvo s ograničenom odgovornošću za proizvodnju, trgovinu i usluge, OIB 66367819510, Frkanovec 109, 40000 Frkanovec</izvorni_sadrzaj>
    <derivirana_varijabla naziv="DomainObject.Predmet.ProtustrankaFormatedWithAdressOIB_1"> Bojana jednostavno društvo s ograničenom odgovornošću za proizvodnju, trgovinu i usluge, OIB 66367819510, Frkanovec 109, 40000 Frkanovec</derivirana_varijabla>
  </DomainObject.Predmet.ProtustrankaFormatedWithAdressOIB>
  <DomainObject.Predmet.ProtustrankaWithAdress>
    <izvorni_sadrzaj>Bojana jednostavno društvo s ograničenom odgovornošću za proizvodnju, trgovinu i usluge Frkanovec 109, 40000 Frkanovec</izvorni_sadrzaj>
    <derivirana_varijabla naziv="DomainObject.Predmet.ProtustrankaWithAdress_1">Bojana jednostavno društvo s ograničenom odgovornošću za proizvodnju, trgovinu i usluge Frkanovec 109, 40000 Frkanovec</derivirana_varijabla>
  </DomainObject.Predmet.ProtustrankaWithAdress>
  <DomainObject.Predmet.ProtustrankaWithAdressOIB>
    <izvorni_sadrzaj>Bojana jednostavno društvo s ograničenom odgovornošću za proizvodnju, trgovinu i usluge, OIB 66367819510, Frkanovec 109, 40000 Frkanovec</izvorni_sadrzaj>
    <derivirana_varijabla naziv="DomainObject.Predmet.ProtustrankaWithAdressOIB_1">Bojana jednostavno društvo s ograničenom odgovornošću za proizvodnju, trgovinu i usluge, OIB 66367819510, Frkanovec 109, 40000 Frkanovec</derivirana_varijabla>
  </DomainObject.Predmet.ProtustrankaWithAdressOIB>
  <DomainObject.Predmet.ProtustrankaNazivFormated>
    <izvorni_sadrzaj>Bojana jednostavno društvo s ograničenom odgovornošću za proizvodnju, trgovinu i usluge</izvorni_sadrzaj>
    <derivirana_varijabla naziv="DomainObject.Predmet.ProtustrankaNazivFormated_1">Bojana jednostavno društvo s ograničenom odgovornošću za proizvodnju, trgovinu i usluge</derivirana_varijabla>
  </DomainObject.Predmet.ProtustrankaNazivFormated>
  <DomainObject.Predmet.ProtustrankaNazivFormatedOIB>
    <izvorni_sadrzaj>Bojana jednostavno društvo s ograničenom odgovornošću za proizvodnju, trgovinu i usluge, OIB 66367819510</izvorni_sadrzaj>
    <derivirana_varijabla naziv="DomainObject.Predmet.ProtustrankaNazivFormatedOIB_1">Bojana jednostavno društvo s ograničenom odgovornošću za proizvodnju, trgovinu i usluge, OIB 66367819510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7379.64</izvorni_sadrzaj>
    <derivirana_varijabla naziv="DomainObject.Predmet.TrenutnaVrijednost_1">7379.64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Bojana jednostavno društvo s ograničenom odgovornošću za proizvodnju, trgovinu i usluge</item>
    </izvorni_sadrzaj>
    <derivirana_varijabla naziv="DomainObject.Predmet.ProtuStrankaListFormated_1">
      <item>Bojana jednostavno društvo s ograničenom odgovornošću za proizvodnju, trgovinu i usluge</item>
    </derivirana_varijabla>
  </DomainObject.Predmet.ProtuStrankaListFormated>
  <DomainObject.Predmet.ProtuStrankaListFormatedOIB>
    <izvorni_sadrzaj>
      <item>Bojana jednostavno društvo s ograničenom odgovornošću za proizvodnju, trgovinu i usluge, OIB 66367819510</item>
    </izvorni_sadrzaj>
    <derivirana_varijabla naziv="DomainObject.Predmet.ProtuStrankaListFormatedOIB_1">
      <item>Bojana jednostavno društvo s ograničenom odgovornošću za proizvodnju, trgovinu i usluge, OIB 66367819510</item>
    </derivirana_varijabla>
  </DomainObject.Predmet.ProtuStrankaListFormatedOIB>
  <DomainObject.Predmet.ProtuStrankaListFormatedWithAdress>
    <izvorni_sadrzaj>
      <item>Bojana jednostavno društvo s ograničenom odgovornošću za proizvodnju, trgovinu i usluge, Frkanovec 109, 40000 Frkanovec</item>
    </izvorni_sadrzaj>
    <derivirana_varijabla naziv="DomainObject.Predmet.ProtuStrankaListFormatedWithAdress_1">
      <item>Bojana jednostavno društvo s ograničenom odgovornošću za proizvodnju, trgovinu i usluge, Frkanovec 109, 40000 Frkanovec</item>
    </derivirana_varijabla>
  </DomainObject.Predmet.ProtuStrankaListFormatedWithAdress>
  <DomainObject.Predmet.ProtuStrankaListFormatedWithAdressOIB>
    <izvorni_sadrzaj>
      <item>Bojana jednostavno društvo s ograničenom odgovornošću za proizvodnju, trgovinu i usluge, OIB 66367819510, Frkanovec 109, 40000 Frkanovec</item>
    </izvorni_sadrzaj>
    <derivirana_varijabla naziv="DomainObject.Predmet.ProtuStrankaListFormatedWithAdressOIB_1">
      <item>Bojana jednostavno društvo s ograničenom odgovornošću za proizvodnju, trgovinu i usluge, OIB 66367819510, Frkanovec 109, 40000 Frkanovec</item>
    </derivirana_varijabla>
  </DomainObject.Predmet.ProtuStrankaListFormatedWithAdressOIB>
  <DomainObject.Predmet.ProtuStrankaListNazivFormated>
    <izvorni_sadrzaj>
      <item>Bojana jednostavno društvo s ograničenom odgovornošću za proizvodnju, trgovinu i usluge</item>
    </izvorni_sadrzaj>
    <derivirana_varijabla naziv="DomainObject.Predmet.ProtuStrankaListNazivFormated_1">
      <item>Bojana jednostavno društvo s ograničenom odgovornošću za proizvodnju, trgovinu i usluge</item>
    </derivirana_varijabla>
  </DomainObject.Predmet.ProtuStrankaListNazivFormated>
  <DomainObject.Predmet.ProtuStrankaListNazivFormatedOIB>
    <izvorni_sadrzaj>
      <item>Bojana jednostavno društvo s ograničenom odgovornošću za proizvodnju, trgovinu i usluge, OIB 66367819510</item>
    </izvorni_sadrzaj>
    <derivirana_varijabla naziv="DomainObject.Predmet.ProtuStrankaListNazivFormatedOIB_1">
      <item>Bojana jednostavno društvo s ograničenom odgovornošću za proizvodnju, trgovinu i usluge, OIB 66367819510</item>
    </derivirana_varijabla>
  </DomainObject.Predmet.ProtuStrankaListNazivFormatedOIB>
  <DomainObject.Predmet.OstaliListFormated>
    <izvorni_sadrzaj>
      <item>sudski registar</item>
      <item>Damjan Medlobi</item>
    </izvorni_sadrzaj>
    <derivirana_varijabla naziv="DomainObject.Predmet.OstaliListFormated_1">
      <item>sudski registar</item>
      <item>Damjan Medlobi</item>
    </derivirana_varijabla>
  </DomainObject.Predmet.OstaliListFormated>
  <DomainObject.Predmet.OstaliListFormatedOIB>
    <izvorni_sadrzaj>
      <item>sudski registar</item>
      <item>Damjan Medlobi, OIB 57959423858</item>
    </izvorni_sadrzaj>
    <derivirana_varijabla naziv="DomainObject.Predmet.OstaliListFormatedOIB_1">
      <item>sudski registar</item>
      <item>Damjan Medlobi, OIB 57959423858</item>
    </derivirana_varijabla>
  </DomainObject.Predmet.OstaliListFormatedOIB>
  <DomainObject.Predmet.OstaliListFormatedWithAdress>
    <izvorni_sadrzaj>
      <item>sudski registar</item>
      <item>Damjan Medlobi, Frkanovec 109, 40000 Frkanovec</item>
    </izvorni_sadrzaj>
    <derivirana_varijabla naziv="DomainObject.Predmet.OstaliListFormatedWithAdress_1">
      <item>sudski registar</item>
      <item>Damjan Medlobi, Frkanovec 109, 40000 Frkanovec</item>
    </derivirana_varijabla>
  </DomainObject.Predmet.OstaliListFormatedWithAdress>
  <DomainObject.Predmet.OstaliListFormatedWithAdressOIB>
    <izvorni_sadrzaj>
      <item>sudski registar</item>
      <item>Damjan Medlobi, OIB 57959423858, Frkanovec 109, 40000 Frkanovec</item>
    </izvorni_sadrzaj>
    <derivirana_varijabla naziv="DomainObject.Predmet.OstaliListFormatedWithAdressOIB_1">
      <item>sudski registar</item>
      <item>Damjan Medlobi, OIB 57959423858, Frkanovec 109, 40000 Frkanovec</item>
    </derivirana_varijabla>
  </DomainObject.Predmet.OstaliListFormatedWithAdressOIB>
  <DomainObject.Predmet.OstaliListNazivFormated>
    <izvorni_sadrzaj>
      <item>sudski registar</item>
      <item>Damjan Medlobi</item>
    </izvorni_sadrzaj>
    <derivirana_varijabla naziv="DomainObject.Predmet.OstaliListNazivFormated_1">
      <item>sudski registar</item>
      <item>Damjan Medlobi</item>
    </derivirana_varijabla>
  </DomainObject.Predmet.OstaliListNazivFormated>
  <DomainObject.Predmet.OstaliListNazivFormatedOIB>
    <izvorni_sadrzaj>
      <item>sudski registar</item>
      <item>Damjan Medlobi, OIB 57959423858</item>
    </izvorni_sadrzaj>
    <derivirana_varijabla naziv="DomainObject.Predmet.OstaliListNazivFormatedOIB_1">
      <item>sudski registar</item>
      <item>Damjan Medlobi, OIB 57959423858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Bojana jednostavno društvo s ograničenom odgovornošću za proizvodnju, trgovinu i usluge</izvorni_sadrzaj>
    <derivirana_varijabla naziv="DomainObject.Predmet.ProtustrankaIDrugi_1">Bojana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Bojana jednostavno društvo s ograničenom odgovornošću za proizvodnju, trgovinu i usluge, OIB 66367819510, Frkanovec 109, 40000 Frkanovec</izvorni_sadrzaj>
    <derivirana_varijabla naziv="DomainObject.Predmet.ProtustrankaIDrugiAdressOIB_1">Bojana jednostavno društvo s ograničenom odgovornošću za proizvodnju, trgovinu i usluge, OIB 66367819510, Frkanovec 109, 40000 Frkanovec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Bojana jednostavno društvo s ograničenom odgovornošću za proizvodnju, trgovinu i usluge</item>
      <item>sudski registar</item>
      <item>Damjan Medlobi</item>
    </izvorni_sadrzaj>
    <derivirana_varijabla naziv="DomainObject.Predmet.SudioniciListNaziv_1">
      <item>Financijska agencija</item>
      <item>Bojana jednostavno društvo s ograničenom odgovornošću za proizvodnju, trgovinu i usluge</item>
      <item>sudski registar</item>
      <item>Damjan Medlobi</item>
    </derivirana_varijabla>
  </DomainObject.Predmet.SudioniciListNaziv>
  <DomainObject.Predmet.SudioniciListAdressOIB>
    <izvorni_sadrzaj>
      <item>Financijska agencija, OIB 85821130368</item>
      <item>Bojana jednostavno društvo s ograničenom odgovornošću za proizvodnju, trgovinu i usluge, OIB 66367819510, Frkanovec 109,40000 Frkanovec</item>
      <item>sudski registar</item>
      <item>Damjan Medlobi, OIB 57959423858, Frkanovec 109,40000 Frkanovec</item>
    </izvorni_sadrzaj>
    <derivirana_varijabla naziv="DomainObject.Predmet.SudioniciListAdressOIB_1">
      <item>Financijska agencija, OIB 85821130368</item>
      <item>Bojana jednostavno društvo s ograničenom odgovornošću za proizvodnju, trgovinu i usluge, OIB 66367819510, Frkanovec 109,40000 Frkanovec</item>
      <item>sudski registar</item>
      <item>Damjan Medlobi, OIB 57959423858, Frkanovec 109,40000 Frkanovec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66367819510</item>
      <item>, OIB null</item>
      <item>, OIB 57959423858</item>
    </izvorni_sadrzaj>
    <derivirana_varijabla naziv="DomainObject.Predmet.SudioniciListNazivOIB_1">
      <item>, OIB 85821130368</item>
      <item>, OIB 66367819510</item>
      <item>, OIB null</item>
      <item>, OIB 57959423858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9CA5F-9660-4AFA-8356-34F13074B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2532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2016-04-29T11:37:00Z</dcterms:created>
  <dc:creator>Maja Valušnig</dc:creator>
  <cp:lastModifiedBy>Marko Makaj</cp:lastModifiedBy>
  <cp:lastPrinted>2016-04-07T10:44:00Z</cp:lastPrinted>
  <dcterms:modified xmlns:xsi="http://www.w3.org/2001/XMLSchema-instance" xsi:type="dcterms:W3CDTF">2016-04-29T11:40:00Z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