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10c8" w14:paraId="02e10c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391B9E">
        <w:t>6</w:t>
      </w:r>
      <w:r w:rsidR="00FC0D48">
        <w:t>1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FC0D48">
        <w:t xml:space="preserve">KATHARINE &amp; JACK </w:t>
      </w:r>
      <w:r w:rsidR="007A4A42">
        <w:t xml:space="preserve"> d.o.o.,</w:t>
      </w:r>
      <w:r w:rsidR="002379FF">
        <w:t xml:space="preserve"> </w:t>
      </w:r>
      <w:r w:rsidR="005371C6">
        <w:t>Rovinj</w:t>
      </w:r>
      <w:r w:rsidR="001353E1">
        <w:t>,</w:t>
      </w:r>
      <w:r w:rsidR="0060557B">
        <w:t xml:space="preserve"> </w:t>
      </w:r>
      <w:r w:rsidR="00FC0D48">
        <w:t>Istarska 56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FC0D48">
        <w:t>58707680761</w:t>
      </w:r>
      <w:r w:rsidR="007A4A42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91B9E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FC0D48">
        <w:t>KATHARINE &amp; JACK  d.o.o., Rovinj, Istarska 56, OIB 58707680761</w:t>
      </w:r>
      <w:r w:rsidR="00E75C62">
        <w:t xml:space="preserve"> </w:t>
      </w:r>
      <w:r w:rsidR="004B5FBD">
        <w:t>,</w:t>
      </w:r>
      <w:r w:rsidR="009F69D5">
        <w:t xml:space="preserve"> </w:t>
      </w:r>
      <w:r>
        <w:t xml:space="preserve">iznosi </w:t>
      </w:r>
      <w:r w:rsidR="00FC0D48">
        <w:t>8.455,93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>Poziva</w:t>
      </w:r>
      <w:r w:rsidR="00FC0D48">
        <w:t>ju</w:t>
      </w:r>
      <w:r w:rsidR="003036D5">
        <w:t xml:space="preserve"> se </w:t>
      </w:r>
      <w:r w:rsidR="007A4A42">
        <w:t>osob</w:t>
      </w:r>
      <w:r w:rsidR="00FC0D48">
        <w:t>e</w:t>
      </w:r>
      <w:r w:rsidR="007A4A42">
        <w:t xml:space="preserve"> ovlašten</w:t>
      </w:r>
      <w:r w:rsidR="00FC0D48">
        <w:t>e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FC0D48">
        <w:t>Katharine Lee Elliott, OIB 70201531410</w:t>
      </w:r>
      <w:r w:rsidR="007A4A42">
        <w:t>,</w:t>
      </w:r>
      <w:r w:rsidR="00FC0D48">
        <w:t xml:space="preserve"> Jack Charles Dooley, OIB 52278587460,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B10D22">
        <w:rPr>
          <w:b/>
        </w:rPr>
        <w:t>6</w:t>
      </w:r>
      <w:r w:rsidR="00FC0D48">
        <w:rPr>
          <w:b/>
        </w:rPr>
        <w:t>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91B9E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BE0411" w:rsidR="00BE0411">
      <w:pPr>
        <w:numPr>
          <w:ilvl w:val="0"/>
          <w:numId w:val="1"/>
        </w:numPr>
      </w:pPr>
      <w:r>
        <w:t>Zak. zastupnik</w:t>
      </w:r>
    </w:p>
    <w:sectPr w:rsidSect="00F2165F" w:rsidR="00BE041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CBC" w:rsidR="00FF1CBC">
      <w:r>
        <w:separator/>
      </w:r>
    </w:p>
  </w:endnote>
  <w:endnote w:id="0" w:type="continuationSeparator">
    <w:p w:rsidRDefault="00FF1CBC" w:rsidR="00FF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CBC" w:rsidR="00FF1CBC">
      <w:r>
        <w:separator/>
      </w:r>
    </w:p>
  </w:footnote>
  <w:footnote w:id="0" w:type="continuationSeparator">
    <w:p w:rsidRDefault="00FF1CBC" w:rsidR="00FF1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0411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1CBC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0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0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Zakona o Stečaju</izvorni_sadrzaj>
    <derivirana_varijabla naziv="DomainObject.Predmet.Opis_1">Članak 11 Zakona o Stečaju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St-2361/2016</izvorni_sadrzaj>
    <derivirana_varijabla naziv="DomainObject.Predmet.OznakaBroj_1">St-2361/2016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KATHARINE &amp; JACK društvo s ograničenom odgovornošću za usluge i turistička agencija</izvorni_sadrzaj>
    <derivirana_varijabla naziv="DomainObject.Predmet.ProtustrankaFormated_1">  KATHARINE &amp; JACK društvo s ograničenom odgovornošću za usluge i turistička agencija</derivirana_varijabla>
  </DomainObject.Predmet.ProtustrankaFormated>
  <DomainObject.Predmet.ProtustrankaFormatedOIB>
    <izvorni_sadrzaj>  KATHARINE &amp; JACK društvo s ograničenom odgovornošću za usluge i turistička agencija, OIB 58707680761</izvorni_sadrzaj>
    <derivirana_varijabla naziv="DomainObject.Predmet.ProtustrankaFormatedOIB_1">  KATHARINE &amp; JACK društvo s ograničenom odgovornošću za usluge i turistička agencija, OIB 58707680761</derivirana_varijabla>
  </DomainObject.Predmet.ProtustrankaFormatedOIB>
  <DomainObject.Predmet.ProtustrankaFormatedWithAdress>
    <izvorni_sadrzaj> KATHARINE &amp; JACK društvo s ograničenom odgovornošću za usluge i turistička agencija, Istarska 56, 52210 Rovinj</izvorni_sadrzaj>
    <derivirana_varijabla naziv="DomainObject.Predmet.ProtustrankaFormatedWithAdress_1"> KATHARINE &amp; JACK društvo s ograničenom odgovornošću za usluge i turistička agencija, Istarska 56, 52210 Rovinj</derivirana_varijabla>
  </DomainObject.Predmet.ProtustrankaFormatedWithAdress>
  <DomainObject.Predmet.ProtustrankaFormatedWithAdressOIB>
    <izvorni_sadrzaj> KATHARINE &amp; JACK društvo s ograničenom odgovornošću za usluge i turistička agencija, OIB 58707680761, Istarska 56, 52210 Rovinj</izvorni_sadrzaj>
    <derivirana_varijabla naziv="DomainObject.Predmet.ProtustrankaFormatedWithAdressOIB_1"> KATHARINE &amp; JACK društvo s ograničenom odgovornošću za usluge i turistička agencija, OIB 58707680761, Istarska 56, 52210 Rovinj</derivirana_varijabla>
  </DomainObject.Predmet.ProtustrankaFormatedWithAdressOIB>
  <DomainObject.Predmet.ProtustrankaWithAdress>
    <izvorni_sadrzaj>KATHARINE &amp; JACK društvo s ograničenom odgovornošću za usluge i turistička agencija Istarska 56, 52210 Rovinj</izvorni_sadrzaj>
    <derivirana_varijabla naziv="DomainObject.Predmet.ProtustrankaWithAdress_1">KATHARINE &amp; JACK društvo s ograničenom odgovornošću za usluge i turistička agencija Istarska 56, 52210 Rovinj</derivirana_varijabla>
  </DomainObject.Predmet.ProtustrankaWithAdress>
  <DomainObject.Predmet.ProtustrankaWithAdressOIB>
    <izvorni_sadrzaj>KATHARINE &amp; JACK društvo s ograničenom odgovornošću za usluge i turistička agencija, OIB 58707680761, Istarska 56, 52210 Rovinj</izvorni_sadrzaj>
    <derivirana_varijabla naziv="DomainObject.Predmet.ProtustrankaWithAdressOIB_1">KATHARINE &amp; JACK društvo s ograničenom odgovornošću za usluge i turistička agencija, OIB 58707680761, Istarska 56, 52210 Rovinj</derivirana_varijabla>
  </DomainObject.Predmet.ProtustrankaWithAdressOIB>
  <DomainObject.Predmet.ProtustrankaNazivFormated>
    <izvorni_sadrzaj>KATHARINE &amp; JACK društvo s ograničenom odgovornošću za usluge i turistička agencija</izvorni_sadrzaj>
    <derivirana_varijabla naziv="DomainObject.Predmet.ProtustrankaNazivFormated_1">KATHARINE &amp; JACK društvo s ograničenom odgovornošću za usluge i turistička agencija</derivirana_varijabla>
  </DomainObject.Predmet.ProtustrankaNazivFormated>
  <DomainObject.Predmet.ProtustrankaNazivFormatedOIB>
    <izvorni_sadrzaj>KATHARINE &amp; JACK društvo s ograničenom odgovornošću za usluge i turistička agencija, OIB 58707680761</izvorni_sadrzaj>
    <derivirana_varijabla naziv="DomainObject.Predmet.ProtustrankaNazivFormatedOIB_1">KATHARINE &amp; JACK društvo s ograničenom odgovornošću za usluge i turistička agencija, OIB 58707680761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8455.93</izvorni_sadrzaj>
    <derivirana_varijabla naziv="DomainObject.Predmet.TrenutnaVrijednost_1">8455.93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KATHARINE &amp; JACK društvo s ograničenom odgovornošću za usluge i turistička agencija</item>
    </izvorni_sadrzaj>
    <derivirana_varijabla naziv="DomainObject.Predmet.ProtuStrankaListFormated_1">
      <item>KATHARINE &amp; JACK društvo s ograničenom odgovornošću za usluge i turistička agencija</item>
    </derivirana_varijabla>
  </DomainObject.Predmet.ProtuStrankaListFormated>
  <DomainObject.Predmet.ProtuStrankaListFormatedOIB>
    <izvorni_sadrzaj>
      <item>KATHARINE &amp; JACK društvo s ograničenom odgovornošću za usluge i turistička agencija, OIB 58707680761</item>
    </izvorni_sadrzaj>
    <derivirana_varijabla naziv="DomainObject.Predmet.ProtuStrankaListFormatedOIB_1">
      <item>KATHARINE &amp; JACK društvo s ograničenom odgovornošću za usluge i turistička agencija, OIB 58707680761</item>
    </derivirana_varijabla>
  </DomainObject.Predmet.ProtuStrankaListFormatedOIB>
  <DomainObject.Predmet.ProtuStrankaListFormatedWithAdress>
    <izvorni_sadrzaj>
      <item>KATHARINE &amp; JACK društvo s ograničenom odgovornošću za usluge i turistička agencija, Istarska 56, 52210 Rovinj</item>
    </izvorni_sadrzaj>
    <derivirana_varijabla naziv="DomainObject.Predmet.ProtuStrankaListFormatedWithAdress_1">
      <item>KATHARINE &amp; JACK društvo s ograničenom odgovornošću za usluge i turistička agencija, Istarska 56, 52210 Rovinj</item>
    </derivirana_varijabla>
  </DomainObject.Predmet.ProtuStrankaListFormatedWithAdress>
  <DomainObject.Predmet.ProtuStrankaListFormatedWithAdressOIB>
    <izvorni_sadrzaj>
      <item>KATHARINE &amp; JACK društvo s ograničenom odgovornošću za usluge i turistička agencija, OIB 58707680761, Istarska 56, 52210 Rovinj</item>
    </izvorni_sadrzaj>
    <derivirana_varijabla naziv="DomainObject.Predmet.ProtuStrankaListFormatedWithAdressOIB_1">
      <item>KATHARINE &amp; JACK društvo s ograničenom odgovornošću za usluge i turistička agencija, OIB 58707680761, Istarska 56, 52210 Rovinj</item>
    </derivirana_varijabla>
  </DomainObject.Predmet.ProtuStrankaListFormatedWithAdressOIB>
  <DomainObject.Predmet.ProtuStrankaListNazivFormated>
    <izvorni_sadrzaj>
      <item>KATHARINE &amp; JACK društvo s ograničenom odgovornošću za usluge i turistička agencija</item>
    </izvorni_sadrzaj>
    <derivirana_varijabla naziv="DomainObject.Predmet.ProtuStrankaListNazivFormated_1">
      <item>KATHARINE &amp; JACK društvo s ograničenom odgovornošću za usluge i turistička agencija</item>
    </derivirana_varijabla>
  </DomainObject.Predmet.ProtuStrankaListNazivFormated>
  <DomainObject.Predmet.ProtuStrankaListNazivFormatedOIB>
    <izvorni_sadrzaj>
      <item>KATHARINE &amp; JACK društvo s ograničenom odgovornošću za usluge i turistička agencija, OIB 58707680761</item>
    </izvorni_sadrzaj>
    <derivirana_varijabla naziv="DomainObject.Predmet.ProtuStrankaListNazivFormatedOIB_1">
      <item>KATHARINE &amp; JACK društvo s ograničenom odgovornošću za usluge i turistička agencija, OIB 58707680761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KATHARINE &amp; JACK društvo s ograničenom odgovornošću za usluge i turistička agencija</izvorni_sadrzaj>
    <derivirana_varijabla naziv="DomainObject.Predmet.ProtustrankaIDrugi_1">KATHARINE &amp; JACK društvo s ograničenom odgovornošću za usluge i turistička agencija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KATHARINE &amp; JACK društvo s ograničenom odgovornošću za usluge i turistička agencija, OIB 58707680761, Istarska 56, 52210 Rovinj</izvorni_sadrzaj>
    <derivirana_varijabla naziv="DomainObject.Predmet.ProtustrankaIDrugiAdressOIB_1">KATHARINE &amp; JACK društvo s ograničenom odgovornošću za usluge i turistička agencija, OIB 58707680761,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KATHARINE &amp; JACK društvo s ograničenom odgovornošću za usluge i turistička agencija</item>
    </izvorni_sadrzaj>
    <derivirana_varijabla naziv="DomainObject.Predmet.SudioniciListNaziv_1">
      <item>FINANCIJSKA AGENCIJA, RC RIJEKA, PODRUŽNICA PULA, PULA</item>
      <item>KATHARINE &amp; JACK društvo s ograničenom odgovornošću za usluge i turistička agencija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KATHARINE &amp; JACK društvo s ograničenom odgovornošću za usluge i turistička agencija, OIB 58707680761, Istarska 56,52210 Rovinj</item>
    </izvorni_sadrzaj>
    <derivirana_varijabla naziv="DomainObject.Predmet.SudioniciListAdressOIB_1">
      <item>FINANCIJSKA AGENCIJA, RC RIJEKA, PODRUŽNICA PULA, PULA, OIB 85821130368, Ulica grada Vukovara 70,10000 Zagreb</item>
      <item>KATHARINE &amp; JACK društvo s ograničenom odgovornošću za usluge i turistička agencija, OIB 58707680761,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58707680761</item>
    </izvorni_sadrzaj>
    <derivirana_varijabla naziv="DomainObject.Predmet.SudioniciListNazivOIB_1">
      <item>, OIB 85821130368</item>
      <item>, OIB 58707680761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365</properties:Words>
  <properties:Characters>1957</properties:Characters>
  <properties:Lines>52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2016-11-08T11:03:00Z</dcterms:created>
  <dc:creator>Korisnik</dc:creator>
  <cp:lastModifiedBy>wsadmin</cp:lastModifiedBy>
  <cp:lastPrinted>2016-11-08T11:00:00Z</cp:lastPrinted>
  <dcterms:modified xmlns:xsi="http://www.w3.org/2001/XMLSchema-instance" xsi:type="dcterms:W3CDTF">2016-11-09T13:06:00Z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