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9e0fe" w14:paraId="cb9e0fe" w:rsidRDefault="00860F18" w:rsidP="001940FB" w:rsidR="00860F1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434DD7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</w:t>
      </w:r>
      <w:r w:rsidR="00434DD7">
        <w:rPr>
          <w:rFonts w:cs="Calibri" w:eastAsia="Times New Roman" w:hAnsi="Calibri" w:ascii="Calibri"/>
          <w:b/>
          <w:lang w:val="hr-HR"/>
        </w:rPr>
        <w:t xml:space="preserve"> </w:t>
      </w:r>
      <w:r w:rsidRPr="00372EC9">
        <w:rPr>
          <w:rFonts w:cs="Calibri" w:eastAsia="Times New Roman" w:hAnsi="Calibri" w:ascii="Calibri"/>
          <w:b/>
          <w:lang w:val="hr-HR"/>
        </w:rPr>
        <w:t>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60F18" w:rsidP="00AA6BCF" w:rsidR="00860F1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60F18" w:rsidR="00860F1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60F1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60F18" w:rsidP="00860F1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60F1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60F1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 stečaju, P</w:t>
      </w:r>
      <w:r w:rsidR="00434DD7">
        <w:rPr>
          <w:rFonts w:cs="Calibri" w:eastAsia="Calibri" w:hAnsi="Calibri" w:ascii="Calibri"/>
          <w:bCs/>
          <w:lang w:val="hr-HR"/>
        </w:rPr>
        <w:t>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86D24">
        <w:rPr>
          <w:rFonts w:cs="Calibri" w:eastAsia="Arial Unicode MS" w:hAnsi="Calibri" w:ascii="Calibri"/>
          <w:kern w:val="1"/>
          <w:lang w:eastAsia="ar-SA" w:val="hr-HR"/>
        </w:rPr>
        <w:t>JUGOSLAV JOZIĆ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860F18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B86D24" w:rsidRPr="00B86D24">
        <w:rPr>
          <w:rFonts w:cs="Calibri" w:hAnsi="Calibri" w:ascii="Calibri"/>
        </w:rPr>
        <w:t>340.570,01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86D24" w:rsidRPr="00B86D24">
        <w:rPr>
          <w:rFonts w:cs="Calibri" w:hAnsi="Calibri" w:ascii="Calibri"/>
        </w:rPr>
        <w:t>311.770,01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86D24">
        <w:rPr>
          <w:rFonts w:cs="Calibri" w:hAnsi="Calibri" w:ascii="Calibri"/>
        </w:rPr>
        <w:t>28.800,00</w:t>
      </w:r>
      <w:r w:rsidR="00B06DCA" w:rsidRPr="00B06DCA">
        <w:rPr>
          <w:rFonts w:cs="Calibri" w:hAnsi="Calibri" w:ascii="Calibri"/>
        </w:rPr>
        <w:t xml:space="preserve"> kn</w:t>
      </w:r>
      <w:r w:rsidR="00B06DC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60F18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D0B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60F1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60F18" w:rsidRPr="00860F1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60F1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860F18" w:rsidP="00B06DCA" w:rsidR="00860F1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37D88" w:rsidP="00B06DCA" w:rsidR="00B37D8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6D2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JUGOSLAV JOZIĆ,</w:t>
            </w:r>
            <w:r w:rsidR="00B37D88">
              <w:rPr>
                <w:rFonts w:cs="Calibri"/>
              </w:rPr>
              <w:t xml:space="preserve"> </w:t>
            </w:r>
            <w:r w:rsidR="00B37D88" w:rsidRPr="00B37D88">
              <w:rPr>
                <w:rFonts w:cs="Calibri"/>
              </w:rPr>
              <w:t xml:space="preserve"> </w:t>
            </w:r>
            <w:r w:rsidRPr="00B86D24">
              <w:rPr>
                <w:rFonts w:cs="Calibri" w:hAnsi="Calibri" w:ascii="Calibri"/>
              </w:rPr>
              <w:t>Ulica Domovinskog rata 1, Solin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B86D24">
              <w:rPr>
                <w:rFonts w:cs="Calibri" w:hAnsi="Calibri" w:ascii="Calibri"/>
              </w:rPr>
              <w:t>49801442306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6D24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86D24">
              <w:rPr>
                <w:rFonts w:cs="Calibri" w:hAnsi="Calibri" w:ascii="Calibri"/>
              </w:rPr>
              <w:t>Kartica štednog depozita 81-70-10105-3, kartica članskih udjela,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86D2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6D24">
              <w:rPr>
                <w:rFonts w:cs="Calibri" w:hAnsi="Calibri" w:ascii="Calibri"/>
              </w:rPr>
              <w:t>340.570,01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6D2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6D24">
              <w:rPr>
                <w:rFonts w:cs="Calibri" w:hAnsi="Calibri" w:ascii="Calibri"/>
              </w:rPr>
              <w:t>311.770,01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86D2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86D24">
              <w:rPr>
                <w:rFonts w:cs="Calibri" w:hAnsi="Calibri" w:ascii="Calibri"/>
              </w:rPr>
              <w:t>28.800,00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7351B" w:rsidP="00C7351B" w:rsidR="00C7351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F5A60" w:rsidP="00C7351B" w:rsidR="00C7351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51B" w:rsidP="00C7351B" w:rsidR="00C7351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7351B" w:rsidP="00C7351B" w:rsidR="00C7351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7351B" w:rsidP="00C7351B" w:rsidR="00C7351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7351B" w:rsidP="00C7351B" w:rsidR="00C7351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7351B" w:rsidP="00C7351B" w:rsidR="00C7351B" w:rsidRPr="00B706F7">
      <w:pPr>
        <w:spacing w:after="0"/>
        <w:rPr>
          <w:rFonts w:eastAsia="Calibri" w:hAnsi="Calibri" w:ascii="Calibri"/>
          <w:lang w:val="hr-HR"/>
        </w:rPr>
      </w:pPr>
    </w:p>
    <w:p w:rsidRDefault="00860F18" w:rsidP="000D4321" w:rsidR="00860F18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860F18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B85" w:rsidR="00401B85">
      <w:pPr>
        <w:spacing w:after="0"/>
      </w:pPr>
      <w:r>
        <w:separator/>
      </w:r>
    </w:p>
  </w:endnote>
  <w:endnote w:id="0" w:type="continuationSeparator">
    <w:p w:rsidRDefault="00401B85" w:rsidR="00401B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75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B85" w:rsidR="00401B85">
      <w:pPr>
        <w:spacing w:after="0"/>
      </w:pPr>
      <w:r>
        <w:separator/>
      </w:r>
    </w:p>
  </w:footnote>
  <w:footnote w:id="0" w:type="continuationSeparator">
    <w:p w:rsidRDefault="00401B85" w:rsidR="00401B8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55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1B85"/>
    <w:rsid w:val="0040251C"/>
    <w:rsid w:val="0040542B"/>
    <w:rsid w:val="00410CAB"/>
    <w:rsid w:val="0042034E"/>
    <w:rsid w:val="00420FB6"/>
    <w:rsid w:val="00421705"/>
    <w:rsid w:val="00424080"/>
    <w:rsid w:val="00430235"/>
    <w:rsid w:val="0043094F"/>
    <w:rsid w:val="00431228"/>
    <w:rsid w:val="00432BBB"/>
    <w:rsid w:val="00434DD7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0D5C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883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0F18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7554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6D24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51B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08D6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CB6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2FB2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5A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37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55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55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55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55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37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55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55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55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55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9F117-C010-4079-B113-5B641B4BFC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256</properties:Words>
  <properties:Characters>1422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2018-08-23T10:40:00Z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St-651/2017-193 / Podnesak - Podnesak (-193.docx)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