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6b4d" w14:paraId="a496b4d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931D35">
        <w:t xml:space="preserve"> dužnika RUŽE d.o.o. iz </w:t>
      </w:r>
      <w:proofErr w:type="spellStart"/>
      <w:r w:rsidR="00931D35">
        <w:t>Pribislavca</w:t>
      </w:r>
      <w:proofErr w:type="spellEnd"/>
      <w:r w:rsidR="00931D35">
        <w:t>, Braće Radića 26</w:t>
      </w:r>
      <w:r w:rsidR="00637444">
        <w:t>,</w:t>
      </w:r>
      <w:r w:rsidR="00931D35">
        <w:t xml:space="preserve"> OIB:07122068271,</w:t>
      </w:r>
      <w:r w:rsidR="00637444">
        <w:t xml:space="preserve"> </w:t>
      </w:r>
      <w:r w:rsidR="00DA3125">
        <w:t>12. listopada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RUŽE d.o.o. iz </w:t>
      </w:r>
      <w:proofErr w:type="spellStart"/>
      <w:r w:rsidR="00931D35">
        <w:t>Pribislavca</w:t>
      </w:r>
      <w:proofErr w:type="spellEnd"/>
      <w:r w:rsidR="00931D35">
        <w:t>, Braće Radića 26</w:t>
      </w:r>
      <w:r w:rsidR="006D4097" w:rsidRPr="006D4097">
        <w:t xml:space="preserve">, </w:t>
      </w:r>
      <w:r w:rsidR="00931D35" w:rsidRPr="00931D35">
        <w:t>O</w:t>
      </w:r>
      <w:r w:rsidR="00931D35">
        <w:t>IB: 07122068271</w:t>
      </w:r>
      <w:r w:rsidR="001529C9" w:rsidRPr="00931D35">
        <w:t xml:space="preserve"> </w:t>
      </w:r>
      <w:r w:rsidR="00CB6C18" w:rsidRPr="00931D35">
        <w:t xml:space="preserve">iznosi </w:t>
      </w:r>
      <w:r w:rsidR="00931D35">
        <w:t>298.688,54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931D35">
        <w:t xml:space="preserve">Josip Lesjak, </w:t>
      </w:r>
      <w:proofErr w:type="spellStart"/>
      <w:r w:rsidR="00931D35">
        <w:t>Pribislavec</w:t>
      </w:r>
      <w:proofErr w:type="spellEnd"/>
      <w:r w:rsidR="006D4097">
        <w:t>, Braće Radića 26, OIB: 021652452</w:t>
      </w:r>
      <w:r w:rsidR="00931D35">
        <w:t xml:space="preserve">43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</w:t>
      </w:r>
      <w:proofErr w:type="spellStart"/>
      <w:r w:rsidR="00D60907">
        <w:t>prokazni</w:t>
      </w:r>
      <w:proofErr w:type="spellEnd"/>
      <w:r w:rsidR="00D60907">
        <w:t xml:space="preserve">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 xml:space="preserve">ži otvaranje stečajnog postupka te ne predujmi sredstva za namirenje troškova postupka u iznosu od 6.000,00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976967">
        <w:t>12. listopada</w:t>
      </w:r>
      <w:r>
        <w:t xml:space="preserve">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 xml:space="preserve">Iris </w:t>
      </w:r>
      <w:proofErr w:type="spellStart"/>
      <w:r w:rsidR="00DA3125">
        <w:t>Hatvalić</w:t>
      </w:r>
      <w:proofErr w:type="spellEnd"/>
      <w:r w:rsidR="00DA3125">
        <w:t xml:space="preserve"> </w:t>
      </w:r>
      <w:proofErr w:type="spellStart"/>
      <w:r w:rsidR="00DA3125">
        <w:t>Nemec</w:t>
      </w:r>
      <w:proofErr w:type="spellEnd"/>
    </w:p>
    <w:sectPr w:rsidSect="006D4097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1F8" w:rsidR="00CD31F8">
      <w:r>
        <w:separator/>
      </w:r>
    </w:p>
  </w:endnote>
  <w:endnote w:id="0" w:type="continuationSeparator">
    <w:p w:rsidRDefault="00CD31F8" w:rsidR="00CD3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1F8" w:rsidR="00CD31F8">
      <w:r>
        <w:separator/>
      </w:r>
    </w:p>
  </w:footnote>
  <w:footnote w:id="0" w:type="continuationSeparator">
    <w:p w:rsidRDefault="00CD31F8" w:rsidR="00CD31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931D35" w:rsidP="00AC0D1D" w:rsidR="00AC0D1D">
    <w:pPr>
      <w:jc w:val="right"/>
    </w:pPr>
    <w:r>
      <w:t>Poslovni broj: 4 St-198</w:t>
    </w:r>
    <w:r w:rsidR="00AC0D1D">
      <w:t>/2015-4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C0D1D"/>
    <w:rsid w:val="00AC1B89"/>
    <w:rsid w:val="00AF2C11"/>
    <w:rsid w:val="00B26931"/>
    <w:rsid w:val="00B34567"/>
    <w:rsid w:val="00B40223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3D93"/>
    <w:rsid w:val="00CB41F0"/>
    <w:rsid w:val="00CB6C18"/>
    <w:rsid w:val="00CC7B8F"/>
    <w:rsid w:val="00CD31F8"/>
    <w:rsid w:val="00CE19A1"/>
    <w:rsid w:val="00CE29CC"/>
    <w:rsid w:val="00CF7EB7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D9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3D93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3D9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3D9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D9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3D93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3D9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3D9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St-198/2015-4</izvorni_sadrzaj>
    <derivirana_varijabla naziv="DomainObject.Oznaka_1">St-198/2015-4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RUŽE društvo s ograničenom odgovornošću za trgovinu, ugostiteljstvo i usluge</izvorni_sadrzaj>
    <derivirana_varijabla naziv="DomainObject.Predmet.ProtustrankaFormated_1">  RUŽE društvo s ograničenom odgovornošću za trgovinu, ugostiteljstvo i usluge</derivirana_varijabla>
  </DomainObject.Predmet.ProtustrankaFormated>
  <DomainObject.Predmet.ProtustrankaFormatedOIB>
    <izvorni_sadrzaj>  RUŽE društvo s ograničenom odgovornošću za trgovinu, ugostiteljstvo i usluge, OIB 07122068271</izvorni_sadrzaj>
    <derivirana_varijabla naziv="DomainObject.Predmet.ProtustrankaFormatedOIB_1">  RUŽE društvo s ograničenom odgovornošću za trgovinu, ugostiteljstvo i usluge, OIB 07122068271</derivirana_varijabla>
  </DomainObject.Predmet.ProtustrankaFormatedOIB>
  <DomainObject.Predmet.ProtustrankaFormatedWithAdress>
    <izvorni_sadrzaj> RUŽE društvo s ograničenom odgovornošću za trgovinu, ugostiteljstvo i usluge, Braće Radića 26, 40000 Pribislavec</izvorni_sadrzaj>
    <derivirana_varijabla naziv="DomainObject.Predmet.ProtustrankaFormatedWithAdress_1"> RUŽE društvo s ograničenom odgovornošću za trgovinu, ugostiteljstvo i usluge, Braće Radića 26, 40000 Pribislavec</derivirana_varijabla>
  </DomainObject.Predmet.ProtustrankaFormatedWithAdress>
  <DomainObject.Predmet.ProtustrankaFormatedWithAdressOIB>
    <izvorni_sadrzaj> RUŽE društvo s ograničenom odgovornošću za trgovinu, ugostiteljstvo i usluge, OIB 07122068271, Braće Radića 26, 40000 Pribislavec</izvorni_sadrzaj>
    <derivirana_varijabla naziv="DomainObject.Predmet.ProtustrankaFormatedWithAdressOIB_1"> RUŽE društvo s ograničenom odgovornošću za trgovinu, ugostiteljstvo i usluge, OIB 07122068271, Braće Radića 26, 40000 Pribislavec</derivirana_varijabla>
  </DomainObject.Predmet.ProtustrankaFormatedWithAdressOIB>
  <DomainObject.Predmet.ProtustrankaWithAdress>
    <izvorni_sadrzaj>RUŽE društvo s ograničenom odgovornošću za trgovinu, ugostiteljstvo i usluge Braće Radića 26, 40000 Pribislavec</izvorni_sadrzaj>
    <derivirana_varijabla naziv="DomainObject.Predmet.ProtustrankaWithAdress_1">RUŽE društvo s ograničenom odgovornošću za trgovinu, ugostiteljstvo i usluge Braće Radića 26, 40000 Pribislavec</derivirana_varijabla>
  </DomainObject.Predmet.ProtustrankaWithAdress>
  <DomainObject.Predmet.ProtustrankaWithAdressOIB>
    <izvorni_sadrzaj>RUŽE društvo s ograničenom odgovornošću za trgovinu, ugostiteljstvo i usluge, OIB 07122068271, Braće Radića 26, 40000 Pribislavec</izvorni_sadrzaj>
    <derivirana_varijabla naziv="DomainObject.Predmet.ProtustrankaWithAdressOIB_1">RUŽE društvo s ograničenom odgovornošću za trgovinu, ugostiteljstvo i usluge, OIB 07122068271, Braće Radića 26, 40000 Pribislavec</derivirana_varijabla>
  </DomainObject.Predmet.ProtustrankaWithAdressOIB>
  <DomainObject.Predmet.ProtustrankaNazivFormated>
    <izvorni_sadrzaj>RUŽE društvo s ograničenom odgovornošću za trgovinu, ugostiteljstvo i usluge</izvorni_sadrzaj>
    <derivirana_varijabla naziv="DomainObject.Predmet.ProtustrankaNazivFormated_1">RUŽE društvo s ograničenom odgovornošću za trgovinu, ugostiteljstvo i usluge</derivirana_varijabla>
  </DomainObject.Predmet.ProtustrankaNazivFormated>
  <DomainObject.Predmet.ProtustrankaNazivFormatedOIB>
    <izvorni_sadrzaj>RUŽE društvo s ograničenom odgovornošću za trgovinu, ugostiteljstvo i usluge, OIB 07122068271</izvorni_sadrzaj>
    <derivirana_varijabla naziv="DomainObject.Predmet.ProtustrankaNazivFormatedOIB_1">RUŽE društvo s ograničenom odgovornošću za trgovinu, ugostiteljstvo i usluge, OIB 07122068271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298378.19</izvorni_sadrzaj>
    <derivirana_varijabla naziv="DomainObject.Predmet.TrenutnaVrijednost_1">298378.19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RUŽE društvo s ograničenom odgovornošću za trgovinu, ugostiteljstvo i usluge</item>
    </izvorni_sadrzaj>
    <derivirana_varijabla naziv="DomainObject.Predmet.ProtuStrankaListFormated_1">
      <item>RUŽE društvo s ograničenom odgovornošću za trgovinu, ugostiteljstvo i usluge</item>
    </derivirana_varijabla>
  </DomainObject.Predmet.ProtuStrankaListFormated>
  <DomainObject.Predmet.ProtuStrankaListFormatedOIB>
    <izvorni_sadrzaj>
      <item>RUŽE društvo s ograničenom odgovornošću za trgovinu, ugostiteljstvo i usluge, OIB 07122068271</item>
    </izvorni_sadrzaj>
    <derivirana_varijabla naziv="DomainObject.Predmet.ProtuStrankaListFormatedOIB_1">
      <item>RUŽE društvo s ograničenom odgovornošću za trgovinu, ugostiteljstvo i usluge, OIB 07122068271</item>
    </derivirana_varijabla>
  </DomainObject.Predmet.ProtuStrankaListFormatedOIB>
  <DomainObject.Predmet.ProtuStrankaListFormatedWithAdress>
    <izvorni_sadrzaj>
      <item>RUŽE društvo s ograničenom odgovornošću za trgovinu, ugostiteljstvo i usluge, Braće Radića 26, 40000 Pribislavec</item>
    </izvorni_sadrzaj>
    <derivirana_varijabla naziv="DomainObject.Predmet.ProtuStrankaListFormatedWithAdress_1">
      <item>RUŽE društvo s ograničenom odgovornošću za trgovinu, ugostiteljstvo i usluge, Braće Radića 26, 40000 Pribislavec</item>
    </derivirana_varijabla>
  </DomainObject.Predmet.ProtuStrankaListFormatedWithAdress>
  <DomainObject.Predmet.ProtuStrankaListFormatedWithAdressOIB>
    <izvorni_sadrzaj>
      <item>RUŽE društvo s ograničenom odgovornošću za trgovinu, ugostiteljstvo i usluge, OIB 07122068271, Braće Radića 26, 40000 Pribislavec</item>
    </izvorni_sadrzaj>
    <derivirana_varijabla naziv="DomainObject.Predmet.ProtuStrankaListFormatedWithAdressOIB_1">
      <item>RUŽE društvo s ograničenom odgovornošću za trgovinu, ugostiteljstvo i usluge, OIB 07122068271, Braće Radića 26, 40000 Pribislavec</item>
    </derivirana_varijabla>
  </DomainObject.Predmet.ProtuStrankaListFormatedWithAdressOIB>
  <DomainObject.Predmet.ProtuStrankaListNazivFormated>
    <izvorni_sadrzaj>
      <item>RUŽE društvo s ograničenom odgovornošću za trgovinu, ugostiteljstvo i usluge</item>
    </izvorni_sadrzaj>
    <derivirana_varijabla naziv="DomainObject.Predmet.ProtuStrankaListNazivFormated_1">
      <item>RUŽE društvo s ograničenom odgovornošću za trgovinu, ugostiteljstvo i usluge</item>
    </derivirana_varijabla>
  </DomainObject.Predmet.ProtuStrankaListNazivFormated>
  <DomainObject.Predmet.ProtuStrankaListNazivFormatedOIB>
    <izvorni_sadrzaj>
      <item>RUŽE društvo s ograničenom odgovornošću za trgovinu, ugostiteljstvo i usluge, OIB 07122068271</item>
    </izvorni_sadrzaj>
    <derivirana_varijabla naziv="DomainObject.Predmet.ProtuStrankaListNazivFormatedOIB_1">
      <item>RUŽE društvo s ograničenom odgovornošću za trgovinu, ugostiteljstvo i usluge, OIB 07122068271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St-198/2015-4</izvorni_sadrzaj>
    <derivirana_varijabla naziv="DomainObject.PoslovniBrojDokumenta_1">St-198/2015-4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RUŽE društvo s ograničenom odgovornošću za trgovinu, ugostiteljstvo i usluge</izvorni_sadrzaj>
    <derivirana_varijabla naziv="DomainObject.Predmet.ProtustrankaIDrugi_1">RUŽE društvo s ograničenom odgovornošću za trgovinu, ugostiteljstvo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RUŽE društvo s ograničenom odgovornošću za trgovinu, ugostiteljstvo i usluge, OIB 07122068271, Braće Radića 26, 40000 Pribislavec</izvorni_sadrzaj>
    <derivirana_varijabla naziv="DomainObject.Predmet.ProtustrankaIDrugiAdressOIB_1">RUŽE društvo s ograničenom odgovornošću za trgovinu, ugostiteljstvo i usluge, OIB 07122068271, Braće Radića 26,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RUŽE društvo s ograničenom odgovornošću za trgovinu, ugostiteljstvo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RUŽE društvo s ograničenom odgovornošću za trgovinu, ugostiteljstvo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RUŽE društvo s ograničenom odgovornošću za trgovinu, ugostiteljstvo i usluge, OIB 07122068271, Braće Radića 26,40000 Pribislavec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RUŽE društvo s ograničenom odgovornošću za trgovinu, ugostiteljstvo i usluge, OIB 07122068271, Braće Radića 26,40000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07122068271</item>
      <item>, OIB null</item>
      <item>, OIB null</item>
    </izvorni_sadrzaj>
    <derivirana_varijabla naziv="DomainObject.Predmet.SudioniciListNazivOIB_1">
      <item>, OIB null</item>
      <item>, OIB 07122068271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736D6-DF41-4282-A86F-76A1E6C82D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1985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2015-10-12T11:43:00Z</dcterms:created>
  <dc:creator>Ljubica Makovec</dc:creator>
  <cp:lastModifiedBy>Maja Marčec</cp:lastModifiedBy>
  <cp:lastPrinted>2015-10-12T11:40:00Z</cp:lastPrinted>
  <dcterms:modified xmlns:xsi="http://www.w3.org/2001/XMLSchema-instance" xsi:type="dcterms:W3CDTF">2015-10-12T11:50:00Z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St-198/2015-4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