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797ff" w14:paraId="7f797ff" w:rsidRDefault="00C36427" w:rsidP="00C36427" w:rsidR="00C36427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 St-177/16-4</w:t>
      </w:r>
    </w:p>
    <w:p w:rsidRDefault="00C36427" w:rsidP="00C36427" w:rsidR="00C36427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6427" w:rsidP="00C36427" w:rsidR="00C36427">
      <w:r>
        <w:t xml:space="preserve">         REPUBLIKA HRVATSKA</w:t>
      </w:r>
    </w:p>
    <w:p w:rsidRDefault="00C36427" w:rsidP="00C36427" w:rsidR="00C36427">
      <w:r>
        <w:t xml:space="preserve"> TRGOVAČKI SUD U VARAŽDINU</w:t>
      </w:r>
    </w:p>
    <w:p w:rsidRDefault="00C36427" w:rsidP="00C36427" w:rsidR="00C36427">
      <w:pPr>
        <w:ind w:firstLine="720"/>
      </w:pPr>
      <w:r>
        <w:t xml:space="preserve">         B. Radić 2</w:t>
      </w:r>
    </w:p>
    <w:p w:rsidRDefault="00C36427" w:rsidP="00C36427" w:rsidR="00C36427">
      <w:pPr>
        <w:jc w:val="center"/>
        <w:rPr>
          <w:lang w:val="hr-HR"/>
        </w:rPr>
      </w:pPr>
    </w:p>
    <w:p w:rsidRDefault="00C36427" w:rsidP="00C36427" w:rsidR="00C36427">
      <w:pPr>
        <w:jc w:val="center"/>
        <w:rPr>
          <w:lang w:val="hr-HR"/>
        </w:rPr>
      </w:pPr>
    </w:p>
    <w:p w:rsidRDefault="00C36427" w:rsidP="00C36427" w:rsidR="00C36427">
      <w:pPr>
        <w:jc w:val="both"/>
      </w:pPr>
      <w:r>
        <w:rPr>
          <w:lang w:val="hr-HR"/>
        </w:rPr>
        <w:tab/>
      </w:r>
      <w:r>
        <w:t>Trgovački sud u Varaždinu, po sudskoj savjetnici toga suda, Janji Topol, kao stečajnom sucu u predmetu u povodu zahtjeva Financijske agencije, Regionalni centar Zagreb, Podružnica Varaždin, Augusta Cesarca 2, Varaždin, za pokretanje skraćenog stečajnog postupka protiv dužnika SLIVAR d.o.o., OIB: 57222142954 sa sjedištem u Lančić 82, 42240 Ivanec, dana 10. veljače 2016. godine, temeljem čl. 430. Stečajnog zakona ("Narodne novine" 71/15, u daljnjem tekstu SZ) objavljuje slijedeći</w:t>
      </w:r>
    </w:p>
    <w:p w:rsidRDefault="00C36427" w:rsidP="00C36427" w:rsidR="00C36427">
      <w:pPr>
        <w:jc w:val="both"/>
      </w:pPr>
    </w:p>
    <w:p w:rsidRDefault="00C36427" w:rsidP="00C36427" w:rsidR="00C36427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C36427" w:rsidP="00C36427" w:rsidR="00C36427">
      <w:pPr>
        <w:jc w:val="both"/>
        <w:rPr>
          <w:lang w:val="hr-HR"/>
        </w:rPr>
      </w:pPr>
    </w:p>
    <w:p w:rsidRDefault="00C36427" w:rsidP="00C36427" w:rsidR="00C36427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>dužnika SLIVAR d.o.o., OIB: 57222142954 sa sjedištem u Lančić 82, 42240 Ivanec, iznosi 2.601,00 kn.</w:t>
      </w:r>
    </w:p>
    <w:p w:rsidRDefault="00C36427" w:rsidP="00C36427" w:rsidR="00C36427">
      <w:pPr>
        <w:jc w:val="both"/>
      </w:pPr>
    </w:p>
    <w:p w:rsidRDefault="00C36427" w:rsidP="00C36427" w:rsidR="00C36427">
      <w:pPr>
        <w:jc w:val="both"/>
      </w:pPr>
      <w:r>
        <w:tab/>
        <w:t>II/ Poziva se osoba ovlaštena za zastupanje dužnika Tihomir Slivar, OIB: 17887889654, Lančić 82, 42240 Ivanec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C36427" w:rsidP="00C36427" w:rsidR="00C36427">
      <w:pPr>
        <w:jc w:val="both"/>
      </w:pPr>
    </w:p>
    <w:p w:rsidRDefault="00C36427" w:rsidP="00C36427" w:rsidR="00C36427">
      <w:pPr>
        <w:jc w:val="both"/>
      </w:pPr>
      <w: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C36427" w:rsidP="00C36427" w:rsidR="00C36427">
      <w:pPr>
        <w:jc w:val="both"/>
      </w:pPr>
    </w:p>
    <w:p w:rsidRDefault="00C36427" w:rsidP="00C36427" w:rsidR="00C36427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C36427" w:rsidP="00C36427" w:rsidR="00C36427">
      <w:pPr>
        <w:ind w:firstLine="720"/>
        <w:jc w:val="both"/>
      </w:pPr>
    </w:p>
    <w:p w:rsidRDefault="00C36427" w:rsidP="00C36427" w:rsidR="00C36427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C36427" w:rsidP="00C36427" w:rsidR="00C36427">
      <w:pPr>
        <w:outlineLvl w:val="0"/>
        <w:rPr>
          <w:lang w:val="hr-HR"/>
        </w:rPr>
      </w:pPr>
    </w:p>
    <w:p w:rsidRDefault="00C36427" w:rsidP="00C36427" w:rsidR="00C36427">
      <w:pPr>
        <w:jc w:val="center"/>
        <w:outlineLvl w:val="0"/>
        <w:rPr>
          <w:lang w:val="hr-HR"/>
        </w:rPr>
      </w:pPr>
    </w:p>
    <w:p w:rsidRDefault="00C36427" w:rsidP="00C36427" w:rsidR="00C36427">
      <w:pPr>
        <w:jc w:val="center"/>
        <w:outlineLvl w:val="0"/>
        <w:rPr>
          <w:lang w:val="hr-HR"/>
        </w:rPr>
      </w:pPr>
    </w:p>
    <w:p w:rsidRDefault="00C36427" w:rsidP="00C36427" w:rsidR="00C36427">
      <w:pPr>
        <w:jc w:val="center"/>
        <w:outlineLvl w:val="0"/>
        <w:rPr>
          <w:lang w:val="hr-HR"/>
        </w:rPr>
      </w:pPr>
    </w:p>
    <w:p w:rsidRDefault="00C36427" w:rsidP="00C36427" w:rsidR="00C36427">
      <w:pPr>
        <w:jc w:val="center"/>
        <w:outlineLvl w:val="0"/>
        <w:rPr>
          <w:lang w:val="hr-HR"/>
        </w:rPr>
      </w:pPr>
    </w:p>
    <w:p w:rsidRDefault="00C36427" w:rsidP="00C36427" w:rsidR="00C36427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C36427" w:rsidP="00C36427" w:rsidR="00C36427">
      <w:pPr>
        <w:outlineLvl w:val="0"/>
        <w:rPr>
          <w:lang w:val="hr-HR"/>
        </w:rPr>
      </w:pPr>
    </w:p>
    <w:p w:rsidRDefault="00C36427" w:rsidP="00C36427" w:rsidR="00C36427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5. veljače 2016. godine, predlagatelj Financijska agencija, </w:t>
      </w:r>
      <w:r>
        <w:t>Regionalni centar Zagreb</w:t>
      </w:r>
      <w:r>
        <w:rPr>
          <w:lang w:val="hr-HR"/>
        </w:rPr>
        <w:t xml:space="preserve"> Podružnica Varaždin, podnio je prijedlog  za otvaranje stečajnog postupka nad dužnikom </w:t>
      </w:r>
      <w:r>
        <w:t>SLIVAR d.o.o., OIB: 57222142954 sa sjedištem u Lančić 82, 42240 Ivanec, navodeći da dužnik na dan 1. rujna 2015. u Očevidniku redoslijeda osnova za plaćanje ima evidentirane neizvršene osnove za plaćanje u ukupnom iznosu od 2.601,00 kn te da dužnik nema zaposlenih.</w:t>
      </w:r>
    </w:p>
    <w:p w:rsidRDefault="00C36427" w:rsidP="00C36427" w:rsidR="00C36427">
      <w:pPr>
        <w:jc w:val="both"/>
        <w:outlineLvl w:val="0"/>
        <w:rPr>
          <w:lang w:val="hr-HR"/>
        </w:rPr>
      </w:pPr>
    </w:p>
    <w:p w:rsidRDefault="00C36427" w:rsidP="00C36427" w:rsidR="00C36427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C36427" w:rsidP="00C36427" w:rsidR="00C36427">
      <w:pPr>
        <w:jc w:val="both"/>
        <w:outlineLvl w:val="0"/>
        <w:rPr>
          <w:lang w:val="hr-HR"/>
        </w:rPr>
      </w:pPr>
    </w:p>
    <w:p w:rsidRDefault="00C36427" w:rsidP="00C36427" w:rsidR="00C36427">
      <w:pPr>
        <w:jc w:val="center"/>
        <w:outlineLvl w:val="0"/>
        <w:rPr>
          <w:lang w:val="hr-HR"/>
        </w:rPr>
      </w:pPr>
    </w:p>
    <w:p w:rsidRDefault="00C36427" w:rsidP="00C36427" w:rsidR="00C36427">
      <w:pPr>
        <w:jc w:val="center"/>
        <w:outlineLvl w:val="0"/>
        <w:rPr>
          <w:lang w:val="hr-HR"/>
        </w:rPr>
      </w:pPr>
      <w:r>
        <w:rPr>
          <w:lang w:val="hr-HR"/>
        </w:rPr>
        <w:t>U Varaždinu, 10. veljače 2016. godine.</w:t>
      </w:r>
    </w:p>
    <w:p w:rsidRDefault="00C36427" w:rsidP="00C36427" w:rsidR="00C36427">
      <w:pPr>
        <w:jc w:val="center"/>
        <w:outlineLvl w:val="0"/>
        <w:rPr>
          <w:lang w:val="hr-HR"/>
        </w:rPr>
      </w:pPr>
    </w:p>
    <w:p w:rsidRDefault="00C36427" w:rsidP="00C36427" w:rsidR="00C36427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C36427" w:rsidP="00C36427" w:rsidR="00C36427">
      <w:pPr>
        <w:jc w:val="center"/>
        <w:outlineLvl w:val="0"/>
        <w:rPr>
          <w:lang w:val="hr-HR"/>
        </w:rPr>
      </w:pPr>
    </w:p>
    <w:p w:rsidRDefault="00C36427" w:rsidP="00C36427" w:rsidR="00C36427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Sudska savjetnica</w:t>
      </w:r>
    </w:p>
    <w:p w:rsidRDefault="00C36427" w:rsidP="00C36427" w:rsidR="00C36427">
      <w:pPr>
        <w:ind w:firstLine="720" w:left="3600"/>
        <w:jc w:val="center"/>
        <w:outlineLvl w:val="0"/>
        <w:rPr>
          <w:lang w:val="hr-HR"/>
        </w:rPr>
      </w:pPr>
    </w:p>
    <w:p w:rsidRDefault="00C36427" w:rsidP="00C36427" w:rsidR="00C36427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Janja Topol</w:t>
      </w:r>
    </w:p>
    <w:p w:rsidRDefault="00C36427" w:rsidP="00C36427" w:rsidR="00C36427">
      <w:pPr>
        <w:ind w:firstLine="720" w:left="3600"/>
        <w:jc w:val="center"/>
        <w:outlineLvl w:val="0"/>
        <w:rPr>
          <w:lang w:val="hr-HR"/>
        </w:rPr>
      </w:pPr>
    </w:p>
    <w:p w:rsidRDefault="00C36427" w:rsidP="00C36427" w:rsidR="00C36427">
      <w:pPr>
        <w:outlineLvl w:val="0"/>
        <w:rPr>
          <w:lang w:val="hr-HR"/>
        </w:rPr>
      </w:pPr>
    </w:p>
    <w:p w:rsidRDefault="00C36427" w:rsidP="00C36427" w:rsidR="00C36427">
      <w:pPr>
        <w:outlineLvl w:val="0"/>
        <w:rPr>
          <w:lang w:val="hr-HR"/>
        </w:rPr>
      </w:pPr>
    </w:p>
    <w:p w:rsidRDefault="00C36427" w:rsidP="00C36427" w:rsidR="00C36427">
      <w:pPr>
        <w:outlineLvl w:val="0"/>
        <w:rPr>
          <w:lang w:val="hr-HR"/>
        </w:rPr>
      </w:pPr>
    </w:p>
    <w:p w:rsidRDefault="00C36427" w:rsidP="00C36427" w:rsidR="00C36427">
      <w:pPr>
        <w:outlineLvl w:val="0"/>
        <w:rPr>
          <w:lang w:val="hr-HR"/>
        </w:rPr>
      </w:pPr>
    </w:p>
    <w:p w:rsidRDefault="00C36427" w:rsidP="00C36427" w:rsidR="00C36427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C36427" w:rsidP="00C36427" w:rsidR="00C36427"/>
    <w:p w:rsidRDefault="00C36427" w:rsidP="00C36427" w:rsidR="00C36427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66D"/>
    <w:rsid w:val="0000466D"/>
    <w:rsid w:val="006C7548"/>
    <w:rsid w:val="00C36427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642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364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6427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C754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C75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75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75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75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642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364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6427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C754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C75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75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75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75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St-177/2016</izvorni_sadrzaj>
    <derivirana_varijabla naziv="DomainObject.Predmet.OznakaBroj_1">St-177/2016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SLIVAR društvo s ograničenom odgovornošću za proizvodnju, trgovinu i servisne usluge</izvorni_sadrzaj>
    <derivirana_varijabla naziv="DomainObject.Predmet.ProtustrankaFormated_1">  SLIVAR društvo s ograničenom odgovornošću za proizvodnju, trgovinu i servisne usluge</derivirana_varijabla>
  </DomainObject.Predmet.ProtustrankaFormated>
  <DomainObject.Predmet.ProtustrankaFormatedOIB>
    <izvorni_sadrzaj>  SLIVAR društvo s ograničenom odgovornošću za proizvodnju, trgovinu i servisne usluge, OIB 57222142954</izvorni_sadrzaj>
    <derivirana_varijabla naziv="DomainObject.Predmet.ProtustrankaFormatedOIB_1">  SLIVAR društvo s ograničenom odgovornošću za proizvodnju, trgovinu i servisne usluge, OIB 57222142954</derivirana_varijabla>
  </DomainObject.Predmet.ProtustrankaFormatedOIB>
  <DomainObject.Predmet.ProtustrankaFormatedWithAdress>
    <izvorni_sadrzaj> SLIVAR društvo s ograničenom odgovornošću za proizvodnju, trgovinu i servisne usluge, Lančić 82, 42240 Ivanec</izvorni_sadrzaj>
    <derivirana_varijabla naziv="DomainObject.Predmet.ProtustrankaFormatedWithAdress_1"> SLIVAR društvo s ograničenom odgovornošću za proizvodnju, trgovinu i servisne usluge, Lančić 82, 42240 Ivanec</derivirana_varijabla>
  </DomainObject.Predmet.ProtustrankaFormatedWithAdress>
  <DomainObject.Predmet.ProtustrankaFormatedWithAdressOIB>
    <izvorni_sadrzaj> SLIVAR društvo s ograničenom odgovornošću za proizvodnju, trgovinu i servisne usluge, OIB 57222142954, Lančić 82, 42240 Ivanec</izvorni_sadrzaj>
    <derivirana_varijabla naziv="DomainObject.Predmet.ProtustrankaFormatedWithAdressOIB_1"> SLIVAR društvo s ograničenom odgovornošću za proizvodnju, trgovinu i servisne usluge, OIB 57222142954, Lančić 82, 42240 Ivanec</derivirana_varijabla>
  </DomainObject.Predmet.ProtustrankaFormatedWithAdressOIB>
  <DomainObject.Predmet.ProtustrankaWithAdress>
    <izvorni_sadrzaj>SLIVAR društvo s ograničenom odgovornošću za proizvodnju, trgovinu i servisne usluge Lančić 82, 42240 Ivanec</izvorni_sadrzaj>
    <derivirana_varijabla naziv="DomainObject.Predmet.ProtustrankaWithAdress_1">SLIVAR društvo s ograničenom odgovornošću za proizvodnju, trgovinu i servisne usluge Lančić 82, 42240 Ivanec</derivirana_varijabla>
  </DomainObject.Predmet.ProtustrankaWithAdress>
  <DomainObject.Predmet.ProtustrankaWithAdressOIB>
    <izvorni_sadrzaj>SLIVAR društvo s ograničenom odgovornošću za proizvodnju, trgovinu i servisne usluge, OIB 57222142954, Lančić 82, 42240 Ivanec</izvorni_sadrzaj>
    <derivirana_varijabla naziv="DomainObject.Predmet.ProtustrankaWithAdressOIB_1">SLIVAR društvo s ograničenom odgovornošću za proizvodnju, trgovinu i servisne usluge, OIB 57222142954, Lančić 82, 42240 Ivanec</derivirana_varijabla>
  </DomainObject.Predmet.ProtustrankaWithAdressOIB>
  <DomainObject.Predmet.ProtustrankaNazivFormated>
    <izvorni_sadrzaj>SLIVAR društvo s ograničenom odgovornošću za proizvodnju, trgovinu i servisne usluge</izvorni_sadrzaj>
    <derivirana_varijabla naziv="DomainObject.Predmet.ProtustrankaNazivFormated_1">SLIVAR društvo s ograničenom odgovornošću za proizvodnju, trgovinu i servisne usluge</derivirana_varijabla>
  </DomainObject.Predmet.ProtustrankaNazivFormated>
  <DomainObject.Predmet.ProtustrankaNazivFormatedOIB>
    <izvorni_sadrzaj>SLIVAR društvo s ograničenom odgovornošću za proizvodnju, trgovinu i servisne usluge, OIB 57222142954</izvorni_sadrzaj>
    <derivirana_varijabla naziv="DomainObject.Predmet.ProtustrankaNazivFormatedOIB_1">SLIVAR društvo s ograničenom odgovornošću za proizvodnju, trgovinu i servisne usluge, OIB 57222142954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2601.00</izvorni_sadrzaj>
    <derivirana_varijabla naziv="DomainObject.Predmet.TrenutnaVrijednost_1">2601.00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SLIVAR društvo s ograničenom odgovornošću za proizvodnju, trgovinu i servisne usluge</item>
    </izvorni_sadrzaj>
    <derivirana_varijabla naziv="DomainObject.Predmet.ProtuStrankaListFormated_1">
      <item>SLIVAR društvo s ograničenom odgovornošću za proizvodnju, trgovinu i servisne usluge</item>
    </derivirana_varijabla>
  </DomainObject.Predmet.ProtuStrankaListFormated>
  <DomainObject.Predmet.ProtuStrankaListFormatedOIB>
    <izvorni_sadrzaj>
      <item>SLIVAR društvo s ograničenom odgovornošću za proizvodnju, trgovinu i servisne usluge, OIB 57222142954</item>
    </izvorni_sadrzaj>
    <derivirana_varijabla naziv="DomainObject.Predmet.ProtuStrankaListFormatedOIB_1">
      <item>SLIVAR društvo s ograničenom odgovornošću za proizvodnju, trgovinu i servisne usluge, OIB 57222142954</item>
    </derivirana_varijabla>
  </DomainObject.Predmet.ProtuStrankaListFormatedOIB>
  <DomainObject.Predmet.ProtuStrankaListFormatedWithAdress>
    <izvorni_sadrzaj>
      <item>SLIVAR društvo s ograničenom odgovornošću za proizvodnju, trgovinu i servisne usluge, Lančić 82, 42240 Ivanec</item>
    </izvorni_sadrzaj>
    <derivirana_varijabla naziv="DomainObject.Predmet.ProtuStrankaListFormatedWithAdress_1">
      <item>SLIVAR društvo s ograničenom odgovornošću za proizvodnju, trgovinu i servisne usluge, Lančić 82, 42240 Ivanec</item>
    </derivirana_varijabla>
  </DomainObject.Predmet.ProtuStrankaListFormatedWithAdress>
  <DomainObject.Predmet.ProtuStrankaListFormatedWithAdressOIB>
    <izvorni_sadrzaj>
      <item>SLIVAR društvo s ograničenom odgovornošću za proizvodnju, trgovinu i servisne usluge, OIB 57222142954, Lančić 82, 42240 Ivanec</item>
    </izvorni_sadrzaj>
    <derivirana_varijabla naziv="DomainObject.Predmet.ProtuStrankaListFormatedWithAdressOIB_1">
      <item>SLIVAR društvo s ograničenom odgovornošću za proizvodnju, trgovinu i servisne usluge, OIB 57222142954, Lančić 82, 42240 Ivanec</item>
    </derivirana_varijabla>
  </DomainObject.Predmet.ProtuStrankaListFormatedWithAdressOIB>
  <DomainObject.Predmet.ProtuStrankaListNazivFormated>
    <izvorni_sadrzaj>
      <item>SLIVAR društvo s ograničenom odgovornošću za proizvodnju, trgovinu i servisne usluge</item>
    </izvorni_sadrzaj>
    <derivirana_varijabla naziv="DomainObject.Predmet.ProtuStrankaListNazivFormated_1">
      <item>SLIVAR društvo s ograničenom odgovornošću za proizvodnju, trgovinu i servisne usluge</item>
    </derivirana_varijabla>
  </DomainObject.Predmet.ProtuStrankaListNazivFormated>
  <DomainObject.Predmet.ProtuStrankaListNazivFormatedOIB>
    <izvorni_sadrzaj>
      <item>SLIVAR društvo s ograničenom odgovornošću za proizvodnju, trgovinu i servisne usluge, OIB 57222142954</item>
    </izvorni_sadrzaj>
    <derivirana_varijabla naziv="DomainObject.Predmet.ProtuStrankaListNazivFormatedOIB_1">
      <item>SLIVAR društvo s ograničenom odgovornošću za proizvodnju, trgovinu i servisne usluge, OIB 57222142954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SLIVAR društvo s ograničenom odgovornošću za proizvodnju, trgovinu i servisne usluge</izvorni_sadrzaj>
    <derivirana_varijabla naziv="DomainObject.Predmet.ProtustrankaIDrugi_1">SLIVAR društvo s ograničenom odgovornošću za proizvodnju, trgovinu i servisne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SLIVAR društvo s ograničenom odgovornošću za proizvodnju, trgovinu i servisne usluge, OIB 57222142954, Lančić 82, 42240 Ivanec</izvorni_sadrzaj>
    <derivirana_varijabla naziv="DomainObject.Predmet.ProtustrankaIDrugiAdressOIB_1">SLIVAR društvo s ograničenom odgovornošću za proizvodnju, trgovinu i servisne usluge, OIB 57222142954, Lančić 82,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SLIVAR društvo s ograničenom odgovornošću za proizvodnju, trgovinu i servisne usluge</item>
      <item>E-oglasna ploča</item>
      <item>Sudski registar, Trgovački sud u Varaždinu</item>
    </izvorni_sadrzaj>
    <derivirana_varijabla naziv="DomainObject.Predmet.SudioniciListNaziv_1">
      <item>Financijska agencija</item>
      <item>SLIVAR društvo s ograničenom odgovornošću za proizvodnju, trgovinu i servisne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SLIVAR društvo s ograničenom odgovornošću za proizvodnju, trgovinu i servisne usluge, OIB 57222142954, Lančić 82,42240 Ivanec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SLIVAR društvo s ograničenom odgovornošću za proizvodnju, trgovinu i servisne usluge, OIB 57222142954, Lančić 82,42240 Ivanec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57222142954</item>
      <item>, OIB null</item>
      <item>, OIB null</item>
    </izvorni_sadrzaj>
    <derivirana_varijabla naziv="DomainObject.Predmet.SudioniciListNazivOIB_1">
      <item>, OIB 85821130368</item>
      <item>, OIB 57222142954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2527</properties:Characters>
  <properties:Lines>75</properties:Lines>
  <properties:Paragraphs>19</properties:Paragraphs>
  <properties:TotalTime>5</properties:TotalTime>
  <properties:ScaleCrop>false</properties:ScaleCrop>
  <properties:LinksUpToDate>false</properties:LinksUpToDate>
  <properties:CharactersWithSpaces>3036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2016-02-10T09:10:00Z</dcterms:created>
  <dc:creator>Tea Meister</dc:creator>
  <dc:description/>
  <cp:keywords/>
  <cp:lastModifiedBy>Tea Meister</cp:lastModifiedBy>
  <dcterms:modified xmlns:xsi="http://www.w3.org/2001/XMLSchema-instance" xsi:type="dcterms:W3CDTF">2016-02-10T14:14:00Z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