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9594" w14:paraId="6739594" w:rsidRDefault="001D2511" w:rsidR="001D2511" w:rsidRPr="00902EF9">
      <w:pPr>
        <w15:collapsed w:val="false"/>
        <w:rPr>
          <w:sz w:val="24"/>
          <w:szCs w:val="24"/>
        </w:rPr>
      </w:pPr>
      <w:bookmarkStart w:name="_GoBack" w:id="0"/>
      <w:bookmarkEnd w:id="0"/>
      <w:r w:rsidRPr="00902EF9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902EF9">
      <w:pPr>
        <w:rPr>
          <w:sz w:val="24"/>
          <w:szCs w:val="24"/>
        </w:rPr>
      </w:pPr>
      <w:r w:rsidRPr="00902EF9">
        <w:rPr>
          <w:sz w:val="24"/>
          <w:szCs w:val="24"/>
        </w:rPr>
        <w:t>REPUBLIKA HRVATSKA</w:t>
      </w:r>
    </w:p>
    <w:p w:rsidRDefault="002B13AE" w:rsidP="002B13AE" w:rsidR="002B13AE" w:rsidRPr="00902EF9">
      <w:pPr>
        <w:rPr>
          <w:sz w:val="24"/>
          <w:szCs w:val="24"/>
        </w:rPr>
      </w:pPr>
      <w:r w:rsidRPr="00902EF9">
        <w:rPr>
          <w:sz w:val="24"/>
          <w:szCs w:val="24"/>
        </w:rPr>
        <w:t xml:space="preserve">Trgovački sud u Zagrebu </w:t>
      </w:r>
    </w:p>
    <w:p w:rsidRDefault="002B13AE" w:rsidP="002B13AE" w:rsidR="002B13AE" w:rsidRPr="00902EF9">
      <w:pPr>
        <w:rPr>
          <w:sz w:val="24"/>
          <w:szCs w:val="24"/>
        </w:rPr>
      </w:pPr>
      <w:r w:rsidRPr="00902EF9">
        <w:rPr>
          <w:sz w:val="24"/>
          <w:szCs w:val="24"/>
        </w:rPr>
        <w:t xml:space="preserve">Zagreb, Amruševa 2/II                             </w:t>
      </w:r>
    </w:p>
    <w:p w:rsidRDefault="000F3FF9" w:rsidP="000F3FF9" w:rsidR="000F3FF9" w:rsidRPr="00902EF9">
      <w:pPr>
        <w:jc w:val="right"/>
        <w:rPr>
          <w:sz w:val="24"/>
          <w:szCs w:val="24"/>
          <w:lang w:val="pt-BR"/>
        </w:rPr>
      </w:pPr>
      <w:r w:rsidRPr="00902EF9">
        <w:rPr>
          <w:sz w:val="24"/>
          <w:szCs w:val="24"/>
          <w:lang w:val="pt-BR"/>
        </w:rPr>
        <w:t>87. St-2497/2016</w:t>
      </w:r>
    </w:p>
    <w:p w:rsidRDefault="000904E0" w:rsidP="000904E0" w:rsidR="000904E0" w:rsidRPr="00902EF9">
      <w:pPr>
        <w:jc w:val="center"/>
        <w:rPr>
          <w:sz w:val="24"/>
          <w:szCs w:val="24"/>
        </w:rPr>
      </w:pPr>
      <w:r w:rsidRPr="00902EF9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902EF9">
      <w:pPr>
        <w:jc w:val="center"/>
        <w:rPr>
          <w:sz w:val="24"/>
          <w:szCs w:val="24"/>
        </w:rPr>
      </w:pPr>
    </w:p>
    <w:p w:rsidRDefault="00CE4727" w:rsidP="00CE4727" w:rsidR="00CE4727" w:rsidRPr="00902EF9">
      <w:pPr>
        <w:jc w:val="center"/>
        <w:rPr>
          <w:sz w:val="24"/>
          <w:szCs w:val="24"/>
        </w:rPr>
      </w:pPr>
      <w:r w:rsidRPr="00902EF9">
        <w:rPr>
          <w:sz w:val="24"/>
          <w:szCs w:val="24"/>
        </w:rPr>
        <w:t>Z A K L J U Č A K</w:t>
      </w:r>
    </w:p>
    <w:p w:rsidRDefault="00CE4727" w:rsidP="002C0E29" w:rsidR="00CE4727" w:rsidRPr="00902EF9">
      <w:pPr>
        <w:rPr>
          <w:sz w:val="24"/>
          <w:szCs w:val="24"/>
        </w:rPr>
      </w:pPr>
    </w:p>
    <w:p w:rsidRDefault="00580F17" w:rsidP="00E72D2A" w:rsidR="00CE4727" w:rsidRPr="00902EF9">
      <w:pPr>
        <w:ind w:firstLine="720"/>
        <w:jc w:val="both"/>
        <w:rPr>
          <w:sz w:val="24"/>
          <w:szCs w:val="24"/>
        </w:rPr>
      </w:pPr>
      <w:r w:rsidRPr="00902EF9">
        <w:rPr>
          <w:sz w:val="24"/>
          <w:szCs w:val="24"/>
        </w:rPr>
        <w:t>Trgovački sud u Zagrebu</w:t>
      </w:r>
      <w:r w:rsidR="002B5611" w:rsidRPr="00902EF9">
        <w:rPr>
          <w:sz w:val="24"/>
          <w:szCs w:val="24"/>
        </w:rPr>
        <w:t xml:space="preserve">, </w:t>
      </w:r>
      <w:r w:rsidR="00B50D40" w:rsidRPr="00902EF9">
        <w:rPr>
          <w:sz w:val="24"/>
          <w:szCs w:val="24"/>
        </w:rPr>
        <w:t>sudac Marija Bakula Vugrinec</w:t>
      </w:r>
      <w:r w:rsidR="002B5611" w:rsidRPr="00902EF9">
        <w:rPr>
          <w:sz w:val="24"/>
          <w:szCs w:val="24"/>
        </w:rPr>
        <w:t>, u stečajnom p</w:t>
      </w:r>
      <w:r w:rsidR="00D13D51" w:rsidRPr="00902EF9">
        <w:rPr>
          <w:sz w:val="24"/>
          <w:szCs w:val="24"/>
        </w:rPr>
        <w:t>ostupku</w:t>
      </w:r>
      <w:r w:rsidR="002B5611" w:rsidRPr="00902EF9">
        <w:rPr>
          <w:sz w:val="24"/>
          <w:szCs w:val="24"/>
        </w:rPr>
        <w:t xml:space="preserve"> nad dužnikom </w:t>
      </w:r>
      <w:r w:rsidR="000F3FF9" w:rsidRPr="00902EF9">
        <w:rPr>
          <w:sz w:val="24"/>
          <w:szCs w:val="24"/>
          <w:lang w:val="pt-BR"/>
        </w:rPr>
        <w:t xml:space="preserve">BONUS PROTEGO d.o.o. u stečaju, OIB </w:t>
      </w:r>
      <w:r w:rsidR="000F3FF9" w:rsidRPr="00902EF9">
        <w:rPr>
          <w:sz w:val="24"/>
          <w:szCs w:val="24"/>
        </w:rPr>
        <w:t>32555960409</w:t>
      </w:r>
      <w:r w:rsidR="000F3FF9" w:rsidRPr="00902EF9">
        <w:rPr>
          <w:sz w:val="24"/>
          <w:szCs w:val="24"/>
          <w:lang w:val="pt-BR"/>
        </w:rPr>
        <w:t>, Zagreb, Ivana Šibla 15,</w:t>
      </w:r>
      <w:r w:rsidR="00775FD2" w:rsidRPr="00902EF9">
        <w:rPr>
          <w:sz w:val="24"/>
          <w:szCs w:val="24"/>
        </w:rPr>
        <w:t xml:space="preserve"> </w:t>
      </w:r>
      <w:r w:rsidR="000F3FF9" w:rsidRPr="00902EF9">
        <w:rPr>
          <w:sz w:val="24"/>
          <w:szCs w:val="24"/>
        </w:rPr>
        <w:t>18.</w:t>
      </w:r>
      <w:r w:rsidR="00B50D40" w:rsidRPr="00902EF9">
        <w:rPr>
          <w:sz w:val="24"/>
          <w:szCs w:val="24"/>
        </w:rPr>
        <w:t xml:space="preserve"> </w:t>
      </w:r>
      <w:r w:rsidR="000F3FF9" w:rsidRPr="00902EF9">
        <w:rPr>
          <w:sz w:val="24"/>
          <w:szCs w:val="24"/>
        </w:rPr>
        <w:t>ožujka</w:t>
      </w:r>
      <w:r w:rsidR="00B50D40" w:rsidRPr="00902EF9">
        <w:rPr>
          <w:sz w:val="24"/>
          <w:szCs w:val="24"/>
        </w:rPr>
        <w:t xml:space="preserve"> 2019</w:t>
      </w:r>
      <w:r w:rsidR="00CE4727" w:rsidRPr="00902EF9">
        <w:rPr>
          <w:sz w:val="24"/>
          <w:szCs w:val="24"/>
        </w:rPr>
        <w:t>.</w:t>
      </w:r>
    </w:p>
    <w:p w:rsidRDefault="00790557" w:rsidP="00CE4727" w:rsidR="00790557" w:rsidRPr="00902EF9">
      <w:pPr>
        <w:jc w:val="center"/>
        <w:rPr>
          <w:sz w:val="24"/>
          <w:szCs w:val="24"/>
        </w:rPr>
      </w:pPr>
    </w:p>
    <w:p w:rsidRDefault="00CE4727" w:rsidP="00CE4727" w:rsidR="00CE4727" w:rsidRPr="00902EF9">
      <w:pPr>
        <w:jc w:val="center"/>
        <w:rPr>
          <w:sz w:val="24"/>
          <w:szCs w:val="24"/>
        </w:rPr>
      </w:pPr>
      <w:r w:rsidRPr="00902EF9">
        <w:rPr>
          <w:sz w:val="24"/>
          <w:szCs w:val="24"/>
        </w:rPr>
        <w:t>z a k l j u č i o      j e</w:t>
      </w:r>
    </w:p>
    <w:p w:rsidRDefault="003F320D" w:rsidP="002C0E29" w:rsidR="003F320D" w:rsidRPr="00902EF9">
      <w:pPr>
        <w:rPr>
          <w:b/>
          <w:sz w:val="24"/>
          <w:szCs w:val="24"/>
        </w:rPr>
      </w:pPr>
    </w:p>
    <w:p w:rsidRDefault="00151D28" w:rsidP="00902EF9" w:rsidR="00902EF9" w:rsidRPr="00902EF9">
      <w:pPr>
        <w:ind w:firstLine="708"/>
        <w:jc w:val="both"/>
        <w:rPr>
          <w:sz w:val="24"/>
          <w:szCs w:val="24"/>
        </w:rPr>
      </w:pPr>
      <w:r w:rsidRPr="00902EF9">
        <w:rPr>
          <w:sz w:val="24"/>
          <w:szCs w:val="24"/>
        </w:rPr>
        <w:t xml:space="preserve">I. Nekretnina u vlasništvu stečajnog dužnika upisana u zemljišnim knjigama </w:t>
      </w:r>
      <w:r w:rsidR="00902EF9" w:rsidRPr="00902EF9">
        <w:rPr>
          <w:sz w:val="24"/>
          <w:szCs w:val="24"/>
        </w:rPr>
        <w:t>Općinskog suda u Novom Zagrebu, Zemljišnoknjižni odjel Samobor, i to u:</w:t>
      </w:r>
      <w:r w:rsidR="00902EF9" w:rsidRPr="00902EF9">
        <w:rPr>
          <w:sz w:val="24"/>
          <w:szCs w:val="24"/>
          <w:lang w:val="pt-BR"/>
        </w:rPr>
        <w:t xml:space="preserve"> </w:t>
      </w:r>
      <w:r w:rsidR="00902EF9" w:rsidRPr="00902EF9">
        <w:rPr>
          <w:sz w:val="24"/>
          <w:szCs w:val="24"/>
        </w:rPr>
        <w:t>zk. ul. 3344, k.o. 325139, Rakitje, kč.br. 2425/9, u naravi zgrada-stambena br. 16 i dvorište, zgrada-stambena br. 16. breg, dvorište, ukupne površine 346 m², 2. Suvlasnički dio: 3065/10000 etažno vlasništvo (E-2): "</w:t>
      </w:r>
      <w:r w:rsidR="00902EF9" w:rsidRPr="00902EF9">
        <w:rPr>
          <w:bCs/>
          <w:color w:val="000000"/>
          <w:sz w:val="24"/>
          <w:szCs w:val="24"/>
        </w:rPr>
        <w:t>2. trosobni stan S2 u prizemlju netto korisne površine od 63,41 m² sa pripadajućim parkirnim mjestom pm2 u dvorištu i pripadajućim dijelom dvorišta stvarne površine od 97,00 m², Ljubljanska ulica br. 16, Sveta Nedelja</w:t>
      </w:r>
      <w:r w:rsidRPr="00902EF9">
        <w:rPr>
          <w:sz w:val="24"/>
          <w:szCs w:val="24"/>
        </w:rPr>
        <w:t xml:space="preserve">, predaje se kupcu: </w:t>
      </w:r>
    </w:p>
    <w:p w:rsidRDefault="00902EF9" w:rsidP="00902EF9" w:rsidR="00902EF9" w:rsidRPr="00902EF9">
      <w:pPr>
        <w:ind w:firstLine="708"/>
        <w:jc w:val="both"/>
        <w:rPr>
          <w:sz w:val="24"/>
          <w:szCs w:val="24"/>
        </w:rPr>
      </w:pPr>
    </w:p>
    <w:p w:rsidRDefault="00151D28" w:rsidP="00902EF9" w:rsidR="00151D28" w:rsidRPr="00902EF9">
      <w:pPr>
        <w:ind w:firstLine="708"/>
        <w:jc w:val="both"/>
        <w:rPr>
          <w:sz w:val="24"/>
          <w:szCs w:val="24"/>
        </w:rPr>
      </w:pPr>
      <w:r w:rsidRPr="00902EF9">
        <w:rPr>
          <w:sz w:val="24"/>
          <w:szCs w:val="24"/>
        </w:rPr>
        <w:t xml:space="preserve"> </w:t>
      </w:r>
      <w:r w:rsidR="00902EF9" w:rsidRPr="00902EF9">
        <w:rPr>
          <w:sz w:val="24"/>
          <w:szCs w:val="24"/>
        </w:rPr>
        <w:t>AC DC INFO d.o.o., OIB 04224183591, Zagreb, Jana Sibeliusa 4</w:t>
      </w:r>
      <w:r w:rsidR="00CC292C">
        <w:rPr>
          <w:sz w:val="24"/>
          <w:szCs w:val="24"/>
        </w:rPr>
        <w:t>.</w:t>
      </w:r>
    </w:p>
    <w:p w:rsidRDefault="00151D28" w:rsidP="00151D28" w:rsidR="00151D28" w:rsidRPr="00902EF9">
      <w:pPr>
        <w:ind w:firstLine="708"/>
        <w:jc w:val="both"/>
        <w:rPr>
          <w:sz w:val="24"/>
          <w:szCs w:val="24"/>
        </w:rPr>
      </w:pPr>
      <w:r w:rsidRPr="00902EF9">
        <w:rPr>
          <w:b/>
          <w:sz w:val="24"/>
          <w:szCs w:val="24"/>
        </w:rPr>
        <w:t xml:space="preserve">   </w:t>
      </w:r>
    </w:p>
    <w:p w:rsidRDefault="00151D28" w:rsidP="00151D28" w:rsidR="00151D28" w:rsidRPr="00902EF9">
      <w:pPr>
        <w:ind w:firstLine="708"/>
        <w:jc w:val="both"/>
        <w:rPr>
          <w:sz w:val="24"/>
          <w:szCs w:val="24"/>
        </w:rPr>
      </w:pPr>
      <w:r w:rsidRPr="00902EF9">
        <w:rPr>
          <w:sz w:val="24"/>
          <w:szCs w:val="24"/>
        </w:rPr>
        <w:t xml:space="preserve">II. Rješenje o dosudi postalo je pravomoćno </w:t>
      </w:r>
      <w:r w:rsidR="000F3FF9" w:rsidRPr="00902EF9">
        <w:rPr>
          <w:sz w:val="24"/>
          <w:szCs w:val="24"/>
        </w:rPr>
        <w:t>5. ožujka 2019</w:t>
      </w:r>
      <w:r w:rsidRPr="00902EF9">
        <w:rPr>
          <w:sz w:val="24"/>
          <w:szCs w:val="24"/>
        </w:rPr>
        <w:t>. te je kupac u cijelosti položio kupovninu.</w:t>
      </w:r>
    </w:p>
    <w:p w:rsidRDefault="00151D28" w:rsidP="00151D28" w:rsidR="00151D28" w:rsidRPr="00902EF9">
      <w:pPr>
        <w:jc w:val="both"/>
        <w:rPr>
          <w:sz w:val="24"/>
          <w:szCs w:val="24"/>
        </w:rPr>
      </w:pPr>
    </w:p>
    <w:p w:rsidRDefault="00151D28" w:rsidP="00151D28" w:rsidR="00151D28" w:rsidRPr="00902EF9">
      <w:pPr>
        <w:jc w:val="center"/>
        <w:rPr>
          <w:sz w:val="24"/>
          <w:szCs w:val="24"/>
        </w:rPr>
      </w:pPr>
      <w:r w:rsidRPr="00902EF9">
        <w:rPr>
          <w:sz w:val="24"/>
          <w:szCs w:val="24"/>
        </w:rPr>
        <w:t>Obrazloženje</w:t>
      </w:r>
    </w:p>
    <w:p w:rsidRDefault="00151D28" w:rsidP="00151D28" w:rsidR="00151D28" w:rsidRPr="00902EF9">
      <w:pPr>
        <w:jc w:val="both"/>
        <w:rPr>
          <w:sz w:val="24"/>
          <w:szCs w:val="24"/>
        </w:rPr>
      </w:pPr>
    </w:p>
    <w:p w:rsidRDefault="00151D28" w:rsidP="00151D28" w:rsidR="00151D28" w:rsidRPr="00902EF9">
      <w:pPr>
        <w:jc w:val="both"/>
        <w:rPr>
          <w:sz w:val="24"/>
          <w:szCs w:val="24"/>
        </w:rPr>
      </w:pPr>
      <w:r w:rsidRPr="00902EF9">
        <w:rPr>
          <w:sz w:val="24"/>
          <w:szCs w:val="24"/>
        </w:rPr>
        <w:tab/>
        <w:t xml:space="preserve">S obzirom na to da je rješenje o dosudi nekretnine opisane u izreci postalo pravomoćno </w:t>
      </w:r>
      <w:r w:rsidR="000F3FF9" w:rsidRPr="00902EF9">
        <w:rPr>
          <w:sz w:val="24"/>
          <w:szCs w:val="24"/>
        </w:rPr>
        <w:t>5. ožujka 2019</w:t>
      </w:r>
      <w:r w:rsidRPr="00902EF9">
        <w:rPr>
          <w:sz w:val="24"/>
          <w:szCs w:val="24"/>
        </w:rPr>
        <w:t xml:space="preserve">., a kupac je u cijelosti uplatio kupovninu, </w:t>
      </w:r>
      <w:r w:rsidR="004F2B52" w:rsidRPr="00902EF9">
        <w:rPr>
          <w:sz w:val="24"/>
          <w:szCs w:val="24"/>
        </w:rPr>
        <w:t>sud je sukladno odredbi</w:t>
      </w:r>
      <w:r w:rsidRPr="00902EF9">
        <w:rPr>
          <w:sz w:val="24"/>
          <w:szCs w:val="24"/>
        </w:rPr>
        <w:t xml:space="preserve"> čl. 108. st. 1. Ovršnog zakona („Nar</w:t>
      </w:r>
      <w:r w:rsidR="004F2B52" w:rsidRPr="00902EF9">
        <w:rPr>
          <w:sz w:val="24"/>
          <w:szCs w:val="24"/>
        </w:rPr>
        <w:t>odne novine“ broj</w:t>
      </w:r>
      <w:r w:rsidRPr="00902EF9">
        <w:rPr>
          <w:sz w:val="24"/>
          <w:szCs w:val="24"/>
        </w:rPr>
        <w:t xml:space="preserve"> 112/12, 25/13, 93/14, 55/16 i 73/17, dalje: OZ)</w:t>
      </w:r>
      <w:r w:rsidR="004F2B52" w:rsidRPr="00902EF9">
        <w:rPr>
          <w:sz w:val="24"/>
          <w:szCs w:val="24"/>
        </w:rPr>
        <w:t xml:space="preserve"> u vezi s odredbama Stečajnog zakona</w:t>
      </w:r>
      <w:r w:rsidRPr="00902EF9">
        <w:rPr>
          <w:sz w:val="24"/>
          <w:szCs w:val="24"/>
        </w:rPr>
        <w:t xml:space="preserve"> ("Narodne novine" broj 71/15 i 104/17</w:t>
      </w:r>
      <w:r w:rsidR="004F2B52" w:rsidRPr="00902EF9">
        <w:rPr>
          <w:sz w:val="24"/>
          <w:szCs w:val="24"/>
        </w:rPr>
        <w:t>; dalje: SZ</w:t>
      </w:r>
      <w:r w:rsidRPr="00902EF9">
        <w:rPr>
          <w:sz w:val="24"/>
          <w:szCs w:val="24"/>
        </w:rPr>
        <w:t>), odlučio kao u izreci.</w:t>
      </w:r>
    </w:p>
    <w:p w:rsidRDefault="00151D28" w:rsidP="007F4596" w:rsidR="00151D28" w:rsidRPr="00902EF9">
      <w:pPr>
        <w:jc w:val="center"/>
        <w:rPr>
          <w:sz w:val="24"/>
          <w:szCs w:val="24"/>
        </w:rPr>
      </w:pPr>
    </w:p>
    <w:p w:rsidRDefault="007F4596" w:rsidP="007F4596" w:rsidR="007F4596" w:rsidRPr="00902EF9">
      <w:pPr>
        <w:jc w:val="center"/>
        <w:rPr>
          <w:sz w:val="24"/>
          <w:szCs w:val="24"/>
        </w:rPr>
      </w:pPr>
      <w:r w:rsidRPr="00902EF9">
        <w:rPr>
          <w:sz w:val="24"/>
          <w:szCs w:val="24"/>
        </w:rPr>
        <w:t xml:space="preserve">Zagreb, </w:t>
      </w:r>
      <w:r w:rsidR="000F3FF9" w:rsidRPr="00902EF9">
        <w:rPr>
          <w:sz w:val="24"/>
          <w:szCs w:val="24"/>
        </w:rPr>
        <w:t>18. ožujka</w:t>
      </w:r>
      <w:r w:rsidRPr="00902EF9">
        <w:rPr>
          <w:sz w:val="24"/>
          <w:szCs w:val="24"/>
        </w:rPr>
        <w:t xml:space="preserve"> 2019.</w:t>
      </w:r>
    </w:p>
    <w:p w:rsidRDefault="007F4596" w:rsidP="007F4596" w:rsidR="007F4596" w:rsidRPr="00902EF9">
      <w:pPr>
        <w:jc w:val="both"/>
        <w:rPr>
          <w:sz w:val="24"/>
          <w:szCs w:val="24"/>
        </w:rPr>
      </w:pPr>
    </w:p>
    <w:p w:rsidRDefault="007F4596" w:rsidP="00785731" w:rsidR="007F4596" w:rsidRPr="00902EF9">
      <w:pPr>
        <w:ind w:firstLine="720" w:left="4320"/>
        <w:jc w:val="both"/>
        <w:rPr>
          <w:sz w:val="24"/>
          <w:szCs w:val="24"/>
        </w:rPr>
      </w:pPr>
      <w:r w:rsidRPr="00902EF9">
        <w:rPr>
          <w:sz w:val="24"/>
          <w:szCs w:val="24"/>
        </w:rPr>
        <w:t>Sudac</w:t>
      </w:r>
    </w:p>
    <w:p w:rsidRDefault="00785731" w:rsidP="007F4596" w:rsidR="007F4596" w:rsidRPr="00902EF9">
      <w:pPr>
        <w:jc w:val="both"/>
        <w:rPr>
          <w:sz w:val="24"/>
          <w:szCs w:val="24"/>
        </w:rPr>
      </w:pPr>
      <w:r w:rsidRPr="00902EF9">
        <w:rPr>
          <w:sz w:val="24"/>
          <w:szCs w:val="24"/>
        </w:rPr>
        <w:t xml:space="preserve"> </w:t>
      </w:r>
      <w:r w:rsidRPr="00902EF9">
        <w:rPr>
          <w:sz w:val="24"/>
          <w:szCs w:val="24"/>
        </w:rPr>
        <w:tab/>
      </w:r>
      <w:r w:rsidRPr="00902EF9">
        <w:rPr>
          <w:sz w:val="24"/>
          <w:szCs w:val="24"/>
        </w:rPr>
        <w:tab/>
      </w:r>
      <w:r w:rsidRPr="00902EF9">
        <w:rPr>
          <w:sz w:val="24"/>
          <w:szCs w:val="24"/>
        </w:rPr>
        <w:tab/>
      </w:r>
      <w:r w:rsidRPr="00902EF9">
        <w:rPr>
          <w:sz w:val="24"/>
          <w:szCs w:val="24"/>
        </w:rPr>
        <w:tab/>
      </w:r>
      <w:r w:rsidRPr="00902EF9">
        <w:rPr>
          <w:sz w:val="24"/>
          <w:szCs w:val="24"/>
        </w:rPr>
        <w:tab/>
      </w:r>
      <w:r w:rsidRPr="00902EF9">
        <w:rPr>
          <w:sz w:val="24"/>
          <w:szCs w:val="24"/>
        </w:rPr>
        <w:tab/>
      </w:r>
      <w:r w:rsidRPr="00902EF9">
        <w:rPr>
          <w:sz w:val="24"/>
          <w:szCs w:val="24"/>
        </w:rPr>
        <w:tab/>
      </w:r>
      <w:r w:rsidR="007F4596" w:rsidRPr="00902EF9">
        <w:rPr>
          <w:sz w:val="24"/>
          <w:szCs w:val="24"/>
        </w:rPr>
        <w:t>Marija Bakula Vugrinec</w:t>
      </w:r>
    </w:p>
    <w:p w:rsidRDefault="007F4596" w:rsidP="007F4596" w:rsidR="007F4596" w:rsidRPr="00902EF9">
      <w:pPr>
        <w:jc w:val="both"/>
        <w:rPr>
          <w:sz w:val="24"/>
          <w:szCs w:val="24"/>
        </w:rPr>
      </w:pPr>
    </w:p>
    <w:p w:rsidRDefault="007F4596" w:rsidP="007F4596" w:rsidR="007F4596" w:rsidRPr="00902EF9">
      <w:pPr>
        <w:jc w:val="both"/>
        <w:rPr>
          <w:sz w:val="24"/>
          <w:szCs w:val="24"/>
        </w:rPr>
      </w:pPr>
      <w:r w:rsidRPr="00902EF9">
        <w:rPr>
          <w:sz w:val="24"/>
          <w:szCs w:val="24"/>
        </w:rPr>
        <w:t>Uputa o pravnom lijeku:</w:t>
      </w:r>
    </w:p>
    <w:p w:rsidRDefault="007F4596" w:rsidP="003804D1" w:rsidR="00CE4727" w:rsidRPr="00902EF9">
      <w:pPr>
        <w:jc w:val="both"/>
        <w:rPr>
          <w:sz w:val="24"/>
          <w:szCs w:val="24"/>
        </w:rPr>
      </w:pPr>
      <w:r w:rsidRPr="00902EF9">
        <w:rPr>
          <w:sz w:val="24"/>
          <w:szCs w:val="24"/>
        </w:rPr>
        <w:lastRenderedPageBreak/>
        <w:t xml:space="preserve">Protiv ovog zaključka nije dopušten pravni lijek (čl. 19. st. 7. </w:t>
      </w:r>
      <w:r w:rsidR="00474DC8" w:rsidRPr="00902EF9">
        <w:rPr>
          <w:sz w:val="24"/>
          <w:szCs w:val="24"/>
        </w:rPr>
        <w:t>SZ-a</w:t>
      </w:r>
      <w:r w:rsidR="00CE4727" w:rsidRPr="00902EF9">
        <w:rPr>
          <w:sz w:val="24"/>
          <w:szCs w:val="24"/>
        </w:rPr>
        <w:t>)</w:t>
      </w:r>
    </w:p>
    <w:p w:rsidRDefault="007F4596" w:rsidP="003804D1" w:rsidR="007F4596" w:rsidRPr="00902EF9">
      <w:pPr>
        <w:jc w:val="both"/>
        <w:rPr>
          <w:sz w:val="24"/>
          <w:szCs w:val="24"/>
        </w:rPr>
      </w:pPr>
    </w:p>
    <w:p w:rsidRDefault="00474DC8" w:rsidP="003804D1" w:rsidR="00474DC8" w:rsidRPr="00902EF9">
      <w:pPr>
        <w:jc w:val="both"/>
        <w:rPr>
          <w:sz w:val="24"/>
          <w:szCs w:val="24"/>
        </w:rPr>
      </w:pPr>
      <w:r w:rsidRPr="00902EF9">
        <w:rPr>
          <w:sz w:val="24"/>
          <w:szCs w:val="24"/>
        </w:rPr>
        <w:t>DNA:</w:t>
      </w:r>
    </w:p>
    <w:p w:rsidRDefault="005F6C6C" w:rsidP="00151D28" w:rsidR="005F6C6C" w:rsidRPr="00902EF9">
      <w:pPr>
        <w:numPr>
          <w:ilvl w:val="0"/>
          <w:numId w:val="2"/>
        </w:numPr>
        <w:jc w:val="both"/>
        <w:rPr>
          <w:sz w:val="24"/>
          <w:szCs w:val="24"/>
        </w:rPr>
      </w:pPr>
      <w:r w:rsidRPr="00902EF9">
        <w:rPr>
          <w:sz w:val="24"/>
          <w:szCs w:val="24"/>
        </w:rPr>
        <w:t>stečajnom upravitelju</w:t>
      </w:r>
    </w:p>
    <w:p w:rsidRDefault="00151D28" w:rsidP="00151D28" w:rsidR="00151D28" w:rsidRPr="00902EF9">
      <w:pPr>
        <w:numPr>
          <w:ilvl w:val="0"/>
          <w:numId w:val="2"/>
        </w:numPr>
        <w:jc w:val="both"/>
        <w:rPr>
          <w:sz w:val="24"/>
          <w:szCs w:val="24"/>
        </w:rPr>
      </w:pPr>
      <w:r w:rsidRPr="00902EF9">
        <w:rPr>
          <w:sz w:val="24"/>
          <w:szCs w:val="24"/>
        </w:rPr>
        <w:t xml:space="preserve">Općinskom </w:t>
      </w:r>
      <w:r w:rsidR="008649DB">
        <w:rPr>
          <w:sz w:val="24"/>
          <w:szCs w:val="24"/>
        </w:rPr>
        <w:t xml:space="preserve">sudu u </w:t>
      </w:r>
      <w:r w:rsidR="008649DB" w:rsidRPr="00902EF9">
        <w:rPr>
          <w:sz w:val="24"/>
          <w:szCs w:val="24"/>
        </w:rPr>
        <w:t>Novom Zagrebu, Zemljišnoknjižni odjel Samobor</w:t>
      </w:r>
      <w:r w:rsidRPr="00902EF9">
        <w:rPr>
          <w:sz w:val="24"/>
          <w:szCs w:val="24"/>
        </w:rPr>
        <w:t xml:space="preserve">, uz pravomoćno rješenje o dosudi nekretnine od </w:t>
      </w:r>
      <w:r w:rsidR="008649DB">
        <w:rPr>
          <w:sz w:val="24"/>
          <w:szCs w:val="24"/>
        </w:rPr>
        <w:t>15. veljače 2019.</w:t>
      </w:r>
      <w:r w:rsidRPr="00902EF9">
        <w:rPr>
          <w:sz w:val="24"/>
          <w:szCs w:val="24"/>
        </w:rPr>
        <w:t>,</w:t>
      </w:r>
    </w:p>
    <w:p w:rsidRDefault="00151D28" w:rsidP="00151D28" w:rsidR="00151D28" w:rsidRPr="00902EF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02EF9">
        <w:rPr>
          <w:sz w:val="24"/>
          <w:szCs w:val="24"/>
        </w:rPr>
        <w:t xml:space="preserve">Ministarstvo financija, Porezna uprava, </w:t>
      </w:r>
      <w:r w:rsidRPr="008649DB">
        <w:rPr>
          <w:sz w:val="24"/>
          <w:szCs w:val="24"/>
        </w:rPr>
        <w:t>Područni ured Zagreb</w:t>
      </w:r>
      <w:r w:rsidRPr="00902EF9">
        <w:rPr>
          <w:sz w:val="24"/>
          <w:szCs w:val="24"/>
        </w:rPr>
        <w:t xml:space="preserve">, uz pravomoćno rješenje o dosudi nekretnine od </w:t>
      </w:r>
      <w:r w:rsidR="008649DB">
        <w:rPr>
          <w:sz w:val="24"/>
          <w:szCs w:val="24"/>
        </w:rPr>
        <w:t>15. veljače 2019.</w:t>
      </w:r>
      <w:r w:rsidRPr="00902EF9">
        <w:rPr>
          <w:sz w:val="24"/>
          <w:szCs w:val="24"/>
        </w:rPr>
        <w:t>,</w:t>
      </w:r>
    </w:p>
    <w:p w:rsidRDefault="00474DC8" w:rsidP="00151D28" w:rsidR="00151D28" w:rsidRPr="00902EF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902EF9">
        <w:rPr>
          <w:sz w:val="24"/>
          <w:szCs w:val="24"/>
        </w:rPr>
        <w:t>FINA</w:t>
      </w:r>
      <w:r w:rsidR="00151D28" w:rsidRPr="00902EF9">
        <w:rPr>
          <w:sz w:val="24"/>
          <w:szCs w:val="24"/>
        </w:rPr>
        <w:t xml:space="preserve">, uz pravomoćno rješenje o dosudi nekretnine </w:t>
      </w:r>
      <w:r w:rsidR="009C58A5">
        <w:rPr>
          <w:sz w:val="24"/>
          <w:szCs w:val="24"/>
        </w:rPr>
        <w:t xml:space="preserve">od </w:t>
      </w:r>
      <w:r w:rsidR="008649DB">
        <w:rPr>
          <w:sz w:val="24"/>
          <w:szCs w:val="24"/>
        </w:rPr>
        <w:t>15. veljače 2019.</w:t>
      </w:r>
    </w:p>
    <w:p w:rsidRDefault="00151D28" w:rsidP="00151D28" w:rsidR="00151D28" w:rsidRPr="00902EF9">
      <w:pPr>
        <w:numPr>
          <w:ilvl w:val="0"/>
          <w:numId w:val="2"/>
        </w:numPr>
        <w:jc w:val="both"/>
        <w:rPr>
          <w:sz w:val="24"/>
          <w:szCs w:val="24"/>
        </w:rPr>
      </w:pPr>
      <w:r w:rsidRPr="00902EF9">
        <w:rPr>
          <w:sz w:val="24"/>
          <w:szCs w:val="24"/>
        </w:rPr>
        <w:t xml:space="preserve">e-oglasna ploča suda </w:t>
      </w:r>
    </w:p>
    <w:p w:rsidRDefault="00B639DE" w:rsidP="00151D28" w:rsidR="00B639DE" w:rsidRPr="00902EF9">
      <w:pPr>
        <w:rPr>
          <w:sz w:val="24"/>
          <w:szCs w:val="24"/>
        </w:rPr>
      </w:pPr>
    </w:p>
    <w:sectPr w:rsidSect="00516A2C" w:rsidR="00B639DE" w:rsidRPr="00902E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0F3FF9"/>
    <w:rsid w:val="00103F3D"/>
    <w:rsid w:val="00114293"/>
    <w:rsid w:val="00130EF6"/>
    <w:rsid w:val="0013483D"/>
    <w:rsid w:val="00146866"/>
    <w:rsid w:val="00151D28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51879"/>
    <w:rsid w:val="00465DBD"/>
    <w:rsid w:val="00474DC8"/>
    <w:rsid w:val="0047675D"/>
    <w:rsid w:val="00494BF5"/>
    <w:rsid w:val="0049610F"/>
    <w:rsid w:val="00496FD0"/>
    <w:rsid w:val="004C6A58"/>
    <w:rsid w:val="004E5469"/>
    <w:rsid w:val="004F022B"/>
    <w:rsid w:val="004F2B52"/>
    <w:rsid w:val="00516A2C"/>
    <w:rsid w:val="00547C09"/>
    <w:rsid w:val="00564481"/>
    <w:rsid w:val="0057308E"/>
    <w:rsid w:val="00580F17"/>
    <w:rsid w:val="005B5B68"/>
    <w:rsid w:val="005B617A"/>
    <w:rsid w:val="005F6C6C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49DB"/>
    <w:rsid w:val="008A503E"/>
    <w:rsid w:val="008A611B"/>
    <w:rsid w:val="008B4A6D"/>
    <w:rsid w:val="008B6E62"/>
    <w:rsid w:val="008C4205"/>
    <w:rsid w:val="008C7A83"/>
    <w:rsid w:val="009002D8"/>
    <w:rsid w:val="00902EF9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C58A5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AF0228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C292C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8EC82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CC2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9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9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9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9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2018.</izvorni_sadrzaj>
    <derivirana_varijabla naziv="DomainObject.Predmet.DatumZadnjeOdrzaneSudskeRadnje_1">26. travnja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St-2497/2016-51</izvorni_sadrzaj>
    <derivirana_varijabla naziv="DomainObject.PredzadnjaOdlukaIzPredmeta.Oznaka_1">St-2497/2016-51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1695</properties:Characters>
  <properties:Lines>52</properties:Lines>
  <properties:Paragraphs>24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2019-03-04T08:56:00Z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2019-03-18T10:15:00Z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predaja nekretnine kupcu - trećoj osobi (uplaćena kupovnina).docx)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