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4e26" w14:paraId="7c04e26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AB6CDD">
        <w:t>7468/15-10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AB6CDD" w:rsidRPr="00496A39">
        <w:rPr>
          <w:lang w:val="pt-BR"/>
        </w:rPr>
        <w:t>DRAGŠIĆ-AUTO j.d.o.o., Sušobreg-dio (Donji Sušobreg), Sušobreg 35, OIB: 28007016429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F535B">
        <w:rPr>
          <w:lang w:val="pt-BR"/>
        </w:rPr>
        <w:t>1</w:t>
      </w:r>
      <w:r w:rsidR="00AB6CDD">
        <w:rPr>
          <w:lang w:val="pt-BR"/>
        </w:rPr>
        <w:t>7</w:t>
      </w:r>
      <w:r w:rsidR="00CF535B">
        <w:rPr>
          <w:lang w:val="pt-BR"/>
        </w:rPr>
        <w:t>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B6CDD" w:rsidRPr="00496A39">
        <w:rPr>
          <w:lang w:val="pt-BR"/>
        </w:rPr>
        <w:t>DRAGŠIĆ-AUTO j.d.o.o., Sušobreg-dio (Donji Sušobreg), Sušobreg 35, OIB: 28007016429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B6CDD">
        <w:t>7468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AB6CDD" w:rsidRPr="00496A39">
        <w:rPr>
          <w:lang w:val="pt-BR"/>
        </w:rPr>
        <w:t>DRAGŠIĆ-AUTO j.d.o.o., Sušobreg-dio (Donji Sušobreg), Sušobreg 35, OIB: 28007016429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AB6CDD">
        <w:t xml:space="preserve">27. studenog </w:t>
      </w:r>
      <w:r>
        <w:t xml:space="preserve">2015. u Očevidniku redoslijeda osnova za plaćanje ima evidentirane neizvršene osnove za plaćanje u neprekinutom razdoblju od 120 dana, u ukupnom iznosu od </w:t>
      </w:r>
      <w:r w:rsidR="00AB6CDD">
        <w:t>45.538,20</w:t>
      </w:r>
      <w:r>
        <w:t xml:space="preserve"> kn, kao i da dužnik ima </w:t>
      </w:r>
      <w:r w:rsidR="00AB6CDD">
        <w:t>2</w:t>
      </w:r>
      <w:r>
        <w:t xml:space="preserve"> zaposlen</w:t>
      </w:r>
      <w:r w:rsidR="00AB6CDD">
        <w:t>a</w:t>
      </w:r>
      <w:r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B6CDD" w:rsidP="00D677F7" w:rsidR="00B62E90">
      <w:pPr>
        <w:pStyle w:val="Tijeloteksta"/>
        <w:ind w:firstLine="708"/>
      </w:pPr>
      <w:r>
        <w:t xml:space="preserve">U ovom stečajnom predmetu dužnik je dostavio podnesak od 9. svibnja 2016. (list 13. spisa) iz kojeg proizlazi da dužnik u svom vlasništvu nema imovinu osim mobitela Samsung </w:t>
      </w:r>
      <w:proofErr w:type="spellStart"/>
      <w:r>
        <w:t>Galaxy</w:t>
      </w:r>
      <w:proofErr w:type="spellEnd"/>
      <w:r>
        <w:t xml:space="preserve"> </w:t>
      </w:r>
      <w:proofErr w:type="spellStart"/>
      <w:r>
        <w:t>Young</w:t>
      </w:r>
      <w:proofErr w:type="spellEnd"/>
      <w:r>
        <w:t xml:space="preserve"> u vrijednosti </w:t>
      </w:r>
      <w:proofErr w:type="spellStart"/>
      <w:r>
        <w:t>cca</w:t>
      </w:r>
      <w:proofErr w:type="spellEnd"/>
      <w:r>
        <w:t xml:space="preserve"> 200,00 kn</w:t>
      </w:r>
    </w:p>
    <w:p w:rsidRDefault="004C428C" w:rsidP="004C428C" w:rsidR="004C428C" w:rsidRPr="004C428C">
      <w:pPr>
        <w:pStyle w:val="Tijeloteksta"/>
        <w:ind w:firstLine="708"/>
      </w:pPr>
      <w:r w:rsidRPr="004C428C">
        <w:t xml:space="preserve">Sud je uvidom u </w:t>
      </w:r>
      <w:r w:rsidR="000E57F1">
        <w:t>dopis</w:t>
      </w:r>
      <w:r>
        <w:t xml:space="preserve"> Financijske agencije od </w:t>
      </w:r>
      <w:r w:rsidR="00AB6CDD">
        <w:t>18</w:t>
      </w:r>
      <w:r w:rsidR="000E57F1">
        <w:t>. travnja 2016</w:t>
      </w:r>
      <w:r w:rsidR="001861A1">
        <w:t xml:space="preserve">. (list </w:t>
      </w:r>
      <w:r w:rsidR="00AB6CDD">
        <w:t>11</w:t>
      </w:r>
      <w:r w:rsidRPr="004C428C">
        <w:t>. spisa) utvrdio kako je dužnikov račun blokiran duže od 60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AB6CDD" w:rsidRPr="00496A39">
        <w:rPr>
          <w:lang w:val="pt-BR"/>
        </w:rPr>
        <w:t>DRAGŠIĆ-AUTO j.d.o.o., Sušobreg-dio (Donji Sušobreg), Sušobreg 35, OIB: 28007016429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E57F1">
        <w:t>1</w:t>
      </w:r>
      <w:r w:rsidR="00AB6CDD">
        <w:t>7</w:t>
      </w:r>
      <w:r w:rsidR="000E57F1">
        <w:t>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251EC9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251EC9" w:rsidR="00251EC9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51EC9" w:rsidR="00251EC9" w:rsidRPr="00694D64">
      <w:r w:rsidRPr="00694D64">
        <w:t>Karmela Dolenc</w:t>
      </w:r>
    </w:p>
    <w:p w:rsidRDefault="00BB5767" w:rsidP="00065B42" w:rsidR="00BB5767"/>
    <w:sectPr w:rsidSect="000E57F1" w:rsidR="00BB57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AB6CDD">
      <w:rPr>
        <w:sz w:val="24"/>
      </w:rPr>
      <w:t>7468</w:t>
    </w:r>
    <w:r w:rsidRPr="00380C3C">
      <w:rPr>
        <w:sz w:val="24"/>
      </w:rPr>
      <w:t>/15-</w:t>
    </w:r>
    <w:r w:rsidR="00CF535B">
      <w:rPr>
        <w:sz w:val="24"/>
      </w:rPr>
      <w:t>1</w:t>
    </w:r>
    <w:r w:rsidR="00AB6CDD">
      <w:rPr>
        <w:sz w:val="24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0E57F1"/>
    <w:rsid w:val="001013EE"/>
    <w:rsid w:val="00134F3A"/>
    <w:rsid w:val="001861A1"/>
    <w:rsid w:val="001A762F"/>
    <w:rsid w:val="0021298E"/>
    <w:rsid w:val="00251EC9"/>
    <w:rsid w:val="00260C00"/>
    <w:rsid w:val="002817DE"/>
    <w:rsid w:val="002C3072"/>
    <w:rsid w:val="002D5087"/>
    <w:rsid w:val="002D60CE"/>
    <w:rsid w:val="0034597D"/>
    <w:rsid w:val="00380C3C"/>
    <w:rsid w:val="003F3702"/>
    <w:rsid w:val="00412D47"/>
    <w:rsid w:val="004C428C"/>
    <w:rsid w:val="00501EBB"/>
    <w:rsid w:val="00535D8E"/>
    <w:rsid w:val="005543BD"/>
    <w:rsid w:val="005E2724"/>
    <w:rsid w:val="00643FD7"/>
    <w:rsid w:val="00662884"/>
    <w:rsid w:val="006B1344"/>
    <w:rsid w:val="00704DD0"/>
    <w:rsid w:val="007150E9"/>
    <w:rsid w:val="00754CF2"/>
    <w:rsid w:val="007B068E"/>
    <w:rsid w:val="007E6A6F"/>
    <w:rsid w:val="008B669A"/>
    <w:rsid w:val="00947BCF"/>
    <w:rsid w:val="009B3D51"/>
    <w:rsid w:val="009C05DC"/>
    <w:rsid w:val="00A0793E"/>
    <w:rsid w:val="00A6064D"/>
    <w:rsid w:val="00A75EA1"/>
    <w:rsid w:val="00A75F17"/>
    <w:rsid w:val="00A851A3"/>
    <w:rsid w:val="00AB6CDD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803A5"/>
    <w:rsid w:val="00DC6690"/>
    <w:rsid w:val="00DE0F86"/>
    <w:rsid w:val="00E24B5E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
-	zastupniku po zakonu dužnika
-	računovodstvo suda
-	e-oglasna ploča</izvorni_sadrzaj>
    <derivirana_varijabla naziv="DomainObject.Primjedba_1">DNA:
-	predlagatelju
-	dužniku
-	zastupniku po zakonu dužnika
-	računovodstvo suda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7468</izvorni_sadrzaj>
    <derivirana_varijabla naziv="DomainObject.Predmet.Broj_1">7468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St-7468/2015</izvorni_sadrzaj>
    <derivirana_varijabla naziv="DomainObject.Predmet.OznakaBroj_1">St-7468/2015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DRAGŠIĆ-AUTO j.d.o.o. zastupanog po punomoćniku DARKO DRAGŠIĆ</izvorni_sadrzaj>
    <derivirana_varijabla naziv="DomainObject.Predmet.ProtustrankaFormated_1">  DRAGŠIĆ-AUTO j.d.o.o. zastupanog po punomoćniku DARKO DRAGŠIĆ</derivirana_varijabla>
  </DomainObject.Predmet.ProtustrankaFormated>
  <DomainObject.Predmet.ProtustrankaFormatedOIB>
    <izvorni_sadrzaj>  DRAGŠIĆ-AUTO j.d.o.o., OIB 28007016429 zastupanog po punomoćniku DARKO DRAGŠIĆ</izvorni_sadrzaj>
    <derivirana_varijabla naziv="DomainObject.Predmet.ProtustrankaFormatedOIB_1">  DRAGŠIĆ-AUTO j.d.o.o., OIB 28007016429 zastupanog po punomoćniku DARKO DRAGŠIĆ</derivirana_varijabla>
  </DomainObject.Predmet.ProtustrankaFormatedOIB>
  <DomainObject.Predmet.ProtustrankaFormatedWithAdress>
    <izvorni_sadrzaj> DRAGŠIĆ-AUTO j.d.o.o., Sušobreg 35, 49282 Donji Sušobreg zastupanog po punomoćniku DARKO DRAGŠIĆ</izvorni_sadrzaj>
    <derivirana_varijabla naziv="DomainObject.Predmet.ProtustrankaFormatedWithAdress_1"> DRAGŠIĆ-AUTO j.d.o.o., Sušobreg 35, 49282 Donji Sušobreg zastupanog po punomoćniku DARKO DRAGŠIĆ</derivirana_varijabla>
  </DomainObject.Predmet.ProtustrankaFormatedWithAdress>
  <DomainObject.Predmet.ProtustrankaFormatedWithAdressOIB>
    <izvorni_sadrzaj> DRAGŠIĆ-AUTO j.d.o.o., OIB 28007016429, Sušobreg 35, 49282 Donji Sušobreg zastupanog po punomoćniku DARKO DRAGŠIĆ</izvorni_sadrzaj>
    <derivirana_varijabla naziv="DomainObject.Predmet.ProtustrankaFormatedWithAdressOIB_1"> DRAGŠIĆ-AUTO j.d.o.o., OIB 28007016429, Sušobreg 35, 49282 Donji Sušobreg zastupanog po punomoćniku DARKO DRAGŠIĆ</derivirana_varijabla>
  </DomainObject.Predmet.ProtustrankaFormatedWithAdressOIB>
  <DomainObject.Predmet.ProtustrankaWithAdress>
    <izvorni_sadrzaj>DRAGŠIĆ-AUTO j.d.o.o. Sušobreg 35, 49282 Donji Sušobreg</izvorni_sadrzaj>
    <derivirana_varijabla naziv="DomainObject.Predmet.ProtustrankaWithAdress_1">DRAGŠIĆ-AUTO j.d.o.o. Sušobreg 35, 49282 Donji Sušobreg</derivirana_varijabla>
  </DomainObject.Predmet.ProtustrankaWithAdress>
  <DomainObject.Predmet.ProtustrankaWithAdressOIB>
    <izvorni_sadrzaj>DRAGŠIĆ-AUTO j.d.o.o., OIB 28007016429, Sušobreg 35, 49282 Donji Sušobreg</izvorni_sadrzaj>
    <derivirana_varijabla naziv="DomainObject.Predmet.ProtustrankaWithAdressOIB_1">DRAGŠIĆ-AUTO j.d.o.o., OIB 28007016429, Sušobreg 35, 49282 Donji Sušobreg</derivirana_varijabla>
  </DomainObject.Predmet.ProtustrankaWithAdressOIB>
  <DomainObject.Predmet.ProtustrankaNazivFormated>
    <izvorni_sadrzaj>DRAGŠIĆ-AUTO j.d.o.o.</izvorni_sadrzaj>
    <derivirana_varijabla naziv="DomainObject.Predmet.ProtustrankaNazivFormated_1">DRAGŠIĆ-AUTO j.d.o.o.</derivirana_varijabla>
  </DomainObject.Predmet.ProtustrankaNazivFormated>
  <DomainObject.Predmet.ProtustrankaNazivFormatedOIB>
    <izvorni_sadrzaj>DRAGŠIĆ-AUTO j.d.o.o., OIB 28007016429</izvorni_sadrzaj>
    <derivirana_varijabla naziv="DomainObject.Predmet.ProtustrankaNazivFormatedOIB_1">DRAGŠIĆ-AUTO j.d.o.o., OIB 28007016429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DRAGŠIĆ-AUTO j.d.o.o. zastupanog po punomoćniku DARKO DRAGŠIĆ</item>
    </izvorni_sadrzaj>
    <derivirana_varijabla naziv="DomainObject.Predmet.ProtuStrankaListFormated_1">
      <item>DRAGŠIĆ-AUTO j.d.o.o. zastupanog po punomoćniku DARKO DRAGŠIĆ</item>
    </derivirana_varijabla>
  </DomainObject.Predmet.ProtuStrankaListFormated>
  <DomainObject.Predmet.ProtuStrankaListFormatedOIB>
    <izvorni_sadrzaj>
      <item>DRAGŠIĆ-AUTO j.d.o.o., OIB 28007016429 zastupanog po punomoćniku DARKO DRAGŠIĆ</item>
    </izvorni_sadrzaj>
    <derivirana_varijabla naziv="DomainObject.Predmet.ProtuStrankaListFormatedOIB_1">
      <item>DRAGŠIĆ-AUTO j.d.o.o., OIB 28007016429 zastupanog po punomoćniku DARKO DRAGŠIĆ</item>
    </derivirana_varijabla>
  </DomainObject.Predmet.ProtuStrankaListFormatedOIB>
  <DomainObject.Predmet.ProtuStrankaListFormatedWithAdress>
    <izvorni_sadrzaj>
      <item>DRAGŠIĆ-AUTO j.d.o.o., Sušobreg 35, 49282 Donji Sušobreg zastupanog po punomoćniku DARKO DRAGŠIĆ</item>
    </izvorni_sadrzaj>
    <derivirana_varijabla naziv="DomainObject.Predmet.ProtuStrankaListFormatedWithAdress_1">
      <item>DRAGŠIĆ-AUTO j.d.o.o., Sušobreg 35, 49282 Donji Sušobreg zastupanog po punomoćniku DARKO DRAGŠIĆ</item>
    </derivirana_varijabla>
  </DomainObject.Predmet.ProtuStrankaListFormatedWithAdress>
  <DomainObject.Predmet.ProtuStrankaListFormatedWithAdressOIB>
    <izvorni_sadrzaj>
      <item>DRAGŠIĆ-AUTO j.d.o.o., OIB 28007016429, Sušobreg 35, 49282 Donji Sušobreg zastupanog po punomoćniku DARKO DRAGŠIĆ</item>
    </izvorni_sadrzaj>
    <derivirana_varijabla naziv="DomainObject.Predmet.ProtuStrankaListFormatedWithAdressOIB_1">
      <item>DRAGŠIĆ-AUTO j.d.o.o., OIB 28007016429, Sušobreg 35, 49282 Donji Sušobreg zastupanog po punomoćniku DARKO DRAGŠIĆ</item>
    </derivirana_varijabla>
  </DomainObject.Predmet.ProtuStrankaListFormatedWithAdressOIB>
  <DomainObject.Predmet.ProtuStrankaListNazivFormated>
    <izvorni_sadrzaj>
      <item>DRAGŠIĆ-AUTO j.d.o.o.</item>
    </izvorni_sadrzaj>
    <derivirana_varijabla naziv="DomainObject.Predmet.ProtuStrankaListNazivFormated_1">
      <item>DRAGŠIĆ-AUTO j.d.o.o.</item>
    </derivirana_varijabla>
  </DomainObject.Predmet.ProtuStrankaListNazivFormated>
  <DomainObject.Predmet.ProtuStrankaListNazivFormatedOIB>
    <izvorni_sadrzaj>
      <item>DRAGŠIĆ-AUTO j.d.o.o., OIB 28007016429</item>
    </izvorni_sadrzaj>
    <derivirana_varijabla naziv="DomainObject.Predmet.ProtuStrankaListNazivFormatedOIB_1">
      <item>DRAGŠIĆ-AUTO j.d.o.o., OIB 28007016429</item>
    </derivirana_varijabla>
  </DomainObject.Predmet.ProtuStrankaListNazivFormatedOIB>
  <DomainObject.Predmet.OstaliListFormated>
    <izvorni_sadrzaj>
      <item>DARKO DRAGŠIĆ punomoćnik sudionika u postupku DRAGŠIĆ-AUTO j.d.o.o.</item>
      <item>ZAGREBAČKA BANKA d.d.</item>
    </izvorni_sadrzaj>
    <derivirana_varijabla naziv="DomainObject.Predmet.OstaliListFormated_1">
      <item>DARKO DRAGŠIĆ punomoćnik sudionika u postupku DRAGŠIĆ-AUTO j.d.o.o.</item>
      <item>ZAGREBAČKA BANKA d.d.</item>
    </derivirana_varijabla>
  </DomainObject.Predmet.OstaliListFormated>
  <DomainObject.Predmet.OstaliListFormatedOIB>
    <izvorni_sadrzaj>
      <item>DARKO DRAGŠIĆ, OIB 67234564012 punomoćnik sudionika u postupku DRAGŠIĆ-AUTO j.d.o.o.</item>
      <item>ZAGREBAČKA BANKA d.d.</item>
    </izvorni_sadrzaj>
    <derivirana_varijabla naziv="DomainObject.Predmet.OstaliListFormatedOIB_1">
      <item>DARKO DRAGŠIĆ, OIB 67234564012 punomoćnik sudionika u postupku DRAGŠIĆ-AUTO j.d.o.o.</item>
      <item>ZAGREBAČKA BANKA d.d.</item>
    </derivirana_varijabla>
  </DomainObject.Predmet.OstaliListFormatedOIB>
  <DomainObject.Predmet.OstaliListFormatedWithAdress>
    <izvorni_sadrzaj>
      <item>DARKO DRAGŠIĆ, Sušobreg-dio (Donji Sušobreg), Sušobreg 35, 49282 Donji Sušobreg punomoćnik sudionika u postupku DRAGŠIĆ-AUTO j.d.o.o.</item>
      <item>ZAGREBAČKA BANKA d.d., Trg bana J. Jelačića 10, 10000 Zagreb</item>
    </izvorni_sadrzaj>
    <derivirana_varijabla naziv="DomainObject.Predmet.OstaliListFormatedWithAdress_1">
      <item>DARKO DRAGŠIĆ, Sušobreg-dio (Donji Sušobreg), Sušobreg 35, 49282 Donji Sušobreg punomoćnik sudionika u postupku DRAGŠIĆ-AUTO j.d.o.o.</item>
      <item>ZAGREBAČKA BANKA d.d., Trg bana J. Jelačića 10, 10000 Zagreb</item>
    </derivirana_varijabla>
  </DomainObject.Predmet.OstaliListFormatedWithAdress>
  <DomainObject.Predmet.OstaliListFormatedWithAdressOIB>
    <izvorni_sadrzaj>
      <item>DARKO DRAGŠIĆ, OIB 67234564012, Sušobreg-dio (Donji Sušobreg), Sušobreg 35, 49282 Donji Sušobreg punomoćnik sudionika u postupku DRAGŠIĆ-AUTO j.d.o.o.</item>
      <item>ZAGREBAČKA BANKA d.d., Trg bana J. Jelačića 10, 10000 Zagreb</item>
    </izvorni_sadrzaj>
    <derivirana_varijabla naziv="DomainObject.Predmet.OstaliListFormatedWithAdressOIB_1">
      <item>DARKO DRAGŠIĆ, OIB 67234564012, Sušobreg-dio (Donji Sušobreg), Sušobreg 35, 49282 Donji Sušobreg punomoćnik sudionika u postupku DRAGŠIĆ-AUTO j.d.o.o.</item>
      <item>ZAGREBAČKA BANKA d.d., Trg bana J. Jelačića 10, 10000 Zagreb</item>
    </derivirana_varijabla>
  </DomainObject.Predmet.OstaliListFormatedWithAdressOIB>
  <DomainObject.Predmet.OstaliListNazivFormated>
    <izvorni_sadrzaj>
      <item>DARKO DRAGŠIĆ</item>
      <item>ZAGREBAČKA BANKA d.d.</item>
    </izvorni_sadrzaj>
    <derivirana_varijabla naziv="DomainObject.Predmet.OstaliListNazivFormated_1">
      <item>DARKO DRAGŠIĆ</item>
      <item>ZAGREBAČKA BANKA d.d.</item>
    </derivirana_varijabla>
  </DomainObject.Predmet.OstaliListNazivFormated>
  <DomainObject.Predmet.OstaliListNazivFormatedOIB>
    <izvorni_sadrzaj>
      <item>DARKO DRAGŠIĆ, OIB 67234564012</item>
      <item>ZAGREBAČKA BANKA d.d.</item>
    </izvorni_sadrzaj>
    <derivirana_varijabla naziv="DomainObject.Predmet.OstaliListNazivFormatedOIB_1">
      <item>DARKO DRAGŠIĆ, OIB 67234564012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DRAGŠIĆ-AUTO j.d.o.o.</izvorni_sadrzaj>
    <derivirana_varijabla naziv="DomainObject.Predmet.ProtustrankaIDrugi_1">DRAGŠIĆ-AUTO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DRAGŠIĆ-AUTO j.d.o.o., OIB 28007016429, Sušobreg 35, 49282 Donji Sušobreg</izvorni_sadrzaj>
    <derivirana_varijabla naziv="DomainObject.Predmet.ProtustrankaIDrugiAdressOIB_1">DRAGŠIĆ-AUTO j.d.o.o., OIB 28007016429, Sušobreg 35,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DRAGŠIĆ-AUTO j.d.o.o.</item>
      <item>DARKO DRAGŠIĆ</item>
      <item>ZAGREBAČKA BANKA d.d.</item>
    </izvorni_sadrzaj>
    <derivirana_varijabla naziv="DomainObject.Predmet.SudioniciListNaziv_1">
      <item>FINA Regionalni centar Zagreb</item>
      <item>DRAGŠIĆ-AUTO j.d.o.o.</item>
      <item>DARKO DRAGŠIĆ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DRAGŠIĆ-AUTO j.d.o.o., OIB 28007016429, Sušobreg 35,49282 Donji Sušobreg</item>
      <item>DARKO DRAGŠIĆ, OIB 67234564012, Sušobreg-dio (Donji Sušobreg), Sušobreg 35,49282 Donji Sušobreg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DRAGŠIĆ-AUTO j.d.o.o., OIB 28007016429, Sušobreg 35,49282 Donji Sušobreg</item>
      <item>DARKO DRAGŠIĆ, OIB 67234564012, Sušobreg-dio (Donji Sušobreg), Sušobreg 35,49282 Donji Sušobreg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28007016429</item>
      <item>, OIB 67234564012</item>
      <item>, OIB null</item>
    </izvorni_sadrzaj>
    <derivirana_varijabla naziv="DomainObject.Predmet.SudioniciListNazivOIB_1">
      <item>, OIB 85821130368</item>
      <item>, OIB 28007016429</item>
      <item>, OIB 67234564012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717</properties:Words>
  <properties:Characters>4001</properties:Characters>
  <properties:Lines>86</properties:Lines>
  <properties:Paragraphs>26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2016-05-17T08:42:00Z</cp:lastPrinted>
  <dcterms:modified xmlns:xsi="http://www.w3.org/2001/XMLSchema-instance" xsi:type="dcterms:W3CDTF">2016-05-17T09:34:00Z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