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cb62" w14:paraId="916cb62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664009">
        <w:rPr>
          <w:b/>
        </w:rPr>
        <w:t>Broj: 7/St-648</w:t>
      </w:r>
      <w:r w:rsidR="007F02DD">
        <w:rPr>
          <w:b/>
        </w:rPr>
        <w:t>/201</w:t>
      </w:r>
      <w:r w:rsidR="00664009">
        <w:rPr>
          <w:b/>
        </w:rPr>
        <w:t>7-8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2D6A2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</w:t>
      </w:r>
      <w:r w:rsidR="00BE0DB4">
        <w:t>Osijek</w:t>
      </w:r>
      <w:r w:rsidR="007F02DD" w:rsidRPr="007F02DD">
        <w:t xml:space="preserve">, za otvaranje stečajnog postupka nad stečajnim dužnikom </w:t>
      </w:r>
      <w:r w:rsidR="00664009" w:rsidRPr="00664009">
        <w:t>NOVI BROD d.o.o. za trgovinu i usluge, skraćena tvrtka: NOVI BROD d.o.o., Sibinj, Valentina Benošića bb, OIB 75014536237</w:t>
      </w:r>
      <w:r>
        <w:t xml:space="preserve">, dana </w:t>
      </w:r>
      <w:r w:rsidR="00664009">
        <w:t>04</w:t>
      </w:r>
      <w:r w:rsidR="00F848AF">
        <w:t>. listopada</w:t>
      </w:r>
      <w:r>
        <w:t xml:space="preserve"> 201</w:t>
      </w:r>
      <w:r w:rsidR="00664009">
        <w:t>7</w:t>
      </w:r>
      <w:r>
        <w:t xml:space="preserve">. godine, </w:t>
      </w: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664009" w:rsidP="00EB3578" w:rsidR="003E0361" w:rsidRPr="00EB3578">
      <w:pPr>
        <w:jc w:val="center"/>
        <w:rPr>
          <w:b/>
        </w:rPr>
      </w:pPr>
      <w:r>
        <w:rPr>
          <w:b/>
        </w:rPr>
        <w:t>03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>
        <w:rPr>
          <w:b/>
        </w:rPr>
        <w:t>7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 w:rsidR="00B86643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664009" w:rsidR="00DB60B5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</w:t>
      </w:r>
      <w:r w:rsidR="006E4D92">
        <w:t>.</w:t>
      </w:r>
      <w:r w:rsidR="00BE0DB4">
        <w:t xml:space="preserve"> </w:t>
      </w:r>
    </w:p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664009">
        <w:t>04</w:t>
      </w:r>
      <w:r w:rsidR="00F848AF">
        <w:t>. listopada</w:t>
      </w:r>
      <w:r>
        <w:t xml:space="preserve"> 201</w:t>
      </w:r>
      <w:r w:rsidR="00664009">
        <w:t>7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>dužnika</w:t>
      </w:r>
      <w:r w:rsidR="00BE0DB4">
        <w:t xml:space="preserve"> </w:t>
      </w:r>
      <w:r w:rsidR="00664009">
        <w:t>Dubravka Viduč</w:t>
      </w:r>
      <w:r w:rsidR="00440928">
        <w:t xml:space="preserve">. </w:t>
      </w:r>
    </w:p>
    <w:p w:rsidRDefault="00440928" w:rsidP="00EB3578" w:rsidR="00BE0DB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3E0361" w:rsidP="00EB3578" w:rsidR="00664009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</w:t>
      </w:r>
    </w:p>
    <w:p w:rsidRDefault="00664009" w:rsidP="00EB3578" w:rsidR="00664009">
      <w:pPr>
        <w:jc w:val="both"/>
      </w:pPr>
    </w:p>
    <w:p w:rsidRDefault="00664009" w:rsidP="00664009" w:rsidR="00664009">
      <w:pPr>
        <w:jc w:val="right"/>
      </w:pPr>
      <w:r w:rsidRPr="00664009">
        <w:rPr>
          <w:b/>
        </w:rPr>
        <w:lastRenderedPageBreak/>
        <w:t>Broj: 7/St-648/2017-8</w:t>
      </w:r>
    </w:p>
    <w:p w:rsidRDefault="00664009" w:rsidP="00EB3578" w:rsidR="00664009">
      <w:pPr>
        <w:jc w:val="both"/>
      </w:pPr>
    </w:p>
    <w:p w:rsidRDefault="003E0361" w:rsidP="00EB3578" w:rsidR="003E0361">
      <w:pPr>
        <w:jc w:val="both"/>
      </w:pPr>
      <w:r>
        <w:t>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797C22" w:rsidP="003E0361" w:rsidR="00797C22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664009">
        <w:t>04</w:t>
      </w:r>
      <w:r w:rsidR="00F848AF">
        <w:t>. listopada</w:t>
      </w:r>
      <w:r w:rsidR="003E0361">
        <w:t xml:space="preserve"> 201</w:t>
      </w:r>
      <w:r w:rsidR="00664009">
        <w:t>7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81F35">
        <w:t xml:space="preserve">   </w:t>
      </w:r>
      <w:r>
        <w:t>Stečajna sutkinja:</w:t>
      </w:r>
    </w:p>
    <w:p w:rsidRDefault="00F10D15" w:rsidP="007F02DD" w:rsidR="00F10D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9703D">
        <w:t xml:space="preserve"> </w:t>
      </w:r>
      <w:r w:rsidR="007F02DD">
        <w:t xml:space="preserve">  </w:t>
      </w:r>
      <w:r>
        <w:t xml:space="preserve">  </w:t>
      </w:r>
      <w:r w:rsidR="0009703D">
        <w:t xml:space="preserve">      </w:t>
      </w:r>
      <w:r>
        <w:t>Mirna Vujčić</w:t>
      </w:r>
    </w:p>
    <w:p w:rsidRDefault="0009703D" w:rsidP="0009703D" w:rsidR="0009703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703D" w:rsidP="007F02DD" w:rsidR="0009703D"/>
    <w:p w:rsidRDefault="0009703D" w:rsidP="007F02DD" w:rsidR="0009703D"/>
    <w:p w:rsidRDefault="00381F35" w:rsidP="00381F35" w:rsidR="00381F35" w:rsidRPr="005225EC">
      <w:pPr>
        <w:ind w:firstLine="708" w:left="5664"/>
      </w:pP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108" w:rsidP="00380934" w:rsidR="001F1108">
      <w:r>
        <w:separator/>
      </w:r>
    </w:p>
  </w:endnote>
  <w:endnote w:id="0" w:type="continuationSeparator">
    <w:p w:rsidRDefault="001F1108" w:rsidP="00380934" w:rsidR="001F1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03D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108" w:rsidP="00380934" w:rsidR="001F1108">
      <w:r>
        <w:separator/>
      </w:r>
    </w:p>
  </w:footnote>
  <w:footnote w:id="0" w:type="continuationSeparator">
    <w:p w:rsidRDefault="001F1108" w:rsidP="00380934" w:rsidR="001F1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03D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68F6"/>
    <w:rsid w:val="00087209"/>
    <w:rsid w:val="00094031"/>
    <w:rsid w:val="0009703D"/>
    <w:rsid w:val="000A1228"/>
    <w:rsid w:val="001100AA"/>
    <w:rsid w:val="00112454"/>
    <w:rsid w:val="00117547"/>
    <w:rsid w:val="00146324"/>
    <w:rsid w:val="00166625"/>
    <w:rsid w:val="00186C9F"/>
    <w:rsid w:val="001F1108"/>
    <w:rsid w:val="00277ECC"/>
    <w:rsid w:val="002D6A21"/>
    <w:rsid w:val="0037378B"/>
    <w:rsid w:val="00380934"/>
    <w:rsid w:val="00381F35"/>
    <w:rsid w:val="003E0361"/>
    <w:rsid w:val="00411FA0"/>
    <w:rsid w:val="00440928"/>
    <w:rsid w:val="00471CB1"/>
    <w:rsid w:val="004B06EE"/>
    <w:rsid w:val="00521221"/>
    <w:rsid w:val="005225EC"/>
    <w:rsid w:val="005D41F3"/>
    <w:rsid w:val="00664009"/>
    <w:rsid w:val="006E4D92"/>
    <w:rsid w:val="006E61B6"/>
    <w:rsid w:val="007111E2"/>
    <w:rsid w:val="00740EA3"/>
    <w:rsid w:val="00744E72"/>
    <w:rsid w:val="00745B1B"/>
    <w:rsid w:val="00797C22"/>
    <w:rsid w:val="007B19EF"/>
    <w:rsid w:val="007D5D22"/>
    <w:rsid w:val="007F02DD"/>
    <w:rsid w:val="0087223E"/>
    <w:rsid w:val="009726ED"/>
    <w:rsid w:val="009B7BCC"/>
    <w:rsid w:val="009D08B2"/>
    <w:rsid w:val="009E78BC"/>
    <w:rsid w:val="009F3F65"/>
    <w:rsid w:val="00A142FC"/>
    <w:rsid w:val="00A17232"/>
    <w:rsid w:val="00A413B5"/>
    <w:rsid w:val="00A43E00"/>
    <w:rsid w:val="00A627B7"/>
    <w:rsid w:val="00A774ED"/>
    <w:rsid w:val="00AF07BC"/>
    <w:rsid w:val="00B21A13"/>
    <w:rsid w:val="00B265BB"/>
    <w:rsid w:val="00B55271"/>
    <w:rsid w:val="00B73412"/>
    <w:rsid w:val="00B86643"/>
    <w:rsid w:val="00BB7204"/>
    <w:rsid w:val="00BC5FAB"/>
    <w:rsid w:val="00BE0DB4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52FBF"/>
    <w:rsid w:val="00E621FF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St-648/2017-8</izvorni_sadrzaj>
    <derivirana_varijabla naziv="DomainObject.Oznaka_1">St-648/2017-8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BROD d.o.o. za trgovinu i usluge</izvorni_sadrzaj>
    <derivirana_varijabla naziv="DomainObject.Predmet.ProtustrankaFormated_1">  NOVI BROD d.o.o. za trgovinu i usluge</derivirana_varijabla>
  </DomainObject.Predmet.ProtustrankaFormated>
  <DomainObject.Predmet.ProtustrankaFormatedOIB>
    <izvorni_sadrzaj>  NOVI BROD d.o.o. za trgovinu i usluge, OIB 75014536237</izvorni_sadrzaj>
    <derivirana_varijabla naziv="DomainObject.Predmet.ProtustrankaFormatedOIB_1">  NOVI BROD d.o.o. za trgovinu i usluge, OIB 75014536237</derivirana_varijabla>
  </DomainObject.Predmet.ProtustrankaFormatedOIB>
  <DomainObject.Predmet.ProtustrankaFormatedWithAdress>
    <izvorni_sadrzaj> NOVI BROD d.o.o. za trgovinu i usluge, Valentina Benošića bb, 35252 Sibinj</izvorni_sadrzaj>
    <derivirana_varijabla naziv="DomainObject.Predmet.ProtustrankaFormatedWithAdress_1"> NOVI BROD d.o.o. za trgovinu i usluge, Valentina Benošića bb, 35252 Sibinj</derivirana_varijabla>
  </DomainObject.Predmet.ProtustrankaFormatedWithAdress>
  <DomainObject.Predmet.ProtustrankaFormatedWithAdressOIB>
    <izvorni_sadrzaj> NOVI BROD d.o.o. za trgovinu i usluge, OIB 75014536237, Valentina Benošića bb, 35252 Sibinj</izvorni_sadrzaj>
    <derivirana_varijabla naziv="DomainObject.Predmet.ProtustrankaFormatedWithAdressOIB_1"> NOVI BROD d.o.o. za trgovinu i usluge, OIB 75014536237, Valentina Benošića bb, 35252 Sibinj</derivirana_varijabla>
  </DomainObject.Predmet.ProtustrankaFormatedWithAdressOIB>
  <DomainObject.Predmet.ProtustrankaWithAdress>
    <izvorni_sadrzaj>NOVI BROD d.o.o. za trgovinu i usluge Valentina Benošića bb, 35252 Sibinj</izvorni_sadrzaj>
    <derivirana_varijabla naziv="DomainObject.Predmet.ProtustrankaWithAdress_1">NOVI BROD d.o.o. za trgovinu i usluge Valentina Benošića bb, 35252 Sibinj</derivirana_varijabla>
  </DomainObject.Predmet.ProtustrankaWithAdress>
  <DomainObject.Predmet.ProtustrankaWithAdressOIB>
    <izvorni_sadrzaj>NOVI BROD d.o.o. za trgovinu i usluge, OIB 75014536237, Valentina Benošića bb, 35252 Sibinj</izvorni_sadrzaj>
    <derivirana_varijabla naziv="DomainObject.Predmet.ProtustrankaWithAdressOIB_1">NOVI BROD d.o.o. za trgovinu i usluge, OIB 75014536237, Valentina Benošića bb, 35252 Sibinj</derivirana_varijabla>
  </DomainObject.Predmet.ProtustrankaWithAdressOIB>
  <DomainObject.Predmet.ProtustrankaNazivFormated>
    <izvorni_sadrzaj>NOVI BROD d.o.o. za trgovinu i usluge</izvorni_sadrzaj>
    <derivirana_varijabla naziv="DomainObject.Predmet.ProtustrankaNazivFormated_1">NOVI BROD d.o.o. za trgovinu i usluge</derivirana_varijabla>
  </DomainObject.Predmet.ProtustrankaNazivFormated>
  <DomainObject.Predmet.ProtustrankaNazivFormatedOIB>
    <izvorni_sadrzaj>NOVI BROD d.o.o. za trgovinu i usluge, OIB 75014536237</izvorni_sadrzaj>
    <derivirana_varijabla naziv="DomainObject.Predmet.ProtustrankaNazivFormatedOIB_1">NOVI BROD d.o.o. za trgovinu i usluge, OIB 75014536237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12944.88</izvorni_sadrzaj>
    <derivirana_varijabla naziv="DomainObject.Predmet.TrenutnaVrijednost_1">12944.88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BROD d.o.o. za trgovinu i usluge</item>
    </izvorni_sadrzaj>
    <derivirana_varijabla naziv="DomainObject.Predmet.ProtuStrankaListFormated_1">
      <item>NOVI BROD d.o.o. za trgovinu i usluge</item>
    </derivirana_varijabla>
  </DomainObject.Predmet.ProtuStrankaListFormated>
  <DomainObject.Predmet.ProtuStrankaListFormatedOIB>
    <izvorni_sadrzaj>
      <item>NOVI BROD d.o.o. za trgovinu i usluge, OIB 75014536237</item>
    </izvorni_sadrzaj>
    <derivirana_varijabla naziv="DomainObject.Predmet.ProtuStrankaListFormatedOIB_1">
      <item>NOVI BROD d.o.o. za trgovinu i usluge, OIB 75014536237</item>
    </derivirana_varijabla>
  </DomainObject.Predmet.ProtuStrankaListFormatedOIB>
  <DomainObject.Predmet.ProtuStrankaListFormatedWithAdress>
    <izvorni_sadrzaj>
      <item>NOVI BROD d.o.o. za trgovinu i usluge, Valentina Benošića bb, 35252 Sibinj</item>
    </izvorni_sadrzaj>
    <derivirana_varijabla naziv="DomainObject.Predmet.ProtuStrankaListFormatedWithAdress_1">
      <item>NOVI BROD d.o.o. za trgovinu i usluge, Valentina Benošića bb, 35252 Sibinj</item>
    </derivirana_varijabla>
  </DomainObject.Predmet.ProtuStrankaListFormatedWithAdress>
  <DomainObject.Predmet.ProtuStrankaListFormatedWithAdressOIB>
    <izvorni_sadrzaj>
      <item>NOVI BROD d.o.o. za trgovinu i usluge, OIB 75014536237, Valentina Benošića bb, 35252 Sibinj</item>
    </izvorni_sadrzaj>
    <derivirana_varijabla naziv="DomainObject.Predmet.ProtuStrankaListFormatedWithAdressOIB_1">
      <item>NOVI BROD d.o.o. za trgovinu i usluge, OIB 75014536237, Valentina Benošića bb, 35252 Sibinj</item>
    </derivirana_varijabla>
  </DomainObject.Predmet.ProtuStrankaListFormatedWithAdressOIB>
  <DomainObject.Predmet.ProtuStrankaListNazivFormated>
    <izvorni_sadrzaj>
      <item>NOVI BROD d.o.o. za trgovinu i usluge</item>
    </izvorni_sadrzaj>
    <derivirana_varijabla naziv="DomainObject.Predmet.ProtuStrankaListNazivFormated_1">
      <item>NOVI BROD d.o.o. za trgovinu i usluge</item>
    </derivirana_varijabla>
  </DomainObject.Predmet.ProtuStrankaListNazivFormated>
  <DomainObject.Predmet.ProtuStrankaListNazivFormatedOIB>
    <izvorni_sadrzaj>
      <item>NOVI BROD d.o.o. za trgovinu i usluge, OIB 75014536237</item>
    </izvorni_sadrzaj>
    <derivirana_varijabla naziv="DomainObject.Predmet.ProtuStrankaListNazivFormatedOIB_1">
      <item>NOVI BROD d.o.o. za trgovinu i usluge, OIB 75014536237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St-648/2017-8</izvorni_sadrzaj>
    <derivirana_varijabla naziv="DomainObject.PoslovniBrojDokumenta_1">St-648/2017-8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BROD d.o.o. za trgovinu i usluge</izvorni_sadrzaj>
    <derivirana_varijabla naziv="DomainObject.Predmet.ProtustrankaIDrugi_1">NOVI BROD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BROD d.o.o. za trgovinu i usluge, OIB 75014536237, Valentina Benošića bb, 35252 Sibinj</izvorni_sadrzaj>
    <derivirana_varijabla naziv="DomainObject.Predmet.ProtustrankaIDrugiAdressOIB_1">NOVI BROD d.o.o. za trgovinu i usluge, OIB 75014536237,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BROD d.o.o. za trgovinu i usluge</item>
    </izvorni_sadrzaj>
    <derivirana_varijabla naziv="DomainObject.Predmet.SudioniciListNaziv_1">
      <item>Financijska agencija</item>
      <item>NOVI BROD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NOVI BROD d.o.o. za trgovinu i usluge, OIB 75014536237, Valentina Benošića bb,35252 Sibinj</item>
    </izvorni_sadrzaj>
    <derivirana_varijabla naziv="DomainObject.Predmet.SudioniciListAdressOIB_1">
      <item>Financijska agencija, OIB 85821130368, Ulica grada Vukovara 70,10000 Zagreb</item>
      <item>NOVI BROD d.o.o. za trgovinu i usluge, OIB 75014536237, Valentina Benošića bb,35252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75014536237</item>
    </izvorni_sadrzaj>
    <derivirana_varijabla naziv="DomainObject.Predmet.SudioniciListNazivOIB_1">
      <item>, OIB 85821130368</item>
      <item>, OIB 75014536237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2082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2017-10-04T07:39:00Z</dcterms:created>
  <dc:creator>alet</dc:creator>
  <cp:lastModifiedBy>wsadmin</cp:lastModifiedBy>
  <cp:lastPrinted>2017-10-04T09:56:00Z</cp:lastPrinted>
  <dcterms:modified xmlns:xsi="http://www.w3.org/2001/XMLSchema-instance" xsi:type="dcterms:W3CDTF">2017-10-04T09:57:00Z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St-648/2017-8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