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dd3a1" w14:paraId="acdd3a1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8C5AC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8C5ACC" w:rsidP="008C5ACC" w:rsidR="008C5ACC" w:rsidRPr="008C5AC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C5ACC" w:rsidP="008C5ACC" w:rsidR="008C5ACC" w:rsidRPr="008C5ACC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8C5ACC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C5ACC" w:rsidP="008C5ACC" w:rsidR="008C5ACC" w:rsidRPr="008C5ACC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8C5ACC">
        <w:rPr>
          <w:rFonts w:cs="Times New Roman" w:eastAsia="Times New Roman"/>
          <w:szCs w:val="20"/>
          <w:lang w:eastAsia="hr-HR"/>
        </w:rPr>
        <w:t xml:space="preserve">               6 St-878/2016-2.</w:t>
      </w:r>
    </w:p>
    <w:p w:rsidRDefault="008C5ACC" w:rsidP="008C5ACC" w:rsidR="008C5ACC" w:rsidRPr="008C5AC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C5ACC" w:rsidP="008C5ACC" w:rsidR="008C5ACC" w:rsidRPr="008C5AC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C5ACC" w:rsidP="008C5ACC" w:rsidR="008C5ACC" w:rsidRPr="008C5AC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C5ACC" w:rsidP="008C5ACC" w:rsidR="008C5ACC" w:rsidRPr="008C5AC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C5ACC">
        <w:rPr>
          <w:rFonts w:cs="Times New Roman" w:eastAsia="Times New Roman"/>
          <w:szCs w:val="20"/>
          <w:lang w:eastAsia="hr-HR"/>
        </w:rPr>
        <w:t>O G L A S</w:t>
      </w:r>
    </w:p>
    <w:p w:rsidRDefault="008C5ACC" w:rsidP="008C5ACC" w:rsidR="008C5ACC" w:rsidRPr="008C5AC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8C5ACC" w:rsidP="008C5ACC" w:rsidR="008C5ACC" w:rsidRPr="008C5AC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C5ACC">
        <w:rPr>
          <w:rFonts w:cs="Times New Roman" w:eastAsia="Times New Roman"/>
          <w:szCs w:val="20"/>
          <w:lang w:eastAsia="hr-HR"/>
        </w:rPr>
        <w:t>Trgovački sud u Bjelovaru, u skraćenom stečajnom postupku nad stečajnim dužnikom CESURE USLUGE d.o.o. za trgovinu i usluge, Zagreb, 3. Južna obala 11, MBS: 080921182, OIB: 77519156880, koji se vodi kod ovoga suda pod brojem St-878/2016, temeljem odredbe čl.430., 431. i 434. Stečajnog zakona (Narodne novine br. 71/15), objavljuje:</w:t>
      </w:r>
    </w:p>
    <w:p w:rsidRDefault="008C5ACC" w:rsidP="008C5ACC" w:rsidR="008C5ACC" w:rsidRPr="008C5AC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C5ACC" w:rsidP="008C5ACC" w:rsidR="008C5ACC" w:rsidRPr="008C5AC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C5ACC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94.023,58 kn, u koji iznos je uračunata kamata i naknada Financijske agencije za provedbu ovrhe na novčanim sredstvima.  </w:t>
      </w:r>
    </w:p>
    <w:p w:rsidRDefault="008C5ACC" w:rsidP="008C5ACC" w:rsidR="008C5ACC" w:rsidRPr="008C5AC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C5ACC" w:rsidP="008C5ACC" w:rsidR="008C5ACC" w:rsidRPr="008C5AC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C5ACC">
        <w:rPr>
          <w:rFonts w:cs="Times New Roman" w:eastAsia="Times New Roman"/>
          <w:szCs w:val="20"/>
          <w:lang w:eastAsia="hr-HR"/>
        </w:rPr>
        <w:t>II. Poziva se osoba ovlaštena za zastupanje dužnika – Petar Zolak, Bosna i Hercegovina, Laktaši, Starog Vujadina 18, OIB: 29758909265, da u roku od 15 dana od objave ovog oglasa na mrežnoj stranici e-Oglasna ploča Trgovačkog suda u Bjelovaru podnese sudu javnobilježnički ovjerovljen popis imovine i obveza na propisanom obrascu.</w:t>
      </w:r>
    </w:p>
    <w:p w:rsidRDefault="008C5ACC" w:rsidP="008C5ACC" w:rsidR="008C5ACC" w:rsidRPr="008C5AC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C5ACC" w:rsidP="008C5ACC" w:rsidR="008C5ACC" w:rsidRPr="008C5AC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C5ACC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8C5ACC" w:rsidP="008C5ACC" w:rsidR="008C5ACC" w:rsidRPr="008C5AC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C5ACC" w:rsidP="008C5ACC" w:rsidR="008C5ACC" w:rsidRPr="008C5AC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C5ACC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8C5ACC" w:rsidP="008C5ACC" w:rsidR="008C5ACC" w:rsidRPr="008C5AC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C5ACC" w:rsidP="008C5ACC" w:rsidR="008C5ACC" w:rsidRPr="008C5AC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C5ACC">
        <w:rPr>
          <w:rFonts w:cs="Times New Roman" w:eastAsia="Times New Roman"/>
          <w:szCs w:val="20"/>
          <w:lang w:eastAsia="hr-HR"/>
        </w:rPr>
        <w:t xml:space="preserve">U Bjelovaru 10. lipnja 2016. </w:t>
      </w:r>
    </w:p>
    <w:p w:rsidRDefault="008C5ACC" w:rsidP="008C5ACC" w:rsidR="008C5ACC" w:rsidRPr="008C5ACC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8C5ACC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8C5ACC" w:rsidP="008C5ACC" w:rsidR="008C5ACC" w:rsidRPr="008C5ACC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8C5ACC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8C5ACC" w:rsidP="008C5ACC" w:rsidR="008C5ACC" w:rsidRPr="008C5ACC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8C5ACC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8C5ACC" w:rsidP="008C5ACC" w:rsidR="008C5ACC" w:rsidRPr="008C5AC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C5ACC" w:rsidP="008C5ACC" w:rsidR="008C5ACC" w:rsidRPr="008C5AC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C5ACC">
        <w:rPr>
          <w:rFonts w:cs="Times New Roman" w:eastAsia="Times New Roman"/>
          <w:szCs w:val="20"/>
          <w:lang w:eastAsia="hr-HR"/>
        </w:rPr>
        <w:t>Rj.</w:t>
      </w:r>
    </w:p>
    <w:p w:rsidRDefault="008C5ACC" w:rsidP="008C5ACC" w:rsidR="008C5ACC" w:rsidRPr="008C5AC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C5ACC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8C5ACC" w:rsidP="008C5ACC" w:rsidR="008C5ACC" w:rsidRPr="008C5AC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C5ACC">
        <w:rPr>
          <w:rFonts w:cs="Times New Roman" w:eastAsia="Times New Roman"/>
          <w:szCs w:val="20"/>
          <w:lang w:eastAsia="hr-HR"/>
        </w:rPr>
        <w:t>II. Kal. 45 dana</w:t>
      </w:r>
    </w:p>
    <w:p w:rsidRDefault="008C5ACC" w:rsidP="008C5ACC" w:rsidR="008C5ACC" w:rsidRPr="008C5AC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C5ACC">
        <w:rPr>
          <w:rFonts w:cs="Times New Roman" w:eastAsia="Times New Roman"/>
          <w:szCs w:val="20"/>
          <w:lang w:eastAsia="hr-HR"/>
        </w:rPr>
        <w:t>Bjelovar, 10.6.2016.</w:t>
      </w:r>
    </w:p>
    <w:p w:rsidRDefault="008C5ACC" w:rsidP="008C5ACC" w:rsidR="008C5ACC" w:rsidRPr="008C5ACC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5ACC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335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St-878/2016-2</izvorni_sadrzaj>
    <derivirana_varijabla naziv="DomainObject.Oznaka_1">St-878/2016-2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878</izvorni_sadrzaj>
    <derivirana_varijabla naziv="DomainObject.Predmet.Broj_1">878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St-878/2016</izvorni_sadrzaj>
    <derivirana_varijabla naziv="DomainObject.Predmet.OznakaBroj_1">St-878/2016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CESURE USLUGE d.o.o.</izvorni_sadrzaj>
    <derivirana_varijabla naziv="DomainObject.Predmet.ProtustrankaFormated_1">  CESURE USLUGE d.o.o.</derivirana_varijabla>
  </DomainObject.Predmet.ProtustrankaFormated>
  <DomainObject.Predmet.ProtustrankaFormatedOIB>
    <izvorni_sadrzaj>  CESURE USLUGE d.o.o., OIB 77519156880</izvorni_sadrzaj>
    <derivirana_varijabla naziv="DomainObject.Predmet.ProtustrankaFormatedOIB_1">  CESURE USLUGE d.o.o., OIB 77519156880</derivirana_varijabla>
  </DomainObject.Predmet.ProtustrankaFormatedOIB>
  <DomainObject.Predmet.ProtustrankaFormatedWithAdress>
    <izvorni_sadrzaj> CESURE USLUGE d.o.o., 3. Južna obala 11, 10000 Zagreb</izvorni_sadrzaj>
    <derivirana_varijabla naziv="DomainObject.Predmet.ProtustrankaFormatedWithAdress_1"> CESURE USLUGE d.o.o., 3. Južna obala 11, 10000 Zagreb</derivirana_varijabla>
  </DomainObject.Predmet.ProtustrankaFormatedWithAdress>
  <DomainObject.Predmet.ProtustrankaFormatedWithAdressOIB>
    <izvorni_sadrzaj> CESURE USLUGE d.o.o., OIB 77519156880, 3. Južna obala 11, 10000 Zagreb</izvorni_sadrzaj>
    <derivirana_varijabla naziv="DomainObject.Predmet.ProtustrankaFormatedWithAdressOIB_1"> CESURE USLUGE d.o.o., OIB 77519156880, 3. Južna obala 11, 10000 Zagreb</derivirana_varijabla>
  </DomainObject.Predmet.ProtustrankaFormatedWithAdressOIB>
  <DomainObject.Predmet.ProtustrankaWithAdress>
    <izvorni_sadrzaj>CESURE USLUGE d.o.o. 3. Južna obala 11, 10000 Zagreb</izvorni_sadrzaj>
    <derivirana_varijabla naziv="DomainObject.Predmet.ProtustrankaWithAdress_1">CESURE USLUGE d.o.o. 3. Južna obala 11, 10000 Zagreb</derivirana_varijabla>
  </DomainObject.Predmet.ProtustrankaWithAdress>
  <DomainObject.Predmet.ProtustrankaWithAdressOIB>
    <izvorni_sadrzaj>CESURE USLUGE d.o.o., OIB 77519156880, 3. Južna obala 11, 10000 Zagreb</izvorni_sadrzaj>
    <derivirana_varijabla naziv="DomainObject.Predmet.ProtustrankaWithAdressOIB_1">CESURE USLUGE d.o.o., OIB 77519156880, 3. Južna obala 11, 10000 Zagreb</derivirana_varijabla>
  </DomainObject.Predmet.ProtustrankaWithAdressOIB>
  <DomainObject.Predmet.ProtustrankaNazivFormated>
    <izvorni_sadrzaj>CESURE USLUGE d.o.o.</izvorni_sadrzaj>
    <derivirana_varijabla naziv="DomainObject.Predmet.ProtustrankaNazivFormated_1">CESURE USLUGE d.o.o.</derivirana_varijabla>
  </DomainObject.Predmet.ProtustrankaNazivFormated>
  <DomainObject.Predmet.ProtustrankaNazivFormatedOIB>
    <izvorni_sadrzaj>CESURE USLUGE d.o.o., OIB 77519156880</izvorni_sadrzaj>
    <derivirana_varijabla naziv="DomainObject.Predmet.ProtustrankaNazivFormatedOIB_1">CESURE USLUGE d.o.o., OIB 77519156880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CESURE USLUGE d.o.o.</item>
    </izvorni_sadrzaj>
    <derivirana_varijabla naziv="DomainObject.Predmet.ProtuStrankaListFormated_1">
      <item>CESURE USLUGE d.o.o.</item>
    </derivirana_varijabla>
  </DomainObject.Predmet.ProtuStrankaListFormated>
  <DomainObject.Predmet.ProtuStrankaListFormatedOIB>
    <izvorni_sadrzaj>
      <item>CESURE USLUGE d.o.o., OIB 77519156880</item>
    </izvorni_sadrzaj>
    <derivirana_varijabla naziv="DomainObject.Predmet.ProtuStrankaListFormatedOIB_1">
      <item>CESURE USLUGE d.o.o., OIB 77519156880</item>
    </derivirana_varijabla>
  </DomainObject.Predmet.ProtuStrankaListFormatedOIB>
  <DomainObject.Predmet.ProtuStrankaListFormatedWithAdress>
    <izvorni_sadrzaj>
      <item>CESURE USLUGE d.o.o., 3. Južna obala 11, 10000 Zagreb</item>
    </izvorni_sadrzaj>
    <derivirana_varijabla naziv="DomainObject.Predmet.ProtuStrankaListFormatedWithAdress_1">
      <item>CESURE USLUGE d.o.o., 3. Južna obala 11, 10000 Zagreb</item>
    </derivirana_varijabla>
  </DomainObject.Predmet.ProtuStrankaListFormatedWithAdress>
  <DomainObject.Predmet.ProtuStrankaListFormatedWithAdressOIB>
    <izvorni_sadrzaj>
      <item>CESURE USLUGE d.o.o., OIB 77519156880, 3. Južna obala 11, 10000 Zagreb</item>
    </izvorni_sadrzaj>
    <derivirana_varijabla naziv="DomainObject.Predmet.ProtuStrankaListFormatedWithAdressOIB_1">
      <item>CESURE USLUGE d.o.o., OIB 77519156880, 3. Južna obala 11, 10000 Zagreb</item>
    </derivirana_varijabla>
  </DomainObject.Predmet.ProtuStrankaListFormatedWithAdressOIB>
  <DomainObject.Predmet.ProtuStrankaListNazivFormated>
    <izvorni_sadrzaj>
      <item>CESURE USLUGE d.o.o.</item>
    </izvorni_sadrzaj>
    <derivirana_varijabla naziv="DomainObject.Predmet.ProtuStrankaListNazivFormated_1">
      <item>CESURE USLUGE d.o.o.</item>
    </derivirana_varijabla>
  </DomainObject.Predmet.ProtuStrankaListNazivFormated>
  <DomainObject.Predmet.ProtuStrankaListNazivFormatedOIB>
    <izvorni_sadrzaj>
      <item>CESURE USLUGE d.o.o., OIB 77519156880</item>
    </izvorni_sadrzaj>
    <derivirana_varijabla naziv="DomainObject.Predmet.ProtuStrankaListNazivFormatedOIB_1">
      <item>CESURE USLUGE d.o.o., OIB 77519156880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>St-878/2016-2</izvorni_sadrzaj>
    <derivirana_varijabla naziv="DomainObject.PoslovniBrojDokumenta_1">St-878/2016-2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CESURE USLUGE d.o.o.</izvorni_sadrzaj>
    <derivirana_varijabla naziv="DomainObject.Predmet.ProtustrankaIDrugi_1">CESURE USLUGE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CESURE USLUGE d.o.o., OIB 77519156880, 3. Južna obala 11, 10000 Zagreb</izvorni_sadrzaj>
    <derivirana_varijabla naziv="DomainObject.Predmet.ProtustrankaIDrugiAdressOIB_1">CESURE USLUGE d.o.o., OIB 77519156880, 3. Južna obala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CESURE USLUGE d.o.o.</item>
      <item>FINA Regionalni centar Zagreb</item>
    </izvorni_sadrzaj>
    <derivirana_varijabla naziv="DomainObject.Predmet.SudioniciListNaziv_1">
      <item>CESURE USLUGE d.o.o.</item>
      <item>FINA Regionalni centar Zagreb</item>
    </derivirana_varijabla>
  </DomainObject.Predmet.SudioniciListNaziv>
  <DomainObject.Predmet.SudioniciListAdressOIB>
    <izvorni_sadrzaj>
      <item>CESURE USLUGE d.o.o., OIB 77519156880, 3. Južna obala 11,10000 Zagreb</item>
      <item>FINA Regionalni centar Zagreb, OIB 85821130368, Trg svibanjskih žrtava 1995. br. 1,10000 Zagreb</item>
    </izvorni_sadrzaj>
    <derivirana_varijabla naziv="DomainObject.Predmet.SudioniciListAdressOIB_1">
      <item>CESURE USLUGE d.o.o., OIB 77519156880, 3. Južna obala 11,10000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7A0931-5762-404B-AE6F-ABC6C31CCE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308</properties:Words>
  <properties:Characters>1697</properties:Characters>
  <properties:Lines>51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2016-06-10T10:21:00Z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St-878/2016-2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