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161f" w14:paraId="989161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A85616">
        <w:t>2368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85616">
        <w:t>ĐANI JERKOVIĆ</w:t>
      </w:r>
      <w:r w:rsidR="00AA2730">
        <w:t xml:space="preserve"> </w:t>
      </w:r>
      <w:r w:rsidR="00487BDC">
        <w:t>d</w:t>
      </w:r>
      <w:r w:rsidR="005C4FA6">
        <w:t>.o.o</w:t>
      </w:r>
      <w:r w:rsidR="00830FEC">
        <w:t xml:space="preserve">., </w:t>
      </w:r>
      <w:r w:rsidR="00A85616">
        <w:t>Nerežišća, Industrijska 26</w:t>
      </w:r>
      <w:r w:rsidR="006F2571">
        <w:t xml:space="preserve">, </w:t>
      </w:r>
      <w:r w:rsidR="00FB0739">
        <w:t>O</w:t>
      </w:r>
      <w:r w:rsidR="0057550C">
        <w:t>IB:</w:t>
      </w:r>
      <w:r w:rsidR="00A85616">
        <w:t xml:space="preserve"> 40708911506</w:t>
      </w:r>
      <w:r w:rsidR="00835699">
        <w:t>,</w:t>
      </w:r>
      <w:r w:rsidR="00AE1E66">
        <w:t xml:space="preserve"> M</w:t>
      </w:r>
      <w:r w:rsidR="00A85616">
        <w:t>BS: 060269997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A85616" w:rsidRPr="00A85616">
        <w:t xml:space="preserve">ĐANI JERKOVIĆ d.o.o., Nerežišća, Industrijska 26, OIB: 40708911506, MBS: 060269997,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85616">
        <w:t>784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A85616">
        <w:t xml:space="preserve"> 374.062,25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ena</w:t>
      </w:r>
      <w:r w:rsidR="00783052">
        <w:t xml:space="preserve"> osob</w:t>
      </w:r>
      <w:r w:rsidR="00BF30E3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A85616">
        <w:t>T-2368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F30E3">
        <w:t>a</w:t>
      </w:r>
      <w:r w:rsidR="003D3A71">
        <w:t xml:space="preserve"> ovlašten</w:t>
      </w:r>
      <w:r w:rsidR="00BF30E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F30E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85616"/>
    <w:rsid w:val="00AA2730"/>
    <w:rsid w:val="00AA5FA1"/>
    <w:rsid w:val="00AB0EEC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6028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6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6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St-2368/2015</izvorni_sadrzaj>
    <derivirana_varijabla naziv="DomainObject.Predmet.OznakaBroj_1">St-2368/2015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ĐANI JERKOVIĆ d.o.o. za vađenje, obradu i montažu kamena</izvorni_sadrzaj>
    <derivirana_varijabla naziv="DomainObject.Predmet.ProtustrankaFormated_1">  ĐANI JERKOVIĆ d.o.o. za vađenje, obradu i montažu kamena</derivirana_varijabla>
  </DomainObject.Predmet.ProtustrankaFormated>
  <DomainObject.Predmet.ProtustrankaFormatedOIB>
    <izvorni_sadrzaj>  ĐANI JERKOVIĆ d.o.o. za vađenje, obradu i montažu kamena, OIB 40708911506</izvorni_sadrzaj>
    <derivirana_varijabla naziv="DomainObject.Predmet.ProtustrankaFormatedOIB_1">  ĐANI JERKOVIĆ d.o.o. za vađenje, obradu i montažu kamena, OIB 40708911506</derivirana_varijabla>
  </DomainObject.Predmet.ProtustrankaFormatedOIB>
  <DomainObject.Predmet.ProtustrankaFormatedWithAdress>
    <izvorni_sadrzaj> ĐANI JERKOVIĆ d.o.o. za vađenje, obradu i montažu kamena, Industrijska 26, 21400 Nerežišća</izvorni_sadrzaj>
    <derivirana_varijabla naziv="DomainObject.Predmet.ProtustrankaFormatedWithAdress_1"> ĐANI JERKOVIĆ d.o.o. za vađenje, obradu i montažu kamena, Industrijska 26, 21400 Nerežišća</derivirana_varijabla>
  </DomainObject.Predmet.ProtustrankaFormatedWithAdress>
  <DomainObject.Predmet.ProtustrankaFormatedWithAdressOIB>
    <izvorni_sadrzaj> ĐANI JERKOVIĆ d.o.o. za vađenje, obradu i montažu kamena, OIB 40708911506, Industrijska 26, 21400 Nerežišća</izvorni_sadrzaj>
    <derivirana_varijabla naziv="DomainObject.Predmet.ProtustrankaFormatedWithAdressOIB_1"> ĐANI JERKOVIĆ d.o.o. za vađenje, obradu i montažu kamena, OIB 40708911506, Industrijska 26, 21400 Nerežišća</derivirana_varijabla>
  </DomainObject.Predmet.ProtustrankaFormatedWithAdressOIB>
  <DomainObject.Predmet.ProtustrankaWithAdress>
    <izvorni_sadrzaj>ĐANI JERKOVIĆ d.o.o. za vađenje, obradu i montažu kamena Industrijska 26, 21400 Nerežišća</izvorni_sadrzaj>
    <derivirana_varijabla naziv="DomainObject.Predmet.ProtustrankaWithAdress_1">ĐANI JERKOVIĆ d.o.o. za vađenje, obradu i montažu kamena Industrijska 26, 21400 Nerežišća</derivirana_varijabla>
  </DomainObject.Predmet.ProtustrankaWithAdress>
  <DomainObject.Predmet.ProtustrankaWithAdressOIB>
    <izvorni_sadrzaj>ĐANI JERKOVIĆ d.o.o. za vađenje, obradu i montažu kamena, OIB 40708911506, Industrijska 26, 21400 Nerežišća</izvorni_sadrzaj>
    <derivirana_varijabla naziv="DomainObject.Predmet.ProtustrankaWithAdressOIB_1">ĐANI JERKOVIĆ d.o.o. za vađenje, obradu i montažu kamena, OIB 40708911506, Industrijska 26, 21400 Nerežišća</derivirana_varijabla>
  </DomainObject.Predmet.ProtustrankaWithAdressOIB>
  <DomainObject.Predmet.ProtustrankaNazivFormated>
    <izvorni_sadrzaj>ĐANI JERKOVIĆ d.o.o. za vađenje, obradu i montažu kamena</izvorni_sadrzaj>
    <derivirana_varijabla naziv="DomainObject.Predmet.ProtustrankaNazivFormated_1">ĐANI JERKOVIĆ d.o.o. za vađenje, obradu i montažu kamena</derivirana_varijabla>
  </DomainObject.Predmet.ProtustrankaNazivFormated>
  <DomainObject.Predmet.ProtustrankaNazivFormatedOIB>
    <izvorni_sadrzaj>ĐANI JERKOVIĆ d.o.o. za vađenje, obradu i montažu kamena, OIB 40708911506</izvorni_sadrzaj>
    <derivirana_varijabla naziv="DomainObject.Predmet.ProtustrankaNazivFormatedOIB_1">ĐANI JERKOVIĆ d.o.o. za vađenje, obradu i montažu kamena, OIB 40708911506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374062.25</izvorni_sadrzaj>
    <derivirana_varijabla naziv="DomainObject.Predmet.TrenutnaVrijednost_1">374062.25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ĐANI JERKOVIĆ d.o.o. za vađenje, obradu i montažu kamena</item>
    </izvorni_sadrzaj>
    <derivirana_varijabla naziv="DomainObject.Predmet.ProtuStrankaListFormated_1">
      <item>ĐANI JERKOVIĆ d.o.o. za vađenje, obradu i montažu kamena</item>
    </derivirana_varijabla>
  </DomainObject.Predmet.ProtuStrankaListFormated>
  <DomainObject.Predmet.ProtuStrankaListFormatedOIB>
    <izvorni_sadrzaj>
      <item>ĐANI JERKOVIĆ d.o.o. za vađenje, obradu i montažu kamena, OIB 40708911506</item>
    </izvorni_sadrzaj>
    <derivirana_varijabla naziv="DomainObject.Predmet.ProtuStrankaListFormatedOIB_1">
      <item>ĐANI JERKOVIĆ d.o.o. za vađenje, obradu i montažu kamena, OIB 40708911506</item>
    </derivirana_varijabla>
  </DomainObject.Predmet.ProtuStrankaListFormatedOIB>
  <DomainObject.Predmet.ProtuStrankaListFormatedWithAdress>
    <izvorni_sadrzaj>
      <item>ĐANI JERKOVIĆ d.o.o. za vađenje, obradu i montažu kamena, Industrijska 26, 21400 Nerežišća</item>
    </izvorni_sadrzaj>
    <derivirana_varijabla naziv="DomainObject.Predmet.ProtuStrankaListFormatedWithAdress_1">
      <item>ĐANI JERKOVIĆ d.o.o. za vađenje, obradu i montažu kamena, Industrijska 26, 21400 Nerežišća</item>
    </derivirana_varijabla>
  </DomainObject.Predmet.ProtuStrankaListFormatedWithAdress>
  <DomainObject.Predmet.ProtuStrankaListFormatedWithAdressOIB>
    <izvorni_sadrzaj>
      <item>ĐANI JERKOVIĆ d.o.o. za vađenje, obradu i montažu kamena, OIB 40708911506, Industrijska 26, 21400 Nerežišća</item>
    </izvorni_sadrzaj>
    <derivirana_varijabla naziv="DomainObject.Predmet.ProtuStrankaListFormatedWithAdressOIB_1">
      <item>ĐANI JERKOVIĆ d.o.o. za vađenje, obradu i montažu kamena, OIB 40708911506, Industrijska 26, 21400 Nerežišća</item>
    </derivirana_varijabla>
  </DomainObject.Predmet.ProtuStrankaListFormatedWithAdressOIB>
  <DomainObject.Predmet.ProtuStrankaListNazivFormated>
    <izvorni_sadrzaj>
      <item>ĐANI JERKOVIĆ d.o.o. za vađenje, obradu i montažu kamena</item>
    </izvorni_sadrzaj>
    <derivirana_varijabla naziv="DomainObject.Predmet.ProtuStrankaListNazivFormated_1">
      <item>ĐANI JERKOVIĆ d.o.o. za vađenje, obradu i montažu kamena</item>
    </derivirana_varijabla>
  </DomainObject.Predmet.ProtuStrankaListNazivFormated>
  <DomainObject.Predmet.ProtuStrankaListNazivFormatedOIB>
    <izvorni_sadrzaj>
      <item>ĐANI JERKOVIĆ d.o.o. za vađenje, obradu i montažu kamena, OIB 40708911506</item>
    </izvorni_sadrzaj>
    <derivirana_varijabla naziv="DomainObject.Predmet.ProtuStrankaListNazivFormatedOIB_1">
      <item>ĐANI JERKOVIĆ d.o.o. za vađenje, obradu i montažu kamena, OIB 40708911506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ĐANI JERKOVIĆ d.o.o. za vađenje, obradu i montažu kamena</izvorni_sadrzaj>
    <derivirana_varijabla naziv="DomainObject.Predmet.ProtustrankaIDrugi_1">ĐANI JERKOVIĆ d.o.o. za vađenje, obradu i montažu kamena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ĐANI JERKOVIĆ d.o.o. za vađenje, obradu i montažu kamena, OIB 40708911506, Industrijska 26, 21400 Nerežišća</izvorni_sadrzaj>
    <derivirana_varijabla naziv="DomainObject.Predmet.ProtustrankaIDrugiAdressOIB_1">ĐANI JERKOVIĆ d.o.o. za vađenje, obradu i montažu kamena, OIB 40708911506, Industrijska 26,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ĐANI JERKOVIĆ d.o.o. za vađenje, obradu i montažu kamena</item>
      <item>FINANCIJSKA AGENCIJA, RC SPLIT</item>
    </izvorni_sadrzaj>
    <derivirana_varijabla naziv="DomainObject.Predmet.SudioniciListNaziv_1">
      <item>ĐANI JERKOVIĆ d.o.o. za vađenje, obradu i montažu kamena</item>
      <item>FINANCIJSKA AGENCIJA, RC SPLIT</item>
    </derivirana_varijabla>
  </DomainObject.Predmet.SudioniciListNaziv>
  <DomainObject.Predmet.SudioniciListAdressOIB>
    <izvorni_sadrzaj>
      <item>ĐANI JERKOVIĆ d.o.o. za vađenje, obradu i montažu kamena, OIB 40708911506, Industrijska 26,21400 Nerežišća</item>
      <item>FINANCIJSKA AGENCIJA, RC SPLIT, OIB 85821130368, Mažuranićevo šetalište 24 b,21000 Split</item>
    </izvorni_sadrzaj>
    <derivirana_varijabla naziv="DomainObject.Predmet.SudioniciListAdressOIB_1">
      <item>ĐANI JERKOVIĆ d.o.o. za vađenje, obradu i montažu kamena, OIB 40708911506, Industrijska 26,21400 Nerežišća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40708911506</item>
      <item>, OIB 85821130368</item>
    </izvorni_sadrzaj>
    <derivirana_varijabla naziv="DomainObject.Predmet.SudioniciListNazivOIB_1">
      <item>, OIB 40708911506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2016-02-24T08:35:00Z</dcterms:created>
  <dc:creator>Lari Glavaš</dc:creator>
  <cp:lastModifiedBy>Lari Glavaš</cp:lastModifiedBy>
  <cp:lastPrinted>2016-02-24T08:35:00Z</cp:lastPrinted>
  <dcterms:modified xmlns:xsi="http://www.w3.org/2001/XMLSchema-instance" xsi:type="dcterms:W3CDTF">2016-02-24T08:35:00Z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