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5e8b" w14:paraId="68a5e8b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    </w:t>
      </w:r>
    </w:p>
    <w:p w:rsidRDefault="0096656E" w:rsidR="0096656E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F03" w:rsidP="00B15F03" w:rsidR="00B15F03" w:rsidRPr="00776680"/>
    <w:p w:rsidRDefault="00D21203" w:rsidP="00D21203" w:rsidR="00D21203" w:rsidRPr="003B182B">
      <w:r w:rsidRPr="003B182B">
        <w:t>REPUBLIKA HRVATSKA</w:t>
      </w:r>
    </w:p>
    <w:p w:rsidRDefault="00D21203" w:rsidP="00D21203" w:rsidR="00D21203" w:rsidRPr="003B182B">
      <w:r w:rsidRPr="003B182B">
        <w:t xml:space="preserve">  Trgovački sud u Zagrebu</w:t>
      </w:r>
    </w:p>
    <w:p w:rsidRDefault="00D21203" w:rsidP="00D21203" w:rsidR="00D21203" w:rsidRPr="003B182B">
      <w:r w:rsidRPr="003B182B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977/2011</w:t>
      </w:r>
      <w:r w:rsidR="00B2694B">
        <w:t>-137</w:t>
      </w:r>
    </w:p>
    <w:p w:rsidRDefault="00D21203" w:rsidP="00D21203" w:rsidR="00D21203"/>
    <w:p w:rsidRDefault="00D21203" w:rsidP="00D21203" w:rsidR="00D21203" w:rsidRPr="003B182B">
      <w:pPr>
        <w:jc w:val="center"/>
      </w:pPr>
      <w:r w:rsidRPr="003B182B">
        <w:t>REPUBLIKA HRVATSKA</w:t>
      </w:r>
    </w:p>
    <w:p w:rsidRDefault="00D21203" w:rsidP="00D21203" w:rsidR="00D21203" w:rsidRPr="003B182B">
      <w:pPr>
        <w:jc w:val="center"/>
        <w:rPr>
          <w:b/>
        </w:rPr>
      </w:pPr>
      <w:r w:rsidRPr="003B182B">
        <w:t>R J E Š E N J E</w:t>
      </w:r>
    </w:p>
    <w:p w:rsidRDefault="00D21203" w:rsidP="00D21203" w:rsidR="00D21203" w:rsidRPr="003B182B">
      <w:pPr>
        <w:jc w:val="center"/>
        <w:rPr>
          <w:b/>
        </w:rPr>
      </w:pPr>
    </w:p>
    <w:p w:rsidRDefault="00D21203" w:rsidP="00D21203" w:rsidR="00D21203" w:rsidRPr="000D7E78">
      <w:pPr>
        <w:jc w:val="center"/>
        <w:rPr>
          <w:b/>
        </w:rPr>
      </w:pPr>
    </w:p>
    <w:p w:rsidRDefault="00D21203" w:rsidP="00D21203" w:rsidR="00D2120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20. rujna 2016. godine</w:t>
      </w:r>
    </w:p>
    <w:p w:rsidRDefault="004213DB" w:rsidP="00D21203" w:rsidR="004213DB" w:rsidRPr="00776680"/>
    <w:p w:rsidRDefault="008E1158" w:rsidP="008E1158" w:rsidR="008E1158" w:rsidRPr="00B2694B">
      <w:pPr>
        <w:jc w:val="center"/>
      </w:pPr>
      <w:r w:rsidRPr="00B2694B">
        <w:t>r i j e š i o    j e</w:t>
      </w:r>
    </w:p>
    <w:p w:rsidRDefault="00DF21EC" w:rsidP="00DF21EC" w:rsidR="00DF21EC">
      <w:pPr>
        <w:jc w:val="both"/>
      </w:pPr>
    </w:p>
    <w:p w:rsidRDefault="00D21203" w:rsidP="00D21203" w:rsidR="00D21203">
      <w:pPr>
        <w:jc w:val="both"/>
      </w:pPr>
      <w:r>
        <w:t>I</w:t>
      </w:r>
      <w:r>
        <w:tab/>
        <w:t xml:space="preserve">Nekretnina upisana u </w:t>
      </w:r>
      <w:r w:rsidRPr="00792C58">
        <w:t xml:space="preserve">zemljišnim knjigama Općinskog </w:t>
      </w:r>
      <w:r>
        <w:t>suda u Zlataru</w:t>
      </w:r>
      <w:r w:rsidR="00B565FF">
        <w:t>, Z</w:t>
      </w:r>
      <w:r w:rsidR="00B565FF" w:rsidRPr="00792C58">
        <w:t>emljišnoknj</w:t>
      </w:r>
      <w:r w:rsidR="00914393">
        <w:t>ižni</w:t>
      </w:r>
      <w:r w:rsidR="00B565FF" w:rsidRPr="00792C58">
        <w:t xml:space="preserve"> odjel</w:t>
      </w:r>
      <w:r w:rsidR="00B565FF">
        <w:t xml:space="preserve"> Zlatar </w:t>
      </w:r>
      <w:r>
        <w:t xml:space="preserve"> i to: </w:t>
      </w:r>
    </w:p>
    <w:p w:rsidRDefault="00F323BE" w:rsidP="00F323BE" w:rsidR="00F323BE">
      <w:pPr>
        <w:pStyle w:val="Odlomakpopisa"/>
        <w:numPr>
          <w:ilvl w:val="0"/>
          <w:numId w:val="13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F323BE" w:rsidP="00F323BE" w:rsidR="00F323BE" w:rsidRPr="0000069E">
      <w:pPr>
        <w:pStyle w:val="Odlomakpopisa"/>
        <w:ind w:left="1440"/>
      </w:pPr>
    </w:p>
    <w:p w:rsidRDefault="00E17FA1" w:rsidP="00DF21EC" w:rsidR="00DF21EC" w:rsidRPr="000D372D">
      <w:r w:rsidRPr="00776680">
        <w:t>dosuđuj</w:t>
      </w:r>
      <w:r w:rsidR="00B15F03" w:rsidRPr="00776680">
        <w:t>e se</w:t>
      </w:r>
      <w:r w:rsidRPr="00776680">
        <w:t xml:space="preserve"> </w:t>
      </w:r>
      <w:r w:rsidR="003B22F9">
        <w:t xml:space="preserve">kupcu </w:t>
      </w:r>
      <w:r w:rsidR="003B22F9" w:rsidRPr="00506DB2">
        <w:t>MIKOM d.o.o., Zlatar Bistrica, Ulica Stjepana Radića 1/A, OIB:23959017603</w:t>
      </w:r>
      <w:r w:rsidR="003B22F9">
        <w:t>,</w:t>
      </w:r>
      <w:r w:rsidR="003B22F9" w:rsidRPr="00506DB2">
        <w:t xml:space="preserve"> za </w:t>
      </w:r>
      <w:r w:rsidR="00F323BE">
        <w:t>iznos od 7</w:t>
      </w:r>
      <w:r w:rsidR="003B22F9">
        <w:t>0.000,00 kuna</w:t>
      </w:r>
      <w:r w:rsidR="00DF21EC" w:rsidRPr="000D372D">
        <w:t>.</w:t>
      </w:r>
    </w:p>
    <w:p w:rsidRDefault="00DF21EC" w:rsidP="003F0B02" w:rsidR="00DF21EC">
      <w:pPr>
        <w:jc w:val="both"/>
      </w:pPr>
    </w:p>
    <w:p w:rsidRDefault="008E1158" w:rsidP="008E1158" w:rsidR="008E1158" w:rsidRPr="00776680">
      <w:pPr>
        <w:ind w:left="360"/>
        <w:jc w:val="both"/>
      </w:pPr>
    </w:p>
    <w:p w:rsidRDefault="008E1158" w:rsidP="00493533" w:rsidR="008E1158" w:rsidRPr="00776680">
      <w:pPr>
        <w:jc w:val="both"/>
      </w:pPr>
      <w:r w:rsidRPr="00776680">
        <w:t xml:space="preserve">II </w:t>
      </w:r>
      <w:r w:rsidRPr="00776680">
        <w:tab/>
        <w:t>Kupac,</w:t>
      </w:r>
      <w:r w:rsidR="009D4A31" w:rsidRPr="00776680">
        <w:t xml:space="preserve"> </w:t>
      </w:r>
      <w:r w:rsidR="003B22F9" w:rsidRPr="00506DB2">
        <w:t>MIKOM d.o.o., Zlatar Bistrica, Ulica Stjepana Radića 1/A, OIB:23959017603</w:t>
      </w:r>
      <w:r w:rsidR="00B15F03" w:rsidRPr="00776680">
        <w:t xml:space="preserve">, </w:t>
      </w:r>
      <w:r w:rsidRPr="00776680">
        <w:t>dužan je položiti kupovninu</w:t>
      </w:r>
      <w:r w:rsidR="0025470F" w:rsidRPr="00776680">
        <w:t xml:space="preserve">, umanjenu za iznos jamčevine, </w:t>
      </w:r>
      <w:r w:rsidRPr="00776680">
        <w:t xml:space="preserve">u roku od </w:t>
      </w:r>
      <w:r w:rsidR="003B22F9">
        <w:t>15</w:t>
      </w:r>
      <w:r w:rsidRPr="00776680">
        <w:t xml:space="preserve"> dana od dana obavijesti o pravomoćnosti rješenja o dosudi na depozitni račun ovoga suda broj: 2390001-1300000460, IBAN: HR9223900011300000460, s pozivom na broj 05 St-</w:t>
      </w:r>
      <w:r w:rsidR="003B22F9">
        <w:t>977/2011</w:t>
      </w:r>
      <w:r w:rsidRPr="00776680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8E1158" w:rsidP="008E1158" w:rsidR="008E1158" w:rsidRPr="00776680">
      <w:pPr>
        <w:jc w:val="both"/>
      </w:pPr>
    </w:p>
    <w:p w:rsidRDefault="003F0B02" w:rsidP="00DF21EC" w:rsidR="00DF21EC">
      <w:pPr>
        <w:jc w:val="both"/>
      </w:pPr>
      <w:r w:rsidRPr="00776680">
        <w:t>I</w:t>
      </w:r>
      <w:r w:rsidR="003B22F9">
        <w:t>II</w:t>
      </w:r>
      <w:r w:rsidR="008E1158" w:rsidRPr="00776680">
        <w:t xml:space="preserve"> Određuje se upis prava vlasništva u korist kupca nakon pravomoćnosti ovog rješenja te se nalaže brisanje prava i tereta upisanih na listu C (teretni list) </w:t>
      </w:r>
      <w:r w:rsidRPr="00776680">
        <w:t xml:space="preserve">u zemljišnim knjigama </w:t>
      </w:r>
      <w:r w:rsidR="00914393" w:rsidRPr="00792C58">
        <w:t xml:space="preserve">Općinskog </w:t>
      </w:r>
      <w:r w:rsidR="00914393">
        <w:t xml:space="preserve">suda u Zlataru, </w:t>
      </w:r>
      <w:r w:rsidR="00DF21EC">
        <w:t>Z</w:t>
      </w:r>
      <w:r w:rsidR="00DF21EC" w:rsidRPr="00792C58">
        <w:t>emljišnoknjižn</w:t>
      </w:r>
      <w:r w:rsidR="00914393">
        <w:t>i</w:t>
      </w:r>
      <w:r w:rsidR="00DF21EC" w:rsidRPr="00792C58">
        <w:t xml:space="preserve"> odjel</w:t>
      </w:r>
      <w:r w:rsidR="00914393">
        <w:t xml:space="preserve"> Zlatar</w:t>
      </w:r>
      <w:r w:rsidR="00DF21EC" w:rsidRPr="00792C58">
        <w:t xml:space="preserve"> </w:t>
      </w:r>
      <w:r w:rsidR="00DF21EC">
        <w:t xml:space="preserve">i to: </w:t>
      </w:r>
    </w:p>
    <w:p w:rsidRDefault="00DF21EC" w:rsidP="00DF21EC" w:rsidR="00DF21EC" w:rsidRPr="00F655DD"/>
    <w:p w:rsidRDefault="00F323BE" w:rsidP="00F323BE" w:rsidR="00F323BE" w:rsidRPr="00F323BE">
      <w:pPr>
        <w:numPr>
          <w:ilvl w:val="0"/>
          <w:numId w:val="13"/>
        </w:numPr>
      </w:pPr>
      <w:r w:rsidRPr="00F323BE">
        <w:t xml:space="preserve">k.č.br. 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 </w:t>
      </w:r>
    </w:p>
    <w:p w:rsidRDefault="003B22F9" w:rsidP="003B22F9" w:rsidR="003B22F9"/>
    <w:p w:rsidRDefault="003B22F9" w:rsidP="003B22F9" w:rsidR="003B22F9"/>
    <w:p w:rsidRDefault="003B22F9" w:rsidP="003B22F9" w:rsidR="003B22F9"/>
    <w:p w:rsidRDefault="003B22F9" w:rsidP="003B22F9" w:rsidR="003B22F9" w:rsidRPr="0000069E"/>
    <w:p w:rsidRDefault="00DF21EC" w:rsidP="00DF21EC" w:rsidR="00DF21EC">
      <w:pPr>
        <w:ind w:firstLine="708" w:left="708"/>
      </w:pPr>
    </w:p>
    <w:p w:rsidRDefault="002156AD" w:rsidP="002156AD" w:rsidR="002156AD">
      <w:pPr>
        <w:jc w:val="both"/>
      </w:pPr>
      <w:r>
        <w:t xml:space="preserve">1.   </w:t>
      </w:r>
    </w:p>
    <w:p w:rsidRDefault="002156AD" w:rsidP="002156AD" w:rsidR="002156AD">
      <w:pPr>
        <w:jc w:val="both"/>
      </w:pPr>
      <w:r>
        <w:t xml:space="preserve"> 1.1 Primljeno 2. srpnja 2001. br. Z-763/01</w:t>
      </w:r>
    </w:p>
    <w:p w:rsidRDefault="002156AD" w:rsidP="002156AD" w:rsidR="002156AD">
      <w:pPr>
        <w:jc w:val="both"/>
      </w:pPr>
      <w:r>
        <w:t xml:space="preserve">Na temelju pravomoćnog rješenja o osiguranju od 8. lipnja 2001. br. Ovr-554/01 uknjižuje se založno pravo radi osiguranja glavnice u ukupnom iznosu od 493.160,91 (četristodevedesettritisućestošezdesetjednu kunu i devedesetjednu lipu ) sa zakonskim zateznim kamatama koji se obračunavaju po čl. 2 Zakona o zateznim kamatama, tekućim na navedeni iznos od 15. veljače 2000. te troškova u iznosu od 4.990 kn na nekretninama u A za korist: </w:t>
      </w:r>
    </w:p>
    <w:p w:rsidRDefault="002156AD" w:rsidP="002156AD" w:rsidR="002156AD">
      <w:pPr>
        <w:jc w:val="both"/>
      </w:pPr>
      <w:r>
        <w:t xml:space="preserve">RH MINISTARSTVO FINANCIJA POREZNA UPRAVA PODRUČNI URED KRAPINA     </w:t>
      </w:r>
    </w:p>
    <w:p w:rsidRDefault="002156AD" w:rsidP="002156AD" w:rsidR="002156AD">
      <w:pPr>
        <w:jc w:val="both"/>
      </w:pPr>
      <w:r>
        <w:t xml:space="preserve"> 1.2 uz zabilježbu ovršnosti tražbine prema trećim osobama.    </w:t>
      </w:r>
    </w:p>
    <w:p w:rsidRDefault="002156AD" w:rsidP="002156AD" w:rsidR="002156AD">
      <w:pPr>
        <w:jc w:val="both"/>
      </w:pPr>
      <w:r>
        <w:t xml:space="preserve">   </w:t>
      </w:r>
    </w:p>
    <w:p w:rsidRDefault="002156AD" w:rsidP="002156AD" w:rsidR="002156AD">
      <w:pPr>
        <w:jc w:val="both"/>
      </w:pPr>
      <w:r>
        <w:t xml:space="preserve"> 2.   </w:t>
      </w:r>
    </w:p>
    <w:p w:rsidRDefault="002156AD" w:rsidP="002156AD" w:rsidR="002156AD">
      <w:pPr>
        <w:jc w:val="both"/>
      </w:pPr>
      <w:r>
        <w:t xml:space="preserve"> 2.1 Primljeno 21. listopada 2002. br. Z-1174/02</w:t>
      </w:r>
    </w:p>
    <w:p w:rsidRDefault="002156AD" w:rsidP="002156AD" w:rsidR="002156AD">
      <w:pPr>
        <w:jc w:val="both"/>
      </w:pPr>
      <w:r>
        <w:t xml:space="preserve">Na temelju rješenja o osiguranju od 4. listopada 2002. br. Ovr-954/02 uknjižuje se pravo zaloga za glavnicu od 1.430.330,65 kn (jedanmiliončetristotridesettisućatristotridesetkuna i šezdesetpet lipa) te zateznih kamata počam od 13. travnja 2002. te daljnjih troškova na nekretninama u A za korist: </w:t>
      </w:r>
    </w:p>
    <w:p w:rsidRDefault="002156AD" w:rsidP="002156AD" w:rsidR="002156AD">
      <w:pPr>
        <w:jc w:val="both"/>
      </w:pPr>
      <w:r>
        <w:t xml:space="preserve">  RH - MINISTARSTVO FINANCIJA - POREZNA UPRAVA, PODRUČNI URED KRAPINA ISPOSTAVA, ZLATAR    </w:t>
      </w:r>
    </w:p>
    <w:p w:rsidRDefault="002156AD" w:rsidP="002156AD" w:rsidR="002156AD">
      <w:pPr>
        <w:jc w:val="both"/>
      </w:pPr>
      <w:r>
        <w:t xml:space="preserve"> 2.2 uz zabilježbu ovršnosti tražbine prema trečim osobama.    </w:t>
      </w:r>
    </w:p>
    <w:p w:rsidRDefault="002156AD" w:rsidP="002156AD" w:rsidR="002156AD">
      <w:pPr>
        <w:jc w:val="both"/>
      </w:pPr>
      <w:r>
        <w:t xml:space="preserve">   </w:t>
      </w:r>
    </w:p>
    <w:p w:rsidRDefault="002156AD" w:rsidP="002156AD" w:rsidR="002156AD">
      <w:pPr>
        <w:jc w:val="both"/>
      </w:pPr>
      <w:r>
        <w:t xml:space="preserve"> 3.   </w:t>
      </w:r>
    </w:p>
    <w:p w:rsidRDefault="002156AD" w:rsidP="002156AD" w:rsidR="002156AD">
      <w:pPr>
        <w:jc w:val="both"/>
      </w:pPr>
      <w:r>
        <w:t xml:space="preserve"> 3.4 Primljeno 19. prosinca 2002. br. Z-1367/02</w:t>
      </w:r>
    </w:p>
    <w:p w:rsidRDefault="002156AD" w:rsidP="002156AD" w:rsidR="002156AD">
      <w:pPr>
        <w:jc w:val="both"/>
      </w:pPr>
      <w:r>
        <w:t xml:space="preserve">Na temelju rješenja o osiguranju od 18. prosinca 2002. br. Ovr-2187/01 uknjižuje se pravo zaloga za glavnicu u ukupnom iznosu od 929.934,89 kuna (devetstodvadesetdevettisućadevetstotridesetčetirikune i osamdesetdevetlipa ) sa zakonskom zateznom kamatom počam od 10. listopada 2001. pa do isplate na nekretninama u A za korist: </w:t>
      </w:r>
    </w:p>
    <w:p w:rsidRDefault="002156AD" w:rsidP="002156AD" w:rsidR="002156AD">
      <w:pPr>
        <w:jc w:val="both"/>
      </w:pPr>
      <w:r>
        <w:t xml:space="preserve">RH MINISTARSTVO FINANCIJA POREZNA UPRAVA PODRUČNI URED KRAPINA , ISPOSTAVA ZLATAR    </w:t>
      </w:r>
    </w:p>
    <w:p w:rsidRDefault="002156AD" w:rsidP="002156AD" w:rsidR="002156AD">
      <w:pPr>
        <w:jc w:val="both"/>
      </w:pPr>
      <w:r>
        <w:t xml:space="preserve"> 3.5 uz zabilježbu ovršnosti tražbine prema trećim osobama.    </w:t>
      </w:r>
    </w:p>
    <w:p w:rsidRDefault="002156AD" w:rsidP="002156AD" w:rsidR="002156AD">
      <w:pPr>
        <w:jc w:val="both"/>
      </w:pPr>
      <w:r>
        <w:t xml:space="preserve">   </w:t>
      </w:r>
    </w:p>
    <w:p w:rsidRDefault="002156AD" w:rsidP="002156AD" w:rsidR="002156AD">
      <w:pPr>
        <w:jc w:val="both"/>
      </w:pPr>
      <w:r>
        <w:t xml:space="preserve"> 4.   </w:t>
      </w:r>
    </w:p>
    <w:p w:rsidRDefault="002156AD" w:rsidP="002156AD" w:rsidR="002156AD">
      <w:pPr>
        <w:jc w:val="both"/>
      </w:pPr>
      <w:r>
        <w:t xml:space="preserve"> 4.4 Primljeno: 8. rujna 2006. br.Z-1278/06.</w:t>
      </w:r>
    </w:p>
    <w:p w:rsidRDefault="002156AD" w:rsidP="002156AD" w:rsidR="002156AD">
      <w:pPr>
        <w:jc w:val="both"/>
      </w:pPr>
      <w:r>
        <w:t xml:space="preserve">Na temelju rješenja o osiguranju od 6. rujna 2006. br. Ovr-639/06., uknjižuje se pravo zaloga radi osiguranja novčane tražbine u iznosu od 2.728.133,67 kuna (dvamilijunasedamstodvadesetosamtisućastotridesettrikune i šezdesetsedamlipa) na ime glavnice , te kamata od dana 5. 9. 2006. pa do isplate na nekretninama u A- za korist: </w:t>
      </w:r>
    </w:p>
    <w:p w:rsidRDefault="002156AD" w:rsidP="002156AD" w:rsidR="002156AD">
      <w:pPr>
        <w:jc w:val="both"/>
      </w:pPr>
      <w:r>
        <w:t xml:space="preserve">RH MINISTARSTVO FINANCIJA, POREZNA UPRAVA, PODRUČNI URED KRAPINA    </w:t>
      </w:r>
    </w:p>
    <w:p w:rsidRDefault="002156AD" w:rsidP="002156AD" w:rsidR="002156AD">
      <w:pPr>
        <w:jc w:val="both"/>
      </w:pPr>
      <w:r>
        <w:t xml:space="preserve"> 4.5 uz zabilježbu ovršnosti tražbine prema trećim osobama.    </w:t>
      </w:r>
    </w:p>
    <w:p w:rsidRDefault="002156AD" w:rsidP="002156AD" w:rsidR="002156AD">
      <w:pPr>
        <w:jc w:val="both"/>
      </w:pPr>
      <w:r>
        <w:t xml:space="preserve">   </w:t>
      </w:r>
    </w:p>
    <w:p w:rsidRDefault="002156AD" w:rsidP="002156AD" w:rsidR="002156AD">
      <w:pPr>
        <w:jc w:val="both"/>
      </w:pPr>
      <w:r>
        <w:t xml:space="preserve">5.   </w:t>
      </w:r>
    </w:p>
    <w:p w:rsidRDefault="002156AD" w:rsidP="002156AD" w:rsidR="002156AD">
      <w:pPr>
        <w:jc w:val="both"/>
      </w:pPr>
      <w:r>
        <w:t>5.1 Zaprimljeno 05.07.2010. broj Z-975/10</w:t>
      </w:r>
    </w:p>
    <w:p w:rsidRDefault="002156AD" w:rsidP="002156AD" w:rsidR="002156AD">
      <w:pPr>
        <w:jc w:val="both"/>
      </w:pPr>
      <w:r>
        <w:t xml:space="preserve">Na temelju rješenja o osiguranju Općinskog suda u Zlataru od 02.srpnja 2010. br.Ovr-541/10 uknjižuje se pravo zaloga za iznos od 2.899.817,08 kuna (dvamiliona osamstodevedesetdevettisuća osamstosedamnaest kuna i osam lipa) sa zakonskim zateznim kamatama, kao i troškova ovršnog postupka, također sa zakonskim zateznim kamatama od dana donošenja rješenja pa do naplate na nekretninama u A za korist: </w:t>
      </w:r>
    </w:p>
    <w:p w:rsidRDefault="002156AD" w:rsidP="002156AD" w:rsidR="002156AD">
      <w:pPr>
        <w:jc w:val="both"/>
      </w:pPr>
      <w:r>
        <w:t xml:space="preserve">REPUBLIKA HRVATSKA-MINISTARSTVO FINANCIJA POREZNA UPRAVA PODRUČNI URED, KRAPINA    </w:t>
      </w:r>
    </w:p>
    <w:p w:rsidRDefault="002156AD" w:rsidP="002156AD" w:rsidR="002156AD">
      <w:pPr>
        <w:jc w:val="both"/>
      </w:pPr>
      <w:r>
        <w:lastRenderedPageBreak/>
        <w:t xml:space="preserve"> 5.2 uz zabilježbu ovršivosti tražbine, da se ovrha na toj nekretnini, smije provesti i prema trećoj osobi, koja je tu nekretninu kasnije stekla.    </w:t>
      </w:r>
    </w:p>
    <w:p w:rsidRDefault="002156AD" w:rsidP="002156AD" w:rsidR="002156AD">
      <w:pPr>
        <w:jc w:val="both"/>
      </w:pPr>
      <w:r>
        <w:t xml:space="preserve">   </w:t>
      </w:r>
    </w:p>
    <w:p w:rsidRDefault="002156AD" w:rsidP="002156AD" w:rsidR="002156AD">
      <w:pPr>
        <w:jc w:val="both"/>
      </w:pPr>
      <w:r>
        <w:t xml:space="preserve"> 6.   </w:t>
      </w:r>
    </w:p>
    <w:p w:rsidRDefault="002156AD" w:rsidP="002156AD" w:rsidR="002156AD">
      <w:pPr>
        <w:jc w:val="both"/>
      </w:pPr>
      <w:r>
        <w:t xml:space="preserve"> 6.1 Zaprimljeno 15.10.2015.g. pod brojem Z-5775/2015</w:t>
      </w:r>
    </w:p>
    <w:p w:rsidRDefault="002156AD" w:rsidP="002156AD" w:rsidR="002156AD">
      <w:pPr>
        <w:jc w:val="both"/>
      </w:pPr>
    </w:p>
    <w:p w:rsidRDefault="002156AD" w:rsidP="002156AD" w:rsidR="002156AD">
      <w:pPr>
        <w:jc w:val="both"/>
      </w:pPr>
      <w:r>
        <w:t>ZABILJEŽBA, ZAKLJUČAK O PRODAJI TRGOVAČKI SUD U ZAGREBU ST-977/2011 12.10.2015, RJEŠENJE TRGOVAČKOG SUDA BR. ST-977/2011-62 20.07.2015, prodaje u stečajnom postupku i određivanje i I javne dražbe.</w:t>
      </w:r>
    </w:p>
    <w:p w:rsidRDefault="002156AD" w:rsidP="002156AD" w:rsidR="002156AD">
      <w:pPr>
        <w:jc w:val="both"/>
      </w:pPr>
    </w:p>
    <w:p w:rsidRDefault="002156AD" w:rsidP="002156AD" w:rsidR="002156AD">
      <w:pPr>
        <w:jc w:val="both"/>
      </w:pPr>
      <w:r w:rsidRPr="00776680">
        <w:t>I</w:t>
      </w:r>
      <w:r>
        <w:t>V</w:t>
      </w:r>
      <w:r w:rsidRPr="00776680">
        <w:t xml:space="preserve"> Određuje se brisanje </w:t>
      </w:r>
      <w:r w:rsidR="00652F15">
        <w:t xml:space="preserve">zabilježbi </w:t>
      </w:r>
      <w:r w:rsidRPr="00776680">
        <w:t xml:space="preserve">upisanih na listu </w:t>
      </w:r>
      <w:r w:rsidR="00652F15">
        <w:t>B</w:t>
      </w:r>
      <w:r w:rsidRPr="00776680">
        <w:t xml:space="preserve"> (</w:t>
      </w:r>
      <w:r w:rsidR="00652F15">
        <w:t>vlastovnica</w:t>
      </w:r>
      <w:r w:rsidRPr="00776680">
        <w:t xml:space="preserve">) u zemljišnim knjigama </w:t>
      </w:r>
      <w:r w:rsidRPr="00792C58">
        <w:t xml:space="preserve">Općinskog </w:t>
      </w:r>
      <w:r>
        <w:t>suda u Zlataru, Z</w:t>
      </w:r>
      <w:r w:rsidRPr="00792C58">
        <w:t>emljišnoknjižn</w:t>
      </w:r>
      <w:r>
        <w:t>i</w:t>
      </w:r>
      <w:r w:rsidRPr="00792C58">
        <w:t xml:space="preserve"> odjel</w:t>
      </w:r>
      <w:r>
        <w:t xml:space="preserve"> Zlatar</w:t>
      </w:r>
      <w:r w:rsidRPr="00792C58">
        <w:t xml:space="preserve"> </w:t>
      </w:r>
      <w:r>
        <w:t xml:space="preserve">i to: </w:t>
      </w:r>
    </w:p>
    <w:p w:rsidRDefault="002156AD" w:rsidP="002156AD" w:rsidR="002156AD" w:rsidRPr="00F655DD"/>
    <w:p w:rsidRDefault="002156AD" w:rsidP="002156AD" w:rsidR="002156AD">
      <w:pPr>
        <w:numPr>
          <w:ilvl w:val="0"/>
          <w:numId w:val="13"/>
        </w:numPr>
      </w:pPr>
      <w:r w:rsidRPr="00F323BE">
        <w:t xml:space="preserve">k.č.br. 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 </w:t>
      </w:r>
    </w:p>
    <w:p w:rsidRDefault="00652F15" w:rsidP="00652F15" w:rsidR="00652F15" w:rsidRPr="00F323BE"/>
    <w:p w:rsidRDefault="00652F15" w:rsidP="00652F15" w:rsidR="00652F15">
      <w:pPr>
        <w:jc w:val="both"/>
      </w:pPr>
      <w:r>
        <w:t>3.1 Zaprimljeno 21.11.2012. broj Z-1567/12</w:t>
      </w:r>
    </w:p>
    <w:p w:rsidRDefault="00652F15" w:rsidP="00652F15" w:rsidR="00652F15">
      <w:pPr>
        <w:jc w:val="both"/>
      </w:pPr>
      <w:r>
        <w:t xml:space="preserve">Na temelju rješenja Trgovačkog suda u Zagrebu od 24. studenog 2011.g. br. 72 St-977/2011 i Potvrde o imenovanju od 24. studenog 2011.g. br. 72 St-977/2011 zabilježuje se otvaranje stečajnog postupka nad trgovačkim društvom Walta Metal d.o.o., Zlatar Bistrica, Stjepana Radića 5, OIB: 57282201514, te imenovanje stečajnog upravitelja Bajić Vesne, Kutina, Trg kralja Tomislava 10/1, OIB: 19094169208 na nekretninama upisanim u A.   </w:t>
      </w:r>
    </w:p>
    <w:p w:rsidRDefault="00652F15" w:rsidP="00652F15" w:rsidR="00652F15">
      <w:pPr>
        <w:jc w:val="both"/>
      </w:pPr>
      <w:r>
        <w:t xml:space="preserve">    </w:t>
      </w:r>
    </w:p>
    <w:p w:rsidRDefault="00652F15" w:rsidP="00652F15" w:rsidR="00652F15">
      <w:pPr>
        <w:jc w:val="both"/>
      </w:pPr>
      <w:r>
        <w:t>1.1 Zaprimljeno 15.10.2015.g. pod brojem Z-5775/2015</w:t>
      </w:r>
    </w:p>
    <w:p w:rsidRDefault="00652F15" w:rsidP="00652F15" w:rsidR="002156AD">
      <w:pPr>
        <w:jc w:val="both"/>
      </w:pPr>
      <w:r>
        <w:t>ZABILJEŽBA, ZAKLJUČAK O PRODAJI TRGOVAČKI SUD U ZAGREBU ST-977/2011 12.10.2015, RJEŠENJE TRGOVAČKOG SUDA BR. ST-977/2011-62 20.07.2015, prodaje u stečajnom postupku i određivanje I javne dražbe.</w:t>
      </w:r>
    </w:p>
    <w:p w:rsidRDefault="002156AD" w:rsidP="008E1158" w:rsidR="002156AD">
      <w:pPr>
        <w:jc w:val="both"/>
      </w:pPr>
    </w:p>
    <w:p w:rsidRDefault="008E1158" w:rsidP="008E1158" w:rsidR="008E1158" w:rsidRPr="00776680">
      <w:pPr>
        <w:jc w:val="both"/>
      </w:pPr>
      <w:r w:rsidRPr="00776680">
        <w:t xml:space="preserve">V Zaključak o predaji nekretnine kupcu, uz potvrdu pravomoćnosti na rješenju o dosudi nekretnine i potvrdu dozvole upisa iz točke I izreke dostavit će ovaj sud </w:t>
      </w:r>
      <w:r w:rsidR="0025470F" w:rsidRPr="00776680">
        <w:t xml:space="preserve">zemljišnim knjigama Općinskog </w:t>
      </w:r>
      <w:r w:rsidR="003F0B02" w:rsidRPr="00776680">
        <w:t xml:space="preserve">suda u </w:t>
      </w:r>
      <w:r w:rsidR="00E65236">
        <w:t>Zlataru, Zemljišnoknjižni odjel Zlatar</w:t>
      </w:r>
      <w:r w:rsidR="003F0B02" w:rsidRPr="00776680">
        <w:t>.</w:t>
      </w:r>
    </w:p>
    <w:p w:rsidRDefault="001B2839" w:rsidP="008E1158" w:rsidR="001B2839">
      <w:pPr>
        <w:jc w:val="center"/>
      </w:pPr>
    </w:p>
    <w:p w:rsidRDefault="001B2839" w:rsidP="008E1158" w:rsidR="001B2839">
      <w:pPr>
        <w:jc w:val="center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134E34" w:rsidP="003A5DEC" w:rsidR="00134E34" w:rsidRPr="00792C58">
      <w:pPr>
        <w:ind w:firstLine="708"/>
        <w:jc w:val="both"/>
      </w:pPr>
      <w:r w:rsidRPr="00792C58">
        <w:t>Rješenjem ovog suda broj St-</w:t>
      </w:r>
      <w:r>
        <w:t xml:space="preserve">977/2011 </w:t>
      </w:r>
      <w:r w:rsidRPr="00792C58">
        <w:t xml:space="preserve">od </w:t>
      </w:r>
      <w:r>
        <w:t>24. studenoga</w:t>
      </w:r>
      <w:r w:rsidRPr="00792C58">
        <w:t xml:space="preserve"> 201</w:t>
      </w:r>
      <w:r>
        <w:t>1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134E34" w:rsidP="00134E34" w:rsidR="00134E34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134E34" w:rsidP="00134E34" w:rsidR="00134E34">
      <w:pPr>
        <w:jc w:val="both"/>
      </w:pPr>
      <w:r w:rsidRPr="00645508">
        <w:tab/>
      </w:r>
      <w:r>
        <w:t>Pravomoćnim rješenjem ovog suda od 20. srpnja 2015. određenja je prodaja nekretnina stečajnog dužnika opisanih toč.I ovog zaključka u stečajnom postupku, uz odgovarajuću primjenu odredaba OZ-a.</w:t>
      </w:r>
    </w:p>
    <w:p w:rsidRDefault="00134E34" w:rsidP="00134E34" w:rsidR="00134E34">
      <w:pPr>
        <w:jc w:val="both"/>
      </w:pPr>
      <w:r>
        <w:tab/>
        <w:t>Procjenu nekretnina napravio je stalni sudski vještak za graditeljstvo Josip Mikoč, dipl.ing., Kutina, I. Gundulića 4.</w:t>
      </w:r>
    </w:p>
    <w:p w:rsidRDefault="003F114B" w:rsidP="00134E34" w:rsidR="008E1158" w:rsidRPr="00776680">
      <w:pPr>
        <w:ind w:firstLine="708"/>
        <w:jc w:val="both"/>
      </w:pPr>
      <w:r w:rsidRPr="00776680">
        <w:t xml:space="preserve">Zaključkom ovoga suda od </w:t>
      </w:r>
      <w:r w:rsidR="00134E34">
        <w:t>21</w:t>
      </w:r>
      <w:r w:rsidR="00776680">
        <w:t>.</w:t>
      </w:r>
      <w:r w:rsidR="00134E34">
        <w:t xml:space="preserve"> srpnja</w:t>
      </w:r>
      <w:r w:rsidRPr="00776680">
        <w:t xml:space="preserve"> 201</w:t>
      </w:r>
      <w:r w:rsidR="00134E34">
        <w:t>6</w:t>
      </w:r>
      <w:r w:rsidRPr="00776680">
        <w:t>. godine određeni su uvjeti i način prodaje te je utvrđena vrijednost nekretnina stečajnog dužnika (članak 164.st.3. SZ-a)</w:t>
      </w:r>
      <w:r w:rsidR="008200F1">
        <w:t xml:space="preserve"> za dražbu zakazanu za 20. rujna 2016. godine</w:t>
      </w:r>
      <w:r w:rsidRPr="00776680">
        <w:t xml:space="preserve"> u iznosu od </w:t>
      </w:r>
      <w:r w:rsidR="002156AD">
        <w:t>70</w:t>
      </w:r>
      <w:r w:rsidR="009F5F78">
        <w:t>.000,00 kuna</w:t>
      </w:r>
      <w:r w:rsidR="008200F1">
        <w:t>.</w:t>
      </w:r>
    </w:p>
    <w:p w:rsidRDefault="008E1158" w:rsidP="00134E34" w:rsidR="00DF77A0">
      <w:pPr>
        <w:ind w:firstLine="708"/>
        <w:jc w:val="both"/>
      </w:pPr>
      <w:r w:rsidRPr="00776680">
        <w:lastRenderedPageBreak/>
        <w:t xml:space="preserve">Na </w:t>
      </w:r>
      <w:r w:rsidR="009D4A31" w:rsidRPr="00776680">
        <w:t xml:space="preserve">usmenoj javnoj dražbi održanoj </w:t>
      </w:r>
      <w:r w:rsidR="00134E34">
        <w:t>20</w:t>
      </w:r>
      <w:r w:rsidR="003F0B02" w:rsidRPr="00776680">
        <w:t>.</w:t>
      </w:r>
      <w:r w:rsidR="00134E34">
        <w:t xml:space="preserve"> rujna</w:t>
      </w:r>
      <w:r w:rsidRPr="00776680">
        <w:t xml:space="preserve"> 201</w:t>
      </w:r>
      <w:r w:rsidR="00134E34">
        <w:t>6</w:t>
      </w:r>
      <w:r w:rsidRPr="00776680">
        <w:t xml:space="preserve">. godine ponuditelj s najvećom ponuđenom cijenom, koji je ispunio sve uvjete iz zaključka o prodaji od </w:t>
      </w:r>
      <w:r w:rsidR="00134E34">
        <w:t>21</w:t>
      </w:r>
      <w:r w:rsidR="003F0B02" w:rsidRPr="00776680">
        <w:t>.</w:t>
      </w:r>
      <w:r w:rsidR="00134E34">
        <w:t xml:space="preserve"> srpnja</w:t>
      </w:r>
      <w:r w:rsidR="006603B6" w:rsidRPr="00776680">
        <w:t xml:space="preserve"> 201</w:t>
      </w:r>
      <w:r w:rsidR="00134E34">
        <w:t>6</w:t>
      </w:r>
      <w:r w:rsidRPr="00776680">
        <w:t xml:space="preserve">. godine bio je </w:t>
      </w:r>
      <w:r w:rsidR="00493533" w:rsidRPr="00776680">
        <w:t xml:space="preserve">kupac </w:t>
      </w:r>
      <w:r w:rsidR="00134E34" w:rsidRPr="00506DB2">
        <w:t>MIKOM d.o.o., Zlatar Bistrica, Ulica Stjepana Radića 1/A, OIB:23959017603</w:t>
      </w:r>
      <w:r w:rsidR="00134E34">
        <w:t>,</w:t>
      </w:r>
      <w:r w:rsidR="003F114B" w:rsidRPr="00776680">
        <w:t xml:space="preserve">, koji je i kupio predmetnu nekretninu za iznos od </w:t>
      </w:r>
      <w:r w:rsidR="002156AD">
        <w:t>7</w:t>
      </w:r>
      <w:r w:rsidR="00134E34">
        <w:t>0.000,00 kuna</w:t>
      </w:r>
      <w:r w:rsidR="00DF77A0" w:rsidRPr="000D372D">
        <w:t>.</w:t>
      </w:r>
    </w:p>
    <w:p w:rsidRDefault="008E1158" w:rsidP="00493533" w:rsidR="00493533" w:rsidRPr="00776680">
      <w:pPr>
        <w:jc w:val="both"/>
      </w:pPr>
      <w:r w:rsidRPr="00776680">
        <w:t>Oglas o prodaji nekretnine objavljen je na oglasnoj ploči suda,</w:t>
      </w:r>
      <w:r w:rsidR="00DF77A0">
        <w:t xml:space="preserve"> e oglasnoj ploči, </w:t>
      </w:r>
      <w:r w:rsidRPr="00776680">
        <w:t>putem web stran</w:t>
      </w:r>
      <w:r w:rsidR="002E2698">
        <w:t>ice Hrvatske gospodarske komore</w:t>
      </w:r>
      <w:r w:rsidR="00DF77A0">
        <w:t xml:space="preserve">, stečajevi.com </w:t>
      </w:r>
      <w:r w:rsidRPr="00776680">
        <w:t xml:space="preserve">i Visokog trgovačkog suda RH. Budući da su ispunjeni uvjeti za dosudu nekretnine, temeljem članka 103. Ovršenog zakona riješeno je kao u izreci ovog rješenja pod točkom I. Ovo rješenje će sud objaviti na </w:t>
      </w:r>
      <w:r w:rsidR="008200F1">
        <w:t>E oglasnoj ploči suda.</w:t>
      </w:r>
      <w:r w:rsidRPr="00776680">
        <w:t xml:space="preserve"> </w:t>
      </w:r>
    </w:p>
    <w:p w:rsidRDefault="00493533" w:rsidP="00493533" w:rsidR="00493533" w:rsidRPr="00776680">
      <w:pPr>
        <w:jc w:val="both"/>
      </w:pPr>
      <w:r w:rsidRPr="00776680">
        <w:t xml:space="preserve">Kupac je dužan položiti kupovninu, sukladno zaključku o prodaji od </w:t>
      </w:r>
      <w:r w:rsidR="00134E34">
        <w:t>21</w:t>
      </w:r>
      <w:r w:rsidR="00DF77A0">
        <w:t>.</w:t>
      </w:r>
      <w:r w:rsidR="00134E34">
        <w:t xml:space="preserve"> srpnja</w:t>
      </w:r>
      <w:r w:rsidRPr="00776680">
        <w:t xml:space="preserve"> 201</w:t>
      </w:r>
      <w:r w:rsidR="00134E34">
        <w:t>6</w:t>
      </w:r>
      <w:r w:rsidRPr="00776680">
        <w:t>., na način određen pod točkom II izreke.</w:t>
      </w:r>
    </w:p>
    <w:p w:rsidRDefault="008E1158" w:rsidP="001B19F6" w:rsidR="008E1158" w:rsidRPr="00776680">
      <w:pPr>
        <w:tabs>
          <w:tab w:pos="360" w:val="left"/>
        </w:tabs>
        <w:jc w:val="both"/>
      </w:pPr>
      <w:r w:rsidRPr="00776680">
        <w:t xml:space="preserve">Nakon pravomoćnosti rješenja o dosudi nekretnine, sud će dostaviti nadležnom zemljišnoknjižnom sudu ovo rješenje radi upisa prava vlasništva kupca te brisanja prava i tereta na predmetnoj nekretninu, sve određeno kao po </w:t>
      </w:r>
      <w:r w:rsidR="008200F1">
        <w:t>III</w:t>
      </w:r>
      <w:r w:rsidR="002156AD">
        <w:t xml:space="preserve"> i IV</w:t>
      </w:r>
      <w:r w:rsidRPr="00776680">
        <w:t xml:space="preserve"> izreke. Predaja nekretnine kupcu odredit će se  zaključkom, sve u skladu s člankom 108. Ovršnog zakona, temeljem stanja spisa, odlučeno je kao pod V izreke  rješenja.</w:t>
      </w:r>
    </w:p>
    <w:p w:rsidRDefault="001B2839" w:rsidP="009D4A31" w:rsidR="001B2839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8E1158" w:rsidP="009D4A31" w:rsidR="009D4A31" w:rsidRPr="00776680">
      <w:pPr>
        <w:pStyle w:val="Tijeloteksta"/>
        <w:ind w:left="2124"/>
        <w:rPr>
          <w:rFonts w:cs="Times New Roman" w:hAnsi="Times New Roman" w:ascii="Times New Roman"/>
          <w:sz w:val="24"/>
        </w:rPr>
      </w:pPr>
      <w:r w:rsidRPr="00776680">
        <w:rPr>
          <w:rFonts w:cs="Times New Roman" w:hAnsi="Times New Roman" w:ascii="Times New Roman"/>
          <w:sz w:val="24"/>
        </w:rPr>
        <w:t>U Zagrebu,</w:t>
      </w:r>
      <w:r w:rsidRPr="00776680">
        <w:rPr>
          <w:rFonts w:cs="Times New Roman" w:hAnsi="Times New Roman" w:ascii="Times New Roman"/>
          <w:b/>
          <w:sz w:val="24"/>
        </w:rPr>
        <w:t xml:space="preserve">  </w:t>
      </w:r>
      <w:r w:rsidR="00D11C43">
        <w:rPr>
          <w:rFonts w:cs="Times New Roman" w:hAnsi="Times New Roman" w:ascii="Times New Roman"/>
          <w:sz w:val="24"/>
        </w:rPr>
        <w:t>20</w:t>
      </w:r>
      <w:r w:rsidRPr="00776680">
        <w:rPr>
          <w:rFonts w:cs="Times New Roman" w:hAnsi="Times New Roman" w:ascii="Times New Roman"/>
          <w:sz w:val="24"/>
        </w:rPr>
        <w:t>.</w:t>
      </w:r>
      <w:r w:rsidR="00D11C43">
        <w:rPr>
          <w:rFonts w:cs="Times New Roman" w:hAnsi="Times New Roman" w:ascii="Times New Roman"/>
          <w:sz w:val="24"/>
        </w:rPr>
        <w:t xml:space="preserve"> rujna</w:t>
      </w:r>
      <w:r w:rsidRPr="00776680">
        <w:rPr>
          <w:rFonts w:cs="Times New Roman" w:hAnsi="Times New Roman" w:ascii="Times New Roman"/>
          <w:sz w:val="24"/>
        </w:rPr>
        <w:t xml:space="preserve">  20</w:t>
      </w:r>
      <w:r w:rsidR="003F114B" w:rsidRPr="00776680">
        <w:rPr>
          <w:rFonts w:cs="Times New Roman" w:hAnsi="Times New Roman" w:ascii="Times New Roman"/>
          <w:sz w:val="24"/>
        </w:rPr>
        <w:t>1</w:t>
      </w:r>
      <w:r w:rsidR="00D11C43">
        <w:rPr>
          <w:rFonts w:cs="Times New Roman" w:hAnsi="Times New Roman" w:ascii="Times New Roman"/>
          <w:sz w:val="24"/>
        </w:rPr>
        <w:t>6</w:t>
      </w:r>
      <w:r w:rsidRPr="00776680">
        <w:rPr>
          <w:rFonts w:cs="Times New Roman" w:hAnsi="Times New Roman" w:ascii="Times New Roman"/>
          <w:sz w:val="24"/>
        </w:rPr>
        <w:t>.</w:t>
      </w:r>
      <w:r w:rsidR="009D4A31" w:rsidRPr="00776680">
        <w:rPr>
          <w:rFonts w:cs="Times New Roman" w:hAnsi="Times New Roman" w:ascii="Times New Roman"/>
          <w:sz w:val="24"/>
        </w:rPr>
        <w:t xml:space="preserve"> </w:t>
      </w:r>
      <w:r w:rsidRPr="00776680">
        <w:rPr>
          <w:rFonts w:cs="Times New Roman" w:hAnsi="Times New Roman" w:ascii="Times New Roman"/>
          <w:sz w:val="24"/>
        </w:rPr>
        <w:t>godine</w:t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</w:p>
    <w:p w:rsidRDefault="00776680" w:rsidP="00E91121" w:rsidR="00B269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B269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694B" w:rsidP="00E91121" w:rsidR="00B269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694B" w:rsidP="00E91121" w:rsidR="00B269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694B" w:rsidP="00E91121" w:rsidR="00B269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694B" w:rsidP="00E91121" w:rsidR="00B269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6656E" w:rsidP="00B2694B" w:rsidR="0096656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56A5E" w:rsidP="0096656E" w:rsidR="00A56A5E" w:rsidRPr="00776680">
      <w:pPr>
        <w:pStyle w:val="Tijeloteksta"/>
        <w:rPr>
          <w:rFonts w:cs="Times New Roman" w:hAnsi="Times New Roman" w:ascii="Times New Roman"/>
          <w:sz w:val="24"/>
        </w:rPr>
      </w:pPr>
    </w:p>
    <w:p w:rsidRDefault="00A56A5E" w:rsidP="008E1158" w:rsidR="00A56A5E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3F114B" w:rsidR="003F114B" w:rsidRPr="00776680">
      <w:pPr>
        <w:jc w:val="both"/>
      </w:pPr>
      <w:r w:rsidRPr="00776680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76680">
          <w:t>Visoki trgovački sud</w:t>
        </w:r>
      </w:smartTag>
      <w:r w:rsidRPr="00776680">
        <w:t xml:space="preserve"> RH u roku od 8 dana od dana dostave rješenja.  </w:t>
      </w:r>
    </w:p>
    <w:p w:rsidRDefault="00186678" w:rsidP="00776680" w:rsidR="00186678">
      <w:pPr>
        <w:jc w:val="both"/>
      </w:pPr>
    </w:p>
    <w:p w:rsidRDefault="00A56A5E" w:rsidP="00DF77A0" w:rsidR="00A56A5E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p w:rsidRDefault="00B2694B" w:rsidP="00D11C43" w:rsidR="00B2694B">
      <w:pPr>
        <w:jc w:val="both"/>
      </w:pPr>
    </w:p>
    <w:sectPr w:rsidSect="009D4A31" w:rsidR="00B2694B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D4" w:rsidR="009312D4">
      <w:r>
        <w:separator/>
      </w:r>
    </w:p>
  </w:endnote>
  <w:endnote w:id="0" w:type="continuationSeparator">
    <w:p w:rsidRDefault="009312D4" w:rsidR="0093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D4" w:rsidR="009312D4">
      <w:r>
        <w:separator/>
      </w:r>
    </w:p>
  </w:footnote>
  <w:footnote w:id="0" w:type="continuationSeparator">
    <w:p w:rsidRDefault="009312D4" w:rsidR="0093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48E" w:rsidR="006C04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75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C048E" w:rsidP="009D4A31" w:rsidR="006C048E" w:rsidRPr="00DF21E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B22F9">
      <w:t>72 St-977/2011</w:t>
    </w:r>
  </w:p>
  <w:p w:rsidRDefault="006C048E" w:rsidR="006C048E" w:rsidRPr="00DF21EC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845DFE"/>
    <w:multiLevelType w:val="hybridMultilevel"/>
    <w:tmpl w:val="DE260CBA"/>
    <w:lvl w:tplc="705AAE44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8D00C5"/>
    <w:multiLevelType w:val="hybridMultilevel"/>
    <w:tmpl w:val="8278D7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2B50B3"/>
    <w:multiLevelType w:val="hybridMultilevel"/>
    <w:tmpl w:val="30C42AEC"/>
    <w:lvl w:tplc="A5C2AE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3"/>
  </w:num>
  <w:num w:numId="9">
    <w:abstractNumId w:val="0"/>
  </w:num>
  <w:num w:numId="10">
    <w:abstractNumId w:val="3"/>
  </w:num>
  <w:num w:numId="11">
    <w:abstractNumId w:val="6"/>
  </w:num>
  <w:num w:numId="12">
    <w:abstractNumId w:val="11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126DDB"/>
    <w:rsid w:val="00134E34"/>
    <w:rsid w:val="001668A3"/>
    <w:rsid w:val="00186678"/>
    <w:rsid w:val="001B19F6"/>
    <w:rsid w:val="001B2839"/>
    <w:rsid w:val="001B38C7"/>
    <w:rsid w:val="001C6C8B"/>
    <w:rsid w:val="001D526A"/>
    <w:rsid w:val="002156AD"/>
    <w:rsid w:val="002370C0"/>
    <w:rsid w:val="0025470F"/>
    <w:rsid w:val="00273524"/>
    <w:rsid w:val="002C0A4E"/>
    <w:rsid w:val="002E2698"/>
    <w:rsid w:val="003A5DEC"/>
    <w:rsid w:val="003B22F9"/>
    <w:rsid w:val="003C5C45"/>
    <w:rsid w:val="003E45D6"/>
    <w:rsid w:val="003F0B02"/>
    <w:rsid w:val="003F114B"/>
    <w:rsid w:val="004213DB"/>
    <w:rsid w:val="00493533"/>
    <w:rsid w:val="004A3165"/>
    <w:rsid w:val="004C3116"/>
    <w:rsid w:val="004D65F7"/>
    <w:rsid w:val="005226E3"/>
    <w:rsid w:val="00565271"/>
    <w:rsid w:val="00571C30"/>
    <w:rsid w:val="005F7B9D"/>
    <w:rsid w:val="00652F15"/>
    <w:rsid w:val="006603B6"/>
    <w:rsid w:val="00670DA4"/>
    <w:rsid w:val="006C048E"/>
    <w:rsid w:val="006D400C"/>
    <w:rsid w:val="00776680"/>
    <w:rsid w:val="008200F1"/>
    <w:rsid w:val="008A7DA2"/>
    <w:rsid w:val="008E1158"/>
    <w:rsid w:val="008F2C30"/>
    <w:rsid w:val="00903036"/>
    <w:rsid w:val="00914393"/>
    <w:rsid w:val="009312D4"/>
    <w:rsid w:val="00941FAD"/>
    <w:rsid w:val="0096656E"/>
    <w:rsid w:val="009A4C57"/>
    <w:rsid w:val="009D4A31"/>
    <w:rsid w:val="009D4BC9"/>
    <w:rsid w:val="009F5F78"/>
    <w:rsid w:val="00A56A5E"/>
    <w:rsid w:val="00A70F24"/>
    <w:rsid w:val="00AD1FA2"/>
    <w:rsid w:val="00AE056B"/>
    <w:rsid w:val="00AE13B9"/>
    <w:rsid w:val="00B15F03"/>
    <w:rsid w:val="00B1675A"/>
    <w:rsid w:val="00B2694B"/>
    <w:rsid w:val="00B31BEA"/>
    <w:rsid w:val="00B565FF"/>
    <w:rsid w:val="00BA62AD"/>
    <w:rsid w:val="00C75A1B"/>
    <w:rsid w:val="00CC4487"/>
    <w:rsid w:val="00CD77AB"/>
    <w:rsid w:val="00D11C43"/>
    <w:rsid w:val="00D21203"/>
    <w:rsid w:val="00D42206"/>
    <w:rsid w:val="00DA3AC7"/>
    <w:rsid w:val="00DB2982"/>
    <w:rsid w:val="00DF21EC"/>
    <w:rsid w:val="00DF77A0"/>
    <w:rsid w:val="00E17FA1"/>
    <w:rsid w:val="00E65236"/>
    <w:rsid w:val="00F00E13"/>
    <w:rsid w:val="00F04A54"/>
    <w:rsid w:val="00F23014"/>
    <w:rsid w:val="00F305D8"/>
    <w:rsid w:val="00F323BE"/>
    <w:rsid w:val="00F3492B"/>
    <w:rsid w:val="00F8383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6656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6656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6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7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75A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7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7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6656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6656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6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7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75A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7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7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00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29285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6944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7862968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44484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738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29536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CENTAR BANKA dioničko društvo u stečaju,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CENTAR BANKA dioničko društvo u stečaju, OIB 89296739230,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OIB 03491070415,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CENTAR BANKA dioničko društvo u stečaju, OIB 89296739230, Heinzelova 47/a, 10000 Zagreb</item>
      <item>Damir Mikić, Trnjanska c. 23, 10000 Zagreb</item>
      <item>javnost</item>
      <item>RH, MF, Porezna uprava, Av. Dubrovnik 32, 10000 Zagreb</item>
      <item>Vesna Bajić, odvj., Trg kralja Tomislava 10/I, 44320 Kutina</item>
      <item>Goran Jedličko, OIB 03491070415, Pročiteljska 5, 10000 Zagreb</item>
      <item>Županijsko državno odvjetništvo u Zagrebu</item>
      <item>RH, MF, Porezna uprava, Ivana Rendića 5, 49000 Krapina</item>
      <item>OD Hačić, Kallay &amp; Partneri d.o.o., Ilica 1/A, 10000 Zagreb</item>
      <item>Općinski sud u Zlataru, zemljišno-knjižni odjel, x, 49250 Zlatar</item>
    </derivirana_varijabla>
  </DomainObject.Predmet.OstaliListFormatedWithAdressOIB>
  <DomainObject.Predmet.OstaliListNazivFormated>
    <izvorni_sadrzaj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NazivFormated_1"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NazivFormated>
  <DomainObject.Predmet.OstaliListNazivFormatedOIB>
    <izvorni_sadrzaj>
      <item>ŽUPANIJSKO DRŽAVNO ODVJETNIŠTVO U ZAGREBU, STALNA SLUŽBA U ZLATARU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OstaliListNazivFormatedOIB_1">
      <item>ŽUPANIJSKO DRŽAVNO ODVJETNIŠTVO U ZAGREBU, STALNA SLUŽBA U ZLATARU</item>
      <item>CENTAR BANKA dioničko društvo u stečaju, OIB 89296739230</item>
      <item>Damir Mikić</item>
      <item>javnost</item>
      <item>RH, MF, Porezna uprava</item>
      <item>Vesna Bajić, odvj.</item>
      <item>Goran Jedličko, OIB 03491070415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REPUBLIKA HRVATSKA MINISTARSTVO FINANCIJA, POREZNA UPRAVA, PODRUČNI URED KRAPINA</item>
      <item>MIKOM društvo s ograničenom odgovornošću za proizvodnju, trgovinu i usluge</item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izvorni_sadrzaj>
    <derivirana_varijabla naziv="DomainObject.Predmet.SudioniciListNaziv_1">
      <item>WALTA METAL d.o.o.</item>
      <item>REPUBLIKA HRVATSKA MINISTARSTVO FINANCIJA, POREZNA UPRAVA, PODRUČNI URED KRAPINA</item>
      <item>MIKOM društvo s ograničenom odgovornošću za proizvodnju, trgovinu i usluge</item>
      <item>ŽUPANIJSKO DRŽAVNO ODVJETNIŠTVO U ZAGREBU, STALNA SLUŽBA U ZLATARU</item>
      <item>CENTAR BANKA dioničko društvo u stečaju</item>
      <item>Damir Mikić</item>
      <item>javnost</item>
      <item>RH, MF, Porezna uprava</item>
      <item>Vesna Bajić, odvj.</item>
      <item>Goran Jedličko</item>
      <item>Županijsko državno odvjetništvo u Zagrebu</item>
      <item>RH, MF, Porezna uprava</item>
      <item>OD Hačić, Kallay &amp; Partneri d.o.o.</item>
      <item>Općinski sud u Zlataru, zemljišno-knjižni odjel</item>
    </derivirana_varijabla>
  </DomainObject.Predmet.SudioniciListNaziv>
  <DomainObject.Predmet.SudioniciListAdressOIB>
    <izvorni_sadrzaj>
      <item>WALTA METAL d.o.o., OIB 57282201514, STJEPANA RADIĆA 5,49247 ZLATAR BISTRICA</item>
      <item>REPUBLIKA HRVATSKA MINISTARSTVO FINANCIJA, POREZNA UPRAVA, PODRUČNI URED KRAPINA, OIB 18683136487</item>
      <item>MIKOM društvo s ograničenom odgovornošću za proizvodnju, trgovinu i usluge, OIB 23959017603, Ulica Stjepana Radića 1/A,49247 Zlatar-Bistrica</item>
      <item>ŽUPANIJSKO DRŽAVNO ODVJETNIŠTVO U ZAGREBU, STALNA SLUŽBA U ZLATARU</item>
      <item>CENTAR BANKA dioničko društvo u stečaju, OIB 89296739230, Heinzelova 47/a,10000 Zagreb</item>
      <item>Damir Mikić, Trnjanska c. 23,10000 Zagreb</item>
      <item>javnost</item>
      <item>RH, MF, Porezna uprava, Av. Dubrovnik 32,10000 Zagreb</item>
      <item>Vesna Bajić, odvj., Trg kralja Tomislava 10/I,44320 Kutina</item>
      <item>Goran Jedličko, OIB 03491070415, Pročiteljska 5,10000 Zagreb</item>
      <item>Županijsko državno odvjetništvo u Zagrebu</item>
      <item>RH, MF, Porezna uprava, Ivana Rendića 5,49000 Krapina</item>
      <item>OD Hačić, Kallay &amp; Partneri d.o.o., Ilica 1/A,10000 Zagreb</item>
      <item>Općinski sud u Zlataru, zemljišno-knjižni odjel, x,49250 Zlatar</item>
    </izvorni_sadrzaj>
    <derivirana_varijabla naziv="DomainObject.Predmet.SudioniciListAdressOIB_1">
      <item>WALTA METAL d.o.o., OIB 57282201514, STJEPANA RADIĆA 5,49247 ZLATAR BISTRICA</item>
      <item>REPUBLIKA HRVATSKA MINISTARSTVO FINANCIJA, POREZNA UPRAVA, PODRUČNI URED KRAPINA, OIB 18683136487</item>
      <item>MIKOM društvo s ograničenom odgovornošću za proizvodnju, trgovinu i usluge, OIB 23959017603, Ulica Stjepana Radića 1/A,49247 Zlatar-Bistrica</item>
      <item>ŽUPANIJSKO DRŽAVNO ODVJETNIŠTVO U ZAGREBU, STALNA SLUŽBA U ZLATARU</item>
      <item>CENTAR BANKA dioničko društvo u stečaju, OIB 89296739230, Heinzelova 47/a,10000 Zagreb</item>
      <item>Damir Mikić, Trnjanska c. 23,10000 Zagreb</item>
      <item>javnost</item>
      <item>RH, MF, Porezna uprava, Av. Dubrovnik 32,10000 Zagreb</item>
      <item>Vesna Bajić, odvj., Trg kralja Tomislava 10/I,44320 Kutina</item>
      <item>Goran Jedličko, OIB 03491070415, Pročiteljska 5,10000 Zagreb</item>
      <item>Županijsko državno odvjetništvo u Zagrebu</item>
      <item>RH, MF, Porezna uprava, Ivana Rendića 5,49000 Krapina</item>
      <item>OD Hačić, Kallay &amp; Partneri d.o.o., Ilica 1/A,10000 Zagreb</item>
      <item>Općinski sud u Zlataru, zemljišno-knjižni odjel, x,49250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18683136487</item>
      <item>, OIB 23959017603</item>
      <item>, OIB null</item>
      <item>, OIB 89296739230</item>
      <item>, OIB null</item>
      <item>, OIB null</item>
      <item>, OIB null</item>
      <item>, OIB null</item>
      <item>, OIB 03491070415</item>
      <item>, OIB null</item>
      <item>, OIB null</item>
      <item>, OIB null</item>
      <item>, OIB null</item>
    </izvorni_sadrzaj>
    <derivirana_varijabla naziv="DomainObject.Predmet.SudioniciListNazivOIB_1">
      <item>, OIB 57282201514</item>
      <item>, OIB 18683136487</item>
      <item>, OIB 23959017603</item>
      <item>, OIB null</item>
      <item>, OIB 89296739230</item>
      <item>, OIB null</item>
      <item>, OIB null</item>
      <item>, OIB null</item>
      <item>, OIB null</item>
      <item>, OIB 03491070415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1354</properties:Words>
  <properties:Characters>7755</properties:Characters>
  <properties:Lines>209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2016-09-20T11:22:00Z</dcterms:created>
  <dc:creator>nribaric</dc:creator>
  <cp:lastModifiedBy>Jadranka Zelić</cp:lastModifiedBy>
  <cp:lastPrinted>2016-09-20T11:40:00Z</cp:lastPrinted>
  <dcterms:modified xmlns:xsi="http://www.w3.org/2001/XMLSchema-instance" xsi:type="dcterms:W3CDTF">2016-09-20T11:45:00Z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