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417a" w14:paraId="2bb417a" w:rsidRDefault="00072741" w:rsidP="00072741" w:rsidR="00072741">
      <w:pPr>
        <w:pStyle w:val="Bezproreda"/>
        <w15:collapsed w:val="false"/>
      </w:pPr>
      <w:bookmarkStart w:name="_GoBack" w:id="0"/>
      <w:bookmarkEnd w:id="0"/>
    </w:p>
    <w:p w:rsidRDefault="003B5BCF" w:rsidP="00072741" w:rsidR="00072741">
      <w:pPr>
        <w:pStyle w:val="Bezproreda"/>
        <w:ind w:firstLine="708" w:left="4956"/>
      </w:pPr>
      <w:r>
        <w:t>1 St-34/2014-260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  <w:jc w:val="center"/>
      </w:pPr>
      <w:r>
        <w:t>U   I M E     R E P U B L I K E      H R V A T S K E</w:t>
      </w:r>
    </w:p>
    <w:p w:rsidRDefault="00072741" w:rsidP="00072741" w:rsidR="00072741">
      <w:pPr>
        <w:pStyle w:val="Bezproreda"/>
        <w:jc w:val="center"/>
      </w:pPr>
    </w:p>
    <w:p w:rsidRDefault="00072741" w:rsidP="00072741" w:rsidR="00072741">
      <w:pPr>
        <w:pStyle w:val="Bezproreda"/>
        <w:jc w:val="center"/>
      </w:pPr>
      <w:r>
        <w:t>R J E Š E N J 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TRGOVAČKI SUD U BJELOVARU, po stečajnom sucu Branki </w:t>
      </w:r>
      <w:proofErr w:type="spellStart"/>
      <w:r>
        <w:t>Pleskalt</w:t>
      </w:r>
      <w:proofErr w:type="spellEnd"/>
      <w:r>
        <w:t>, u stečajnom predmetu nad trgovačkim društvom OPECO d.o.o. za proizvodnju, crijepa i proizvoda od pečene gline za građevinarstvo u stečaju, VIROVITICA, J. J. Strossmayera 106, OIB: 50588599367,    dana 16. studenog 2015. godine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  <w:jc w:val="center"/>
      </w:pPr>
      <w:r>
        <w:t>r i j e š i o     j 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9562EA" w:rsidP="00072741" w:rsidR="00F07CBE">
      <w:pPr>
        <w:pStyle w:val="Bezproreda"/>
      </w:pPr>
      <w:r>
        <w:t>I I</w:t>
      </w:r>
      <w:r w:rsidR="00F07CBE">
        <w:t xml:space="preserve">z </w:t>
      </w:r>
      <w:r w:rsidR="003B5BCF">
        <w:t>iznosa od  210</w:t>
      </w:r>
      <w:r w:rsidR="00F07CBE">
        <w:t>.000,00</w:t>
      </w:r>
      <w:r w:rsidR="00072741">
        <w:t xml:space="preserve"> kuna (slovima: </w:t>
      </w:r>
      <w:proofErr w:type="spellStart"/>
      <w:r w:rsidR="003B5BCF">
        <w:t>dvjestodesettisućakuna</w:t>
      </w:r>
      <w:proofErr w:type="spellEnd"/>
      <w:r>
        <w:t xml:space="preserve"> i 00lipa</w:t>
      </w:r>
      <w:r w:rsidR="001601B6">
        <w:t>) dobivenog prodajom</w:t>
      </w:r>
      <w:r w:rsidR="00F07CBE">
        <w:t xml:space="preserve">  </w:t>
      </w:r>
      <w:r w:rsidR="001601B6">
        <w:t>nekretnina upisanih</w:t>
      </w:r>
      <w:r w:rsidR="001833DA">
        <w:t xml:space="preserve"> u </w:t>
      </w:r>
      <w:proofErr w:type="spellStart"/>
      <w:r w:rsidR="001833DA">
        <w:t>zk</w:t>
      </w:r>
      <w:proofErr w:type="spellEnd"/>
      <w:r w:rsidR="001833DA">
        <w:t xml:space="preserve">. ul. br. </w:t>
      </w:r>
      <w:r w:rsidR="003B5BCF">
        <w:t xml:space="preserve">6381 k.o. Virovitica  i to </w:t>
      </w:r>
      <w:proofErr w:type="spellStart"/>
      <w:r w:rsidR="003B5BCF">
        <w:t>čkbr</w:t>
      </w:r>
      <w:proofErr w:type="spellEnd"/>
      <w:r w:rsidR="003B5BCF">
        <w:t xml:space="preserve">. 1959/1 i to poduložak br. 11, etaža br. 11 (0/0 dijela), </w:t>
      </w:r>
    </w:p>
    <w:p w:rsidRDefault="003B5BCF" w:rsidP="00072741" w:rsidR="003B5BCF">
      <w:pPr>
        <w:pStyle w:val="Bezproreda"/>
      </w:pPr>
    </w:p>
    <w:p w:rsidRDefault="00072741" w:rsidP="00072741" w:rsidR="00072741">
      <w:pPr>
        <w:pStyle w:val="Bezproreda"/>
      </w:pPr>
      <w:r>
        <w:t>namiruje se:</w:t>
      </w:r>
    </w:p>
    <w:p w:rsidRDefault="00072741" w:rsidP="00072741" w:rsidR="00072741">
      <w:pPr>
        <w:pStyle w:val="Bezproreda"/>
      </w:pPr>
    </w:p>
    <w:p w:rsidRDefault="00072741" w:rsidP="00072741" w:rsidR="00B23EA3">
      <w:pPr>
        <w:pStyle w:val="Bezproreda"/>
      </w:pPr>
      <w:r>
        <w:t>l.  trošak stečajnog postupka koji se odnosi na trošak unovčenja  temeljem odr</w:t>
      </w:r>
      <w:r w:rsidR="00CA43B2">
        <w:t xml:space="preserve">edbe članka  170. </w:t>
      </w:r>
      <w:r>
        <w:t>Stečajno</w:t>
      </w:r>
      <w:r w:rsidR="006F7C8E">
        <w:t>g z</w:t>
      </w:r>
      <w:r w:rsidR="001833DA">
        <w:t xml:space="preserve">akona u iznosu od  </w:t>
      </w:r>
      <w:r w:rsidR="003B5BCF">
        <w:t>10.500,00</w:t>
      </w:r>
      <w:r w:rsidR="00B23EA3">
        <w:t xml:space="preserve"> kuna (slovima: </w:t>
      </w:r>
      <w:proofErr w:type="spellStart"/>
      <w:r w:rsidR="003B5BCF">
        <w:t>desettisućapetstokuna</w:t>
      </w:r>
      <w:proofErr w:type="spellEnd"/>
      <w:r w:rsidR="003B5BCF">
        <w:t xml:space="preserve"> </w:t>
      </w:r>
      <w:r w:rsidR="00B23EA3">
        <w:t xml:space="preserve"> i 00lipa) što predstavlja 5% od ukupnog iznosa ostvarenog prodajom nekretnina,  </w:t>
      </w:r>
    </w:p>
    <w:p w:rsidRDefault="003B5BCF" w:rsidP="00072741" w:rsidR="003B5BCF">
      <w:pPr>
        <w:pStyle w:val="Bezproreda"/>
      </w:pPr>
    </w:p>
    <w:p w:rsidRDefault="00072741" w:rsidP="00072741" w:rsidR="00072741">
      <w:pPr>
        <w:pStyle w:val="Bezproreda"/>
      </w:pPr>
      <w:r>
        <w:t>2.</w:t>
      </w:r>
      <w:r w:rsidR="00CA43B2">
        <w:t xml:space="preserve"> preostalim iznosom od 199.500,00 kuna  u cijelosti se namiruje</w:t>
      </w:r>
      <w:r>
        <w:t xml:space="preserve"> </w:t>
      </w:r>
      <w:proofErr w:type="spellStart"/>
      <w:r>
        <w:t>razlučni</w:t>
      </w:r>
      <w:proofErr w:type="spellEnd"/>
      <w:r>
        <w:t xml:space="preserve"> vjerovnik</w:t>
      </w:r>
      <w:r w:rsidR="006F7C8E">
        <w:t xml:space="preserve"> </w:t>
      </w:r>
      <w:r w:rsidR="003B5BCF">
        <w:t>Grad Virovitica</w:t>
      </w:r>
      <w:r w:rsidR="00CA43B2">
        <w:t xml:space="preserve"> </w:t>
      </w:r>
      <w:r w:rsidR="006F7C8E">
        <w:t xml:space="preserve"> u izno</w:t>
      </w:r>
      <w:r w:rsidR="003B5BCF">
        <w:t>su od  42.662,90</w:t>
      </w:r>
      <w:r>
        <w:t xml:space="preserve"> kuna (slovima: </w:t>
      </w:r>
      <w:proofErr w:type="spellStart"/>
      <w:r w:rsidR="003B5BCF">
        <w:t>četrdesetdvijetisućešestošezdesetdvijekune</w:t>
      </w:r>
      <w:proofErr w:type="spellEnd"/>
      <w:r w:rsidR="003B5BCF">
        <w:t xml:space="preserve"> i </w:t>
      </w:r>
      <w:proofErr w:type="spellStart"/>
      <w:r w:rsidR="003B5BCF">
        <w:t>devedesetlipa</w:t>
      </w:r>
      <w:proofErr w:type="spellEnd"/>
      <w:r w:rsidR="003B5BCF">
        <w:t>),</w:t>
      </w:r>
      <w:r w:rsidR="00CA43B2">
        <w:t xml:space="preserve"> te </w:t>
      </w:r>
    </w:p>
    <w:p w:rsidRDefault="003B5BCF" w:rsidP="00072741" w:rsidR="003B5BCF">
      <w:pPr>
        <w:pStyle w:val="Bezproreda"/>
      </w:pPr>
    </w:p>
    <w:p w:rsidRDefault="003B5BCF" w:rsidP="00072741" w:rsidR="003B5BCF">
      <w:pPr>
        <w:pStyle w:val="Bezproreda"/>
      </w:pPr>
      <w:r>
        <w:t xml:space="preserve">3. </w:t>
      </w:r>
      <w:proofErr w:type="spellStart"/>
      <w:r>
        <w:t>razlučni</w:t>
      </w:r>
      <w:proofErr w:type="spellEnd"/>
      <w:r>
        <w:t xml:space="preserve"> vjerovnik Slatinska banka d.d. Slatina u iznosu od 156.837,10 kuna (slovima: </w:t>
      </w:r>
      <w:proofErr w:type="spellStart"/>
      <w:r>
        <w:t>stopedesetšesttisućaosamstotridesetsedamkuna</w:t>
      </w:r>
      <w:proofErr w:type="spellEnd"/>
      <w:r>
        <w:t xml:space="preserve"> i </w:t>
      </w:r>
      <w:proofErr w:type="spellStart"/>
      <w:r>
        <w:t>desetlipa</w:t>
      </w:r>
      <w:proofErr w:type="spellEnd"/>
      <w:r>
        <w:t>).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>II Isplata</w:t>
      </w:r>
      <w:r w:rsidR="00782AFB">
        <w:t xml:space="preserve"> </w:t>
      </w:r>
      <w:proofErr w:type="spellStart"/>
      <w:r w:rsidR="00782AFB">
        <w:t>razlučnim</w:t>
      </w:r>
      <w:proofErr w:type="spellEnd"/>
      <w:r w:rsidR="00782AFB">
        <w:t xml:space="preserve"> vjerovnicima </w:t>
      </w:r>
      <w:r>
        <w:t xml:space="preserve"> prema točki I izreke ovog rješenja uslijediti će</w:t>
      </w:r>
      <w:r w:rsidR="00782AFB">
        <w:t xml:space="preserve"> po pravomoćnosti ovog rješenja i to </w:t>
      </w:r>
      <w:proofErr w:type="spellStart"/>
      <w:r w:rsidR="00782AFB">
        <w:t>razlučnom</w:t>
      </w:r>
      <w:proofErr w:type="spellEnd"/>
      <w:r w:rsidR="00782AFB">
        <w:t xml:space="preserve"> vjerovniku Gradu Virovitica na </w:t>
      </w:r>
      <w:proofErr w:type="spellStart"/>
      <w:r w:rsidR="00782AFB">
        <w:t>žri</w:t>
      </w:r>
      <w:proofErr w:type="spellEnd"/>
      <w:r w:rsidR="00782AFB">
        <w:t xml:space="preserve">-račun br. IBAN: HR5523600001849100001 model HR68, poziv na odobrenje 5770-07942269267 te </w:t>
      </w:r>
      <w:proofErr w:type="spellStart"/>
      <w:r w:rsidR="00782AFB">
        <w:t>razlučnom</w:t>
      </w:r>
      <w:proofErr w:type="spellEnd"/>
      <w:r w:rsidR="00782AFB">
        <w:t xml:space="preserve"> vjerovniku Slatinskoj banci d.d. Slatina na žiro-račun br. IBAN: HR2324120091039990928 poziv na br. 2603-01840453.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6568DF" w:rsidR="00072741">
      <w:pPr>
        <w:pStyle w:val="Bezproreda"/>
        <w:jc w:val="center"/>
      </w:pPr>
      <w:r>
        <w:t>Obrazloženje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U stečajnom postupku nad stečajnim dužnikom  OPECO d.o.o. za proizvodnju, crijepa i proizvoda od pečene gline za građevinarstvo u stečaju, VIROVITICA, J. J. Strossmayera 106, OIB: 50588599367 utvrđeno je da u dužnikovu stečajnu masu ulaze nekretnine  opisane u točki I izreke ovog rješenja.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>Navedene nekretnine prodane su n</w:t>
      </w:r>
      <w:r w:rsidR="00B23EA3">
        <w:t xml:space="preserve">a javnoj dražbi održanoj dana 7.  srpnja </w:t>
      </w:r>
      <w:r>
        <w:t xml:space="preserve"> 2015. </w:t>
      </w:r>
      <w:r w:rsidR="006F7C8E">
        <w:t>godine za cijenu od</w:t>
      </w:r>
      <w:r w:rsidR="003B5BCF">
        <w:t xml:space="preserve"> ukupno 210</w:t>
      </w:r>
      <w:r w:rsidR="001601B6">
        <w:t>.</w:t>
      </w:r>
      <w:r w:rsidR="006F7C8E">
        <w:t>000,00</w:t>
      </w:r>
      <w:r w:rsidR="003B5BCF">
        <w:t xml:space="preserve"> kuna kupcu</w:t>
      </w:r>
      <w:r w:rsidR="001601B6">
        <w:t xml:space="preserve"> </w:t>
      </w:r>
      <w:r w:rsidR="001C36C1">
        <w:t xml:space="preserve">King </w:t>
      </w:r>
      <w:proofErr w:type="spellStart"/>
      <w:r w:rsidR="001C36C1">
        <w:t>Art</w:t>
      </w:r>
      <w:proofErr w:type="spellEnd"/>
      <w:r w:rsidR="001C36C1">
        <w:t xml:space="preserve"> Studio d.o.o. Virovitica</w:t>
      </w:r>
      <w:r w:rsidR="001601B6">
        <w:t>.</w:t>
      </w:r>
      <w:r>
        <w:t xml:space="preserve"> </w:t>
      </w:r>
    </w:p>
    <w:p w:rsidRDefault="00072741" w:rsidP="00072741" w:rsidR="00072741">
      <w:pPr>
        <w:pStyle w:val="Bezproreda"/>
      </w:pPr>
    </w:p>
    <w:p w:rsidRDefault="00782AFB" w:rsidP="00072741" w:rsidR="00072741">
      <w:pPr>
        <w:pStyle w:val="Bezproreda"/>
      </w:pPr>
      <w:r>
        <w:t>Nakon što je kupac uplatio kupoprodajnu cijenu</w:t>
      </w:r>
      <w:r w:rsidR="00072741">
        <w:t xml:space="preserve"> </w:t>
      </w:r>
      <w:proofErr w:type="spellStart"/>
      <w:r w:rsidR="00072741">
        <w:t>pristupljeno</w:t>
      </w:r>
      <w:proofErr w:type="spellEnd"/>
      <w:r>
        <w:t xml:space="preserve"> je </w:t>
      </w:r>
      <w:r w:rsidR="00072741">
        <w:t xml:space="preserve"> namirenju vjerovnika, u svezi</w:t>
      </w:r>
      <w:r w:rsidR="006F7C8E">
        <w:t xml:space="preserve"> čega je održano ročište dana 20. listopada</w:t>
      </w:r>
      <w:r w:rsidR="00072741">
        <w:t xml:space="preserve">  2</w:t>
      </w:r>
      <w:r w:rsidR="001C36C1">
        <w:t>015. godine,  na koje ročište su</w:t>
      </w:r>
      <w:r w:rsidR="00072741">
        <w:t xml:space="preserve">  pozvan</w:t>
      </w:r>
      <w:r w:rsidR="001C36C1">
        <w:t>i</w:t>
      </w:r>
      <w:r w:rsidR="00072741">
        <w:t xml:space="preserve"> </w:t>
      </w:r>
      <w:proofErr w:type="spellStart"/>
      <w:r w:rsidR="00072741">
        <w:t>razlučni</w:t>
      </w:r>
      <w:proofErr w:type="spellEnd"/>
      <w:r w:rsidR="00072741">
        <w:t xml:space="preserve"> vjerov</w:t>
      </w:r>
      <w:r w:rsidR="001C36C1">
        <w:t xml:space="preserve">nici Grad Virovitica i </w:t>
      </w:r>
      <w:r w:rsidR="006F7C8E">
        <w:t xml:space="preserve"> </w:t>
      </w:r>
      <w:r w:rsidR="001601B6">
        <w:t>Slatinska banka d.d. Slatina</w:t>
      </w:r>
      <w:r w:rsidR="00072741">
        <w:t xml:space="preserve">, koji je sukladno odredbi članka 117. Ovršnog zakona, u pozivu upozoren da će se tražbina vjerovnika koji ne dođe na ročište uzeti prema stanju koje proizlazi iz izvoda iz zemljišne knjige u spisu te da vjerovnici najkasnije na ročištu za diobu mogu drugim vjerovnicima osporiti tražbinu, njezinu visini i red namirenja. </w:t>
      </w:r>
    </w:p>
    <w:p w:rsidRDefault="00072741" w:rsidP="00072741" w:rsidR="00072741">
      <w:pPr>
        <w:pStyle w:val="Bezproreda"/>
      </w:pPr>
    </w:p>
    <w:p w:rsidRDefault="001C36C1" w:rsidP="00072741" w:rsidR="001C36C1">
      <w:pPr>
        <w:pStyle w:val="Bezproreda"/>
      </w:pPr>
      <w:r>
        <w:t xml:space="preserve">Na ročište nije pristupio </w:t>
      </w:r>
      <w:proofErr w:type="spellStart"/>
      <w:r>
        <w:t>razlučni</w:t>
      </w:r>
      <w:proofErr w:type="spellEnd"/>
      <w:r>
        <w:t xml:space="preserve"> vjerovnik Grad V</w:t>
      </w:r>
      <w:r w:rsidR="00A9422B">
        <w:t xml:space="preserve">irovitica iako je uredno pozvan, ali je </w:t>
      </w:r>
      <w:r w:rsidR="001130B8">
        <w:t xml:space="preserve">dostavio pismeni podnesak u kojem je naznačio ukupno potraživanje s naslova upisanog </w:t>
      </w:r>
      <w:proofErr w:type="spellStart"/>
      <w:r w:rsidR="001130B8">
        <w:t>razlučnog</w:t>
      </w:r>
      <w:proofErr w:type="spellEnd"/>
      <w:r w:rsidR="001130B8">
        <w:t xml:space="preserve"> prava.</w:t>
      </w:r>
    </w:p>
    <w:p w:rsidRDefault="001C36C1" w:rsidP="00072741" w:rsidR="001C36C1">
      <w:pPr>
        <w:pStyle w:val="Bezproreda"/>
      </w:pPr>
    </w:p>
    <w:p w:rsidRDefault="006F7C8E" w:rsidP="00072741" w:rsidR="00072741">
      <w:pPr>
        <w:pStyle w:val="Bezproreda"/>
      </w:pPr>
      <w:proofErr w:type="spellStart"/>
      <w:r>
        <w:t>Razlučni</w:t>
      </w:r>
      <w:proofErr w:type="spellEnd"/>
      <w:r>
        <w:t xml:space="preserve"> vjerovnik </w:t>
      </w:r>
      <w:r w:rsidR="001601B6">
        <w:t>Slatinska banka d.d. Slatina</w:t>
      </w:r>
      <w:r>
        <w:t xml:space="preserve">, </w:t>
      </w:r>
      <w:r w:rsidR="001130B8">
        <w:t xml:space="preserve">također je </w:t>
      </w:r>
      <w:r>
        <w:t xml:space="preserve">dostavio </w:t>
      </w:r>
      <w:r w:rsidR="001130B8">
        <w:t xml:space="preserve"> je </w:t>
      </w:r>
      <w:r w:rsidR="00072741">
        <w:t xml:space="preserve"> obračun</w:t>
      </w:r>
      <w:r w:rsidR="001130B8">
        <w:t xml:space="preserve"> svog  potraživanja.  Nitko od nazočnih na prijavljena potraživanja navedenih </w:t>
      </w:r>
      <w:proofErr w:type="spellStart"/>
      <w:r w:rsidR="001130B8">
        <w:t>razlučnih</w:t>
      </w:r>
      <w:proofErr w:type="spellEnd"/>
      <w:r w:rsidR="001130B8">
        <w:t xml:space="preserve"> vjerovnika </w:t>
      </w:r>
      <w:r w:rsidR="00072741">
        <w:t xml:space="preserve"> nije stavi</w:t>
      </w:r>
      <w:r w:rsidR="001130B8">
        <w:t>o nikakve primjedbe niti je ista</w:t>
      </w:r>
      <w:r w:rsidR="00072741">
        <w:t xml:space="preserve"> osporio.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>Stečajni upravitelj je predložio  da se na ime troškova izdvoji  i</w:t>
      </w:r>
      <w:r w:rsidR="001C36C1">
        <w:t>znos od 10.500,00</w:t>
      </w:r>
      <w:r>
        <w:t xml:space="preserve"> kuna  te je  stečajna sutkinja  iz iznosa dobivenog od kupovine izdvojila na ime troškova stečajnog postupka  iznos  od 5%  u skladu s odredbom članka 170. Stečajnog zakona  (NN br. 44/96, 29/99, 123/03, 82/06, 116/10, 25/12 i 133/12, dal</w:t>
      </w:r>
      <w:r w:rsidR="006023F9">
        <w:t>je: SZ).</w:t>
      </w:r>
      <w:r w:rsidR="001C36C1">
        <w:t xml:space="preserve"> </w:t>
      </w:r>
    </w:p>
    <w:p w:rsidRDefault="00072741" w:rsidP="00072741" w:rsidR="00072741">
      <w:pPr>
        <w:pStyle w:val="Bezproreda"/>
      </w:pPr>
    </w:p>
    <w:p w:rsidRDefault="006023F9" w:rsidP="00072741" w:rsidR="00072741">
      <w:pPr>
        <w:pStyle w:val="Bezproreda"/>
      </w:pPr>
      <w:r>
        <w:t xml:space="preserve">Preostalim iznosom od 199.500,00 kuna namiren je u cijelosti </w:t>
      </w:r>
      <w:proofErr w:type="spellStart"/>
      <w:r>
        <w:t>razlučni</w:t>
      </w:r>
      <w:proofErr w:type="spellEnd"/>
      <w:r>
        <w:t xml:space="preserve"> vjerovnik Grad Virovitica u iznosu od </w:t>
      </w:r>
      <w:r w:rsidR="001C36C1">
        <w:t xml:space="preserve">  42.662,90</w:t>
      </w:r>
      <w:r w:rsidR="006F7C8E">
        <w:t xml:space="preserve"> kuna</w:t>
      </w:r>
      <w:r w:rsidR="00072741">
        <w:t xml:space="preserve">  </w:t>
      </w:r>
      <w:r>
        <w:t>te je</w:t>
      </w:r>
      <w:r w:rsidR="001C36C1">
        <w:t xml:space="preserve"> djelomično </w:t>
      </w:r>
      <w:r w:rsidR="00072741">
        <w:t xml:space="preserve"> namiren  </w:t>
      </w:r>
      <w:proofErr w:type="spellStart"/>
      <w:r w:rsidR="00072741">
        <w:t>razlučni</w:t>
      </w:r>
      <w:proofErr w:type="spellEnd"/>
      <w:r w:rsidR="00072741">
        <w:t xml:space="preserve"> vjerovnik </w:t>
      </w:r>
      <w:r w:rsidR="001C36C1">
        <w:t>Slatinska banka d.d. Slatina u iznosu od 156.837,10 kuna.</w:t>
      </w:r>
    </w:p>
    <w:p w:rsidRDefault="001601B6" w:rsidP="00072741" w:rsidR="001601B6">
      <w:pPr>
        <w:pStyle w:val="Bezproreda"/>
      </w:pPr>
    </w:p>
    <w:p w:rsidRDefault="005E63FA" w:rsidP="00072741" w:rsidR="005E63FA">
      <w:pPr>
        <w:pStyle w:val="Bezproreda"/>
      </w:pPr>
      <w:r>
        <w:t xml:space="preserve">Iznosi kojim će biti namireni </w:t>
      </w:r>
      <w:proofErr w:type="spellStart"/>
      <w:r>
        <w:t>razlučni</w:t>
      </w:r>
      <w:proofErr w:type="spellEnd"/>
      <w:r>
        <w:t xml:space="preserve"> vjerovnici prebaciti će se na žiro-račune </w:t>
      </w:r>
      <w:proofErr w:type="spellStart"/>
      <w:r>
        <w:t>razlučnih</w:t>
      </w:r>
      <w:proofErr w:type="spellEnd"/>
      <w:r>
        <w:t xml:space="preserve"> vjerovnika n</w:t>
      </w:r>
      <w:r w:rsidR="000D1911">
        <w:t>akon pravomoćnosti ovog rješenja</w:t>
      </w:r>
      <w:r>
        <w:t>.</w:t>
      </w:r>
    </w:p>
    <w:p w:rsidRDefault="000D1911" w:rsidP="00072741" w:rsidR="000D1911">
      <w:pPr>
        <w:pStyle w:val="Bezproreda"/>
      </w:pPr>
      <w:r>
        <w:t xml:space="preserve"> </w:t>
      </w:r>
    </w:p>
    <w:p w:rsidRDefault="00072741" w:rsidP="00072741" w:rsidR="00072741">
      <w:pPr>
        <w:pStyle w:val="Bezproreda"/>
      </w:pPr>
      <w:r>
        <w:t>Zbog navedenog riješeno je kao u izreci.</w:t>
      </w:r>
    </w:p>
    <w:p w:rsidRDefault="00072741" w:rsidP="00072741" w:rsidR="00072741">
      <w:pPr>
        <w:pStyle w:val="Bezproreda"/>
      </w:pPr>
    </w:p>
    <w:p w:rsidRDefault="006568DF" w:rsidP="00072741" w:rsidR="00072741">
      <w:pPr>
        <w:pStyle w:val="Bezproreda"/>
      </w:pPr>
      <w:r>
        <w:t>U Bjelovaru,  16. studenog</w:t>
      </w:r>
      <w:r w:rsidR="00072741">
        <w:t xml:space="preserve">  2015.</w:t>
      </w:r>
    </w:p>
    <w:p w:rsidRDefault="00072741" w:rsidP="00072741" w:rsidR="00072741">
      <w:pPr>
        <w:pStyle w:val="Bezproreda"/>
      </w:pPr>
    </w:p>
    <w:p w:rsidRDefault="00072741" w:rsidP="006568DF" w:rsidR="00072741">
      <w:pPr>
        <w:pStyle w:val="Bezproreda"/>
        <w:ind w:firstLine="708" w:left="4248"/>
      </w:pPr>
      <w:r>
        <w:t>STEČAJNI SUDAC</w:t>
      </w:r>
    </w:p>
    <w:p w:rsidRDefault="00072741" w:rsidP="006F7C8E" w:rsidR="00072741">
      <w:pPr>
        <w:pStyle w:val="Bezproreda"/>
      </w:pPr>
      <w:r>
        <w:t xml:space="preserve">                    </w:t>
      </w:r>
      <w:r w:rsidR="006568DF">
        <w:tab/>
      </w:r>
      <w:r w:rsidR="006568DF">
        <w:tab/>
      </w:r>
      <w:r w:rsidR="006568DF">
        <w:tab/>
      </w:r>
      <w:r w:rsidR="006568DF">
        <w:tab/>
      </w:r>
      <w:r w:rsidR="006568DF">
        <w:tab/>
        <w:t xml:space="preserve">             </w:t>
      </w:r>
      <w:r>
        <w:t xml:space="preserve"> BRANKA PLESKALT  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 a žalba odgađa isplatu po ovom rješenju. </w:t>
      </w: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</w:p>
    <w:p w:rsidRDefault="00072741" w:rsidP="00072741" w:rsidR="0007274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72741" w:rsidP="00072741" w:rsidR="00072741">
      <w:pPr>
        <w:pStyle w:val="Bezproreda"/>
      </w:pPr>
      <w:r>
        <w:t>Dna: stečajnom upravitelju</w:t>
      </w:r>
      <w:r w:rsidR="00291EB5">
        <w:t>-putem e-oglasne ploče</w:t>
      </w:r>
    </w:p>
    <w:p w:rsidRDefault="00072741" w:rsidP="00072741" w:rsidR="00072741">
      <w:pPr>
        <w:pStyle w:val="Bezproreda"/>
      </w:pPr>
      <w:r>
        <w:t xml:space="preserve">         </w:t>
      </w:r>
      <w:proofErr w:type="spellStart"/>
      <w:r w:rsidR="00291EB5">
        <w:t>Razlučni</w:t>
      </w:r>
      <w:r>
        <w:t>m</w:t>
      </w:r>
      <w:proofErr w:type="spellEnd"/>
      <w:r>
        <w:t xml:space="preserve"> vjerovni</w:t>
      </w:r>
      <w:r w:rsidR="00291EB5">
        <w:t>cima – putem e-oglasne ploče</w:t>
      </w:r>
      <w:r w:rsidR="006568DF">
        <w:t xml:space="preserve"> </w:t>
      </w:r>
    </w:p>
    <w:p w:rsidRDefault="00072741" w:rsidP="00072741" w:rsidR="00072741">
      <w:pPr>
        <w:pStyle w:val="Bezproreda"/>
      </w:pPr>
      <w:r>
        <w:t xml:space="preserve">         </w:t>
      </w:r>
      <w:r w:rsidR="00291EB5">
        <w:t xml:space="preserve"> e-Oglasna ploča </w:t>
      </w:r>
    </w:p>
    <w:p w:rsidRDefault="00072741" w:rsidP="00072741" w:rsidR="00072741">
      <w:pPr>
        <w:pStyle w:val="Bezproreda"/>
      </w:pPr>
      <w:r>
        <w:t xml:space="preserve">          Kal. pravomoćnost</w:t>
      </w:r>
    </w:p>
    <w:p w:rsidRDefault="006568DF" w:rsidP="00072741" w:rsidR="00072741">
      <w:pPr>
        <w:pStyle w:val="Bezproreda"/>
      </w:pPr>
      <w:r>
        <w:t>Bjelovar, 16. 11</w:t>
      </w:r>
      <w:r w:rsidR="00072741">
        <w:t xml:space="preserve">. 2015. </w:t>
      </w:r>
    </w:p>
    <w:p w:rsidRDefault="00072741" w:rsidP="00072741" w:rsidR="00072741">
      <w:pPr>
        <w:pStyle w:val="Bezproreda"/>
      </w:pPr>
    </w:p>
    <w:p w:rsidRDefault="00072741" w:rsidP="00072741" w:rsidR="00072741"/>
    <w:p w:rsidRDefault="00291EB5" w:rsidR="003D2344" w:rsidRPr="00072741">
      <w:pPr>
        <w:rPr>
          <w:b/>
        </w:rPr>
      </w:pPr>
    </w:p>
    <w:sectPr w:rsidR="003D2344" w:rsidRPr="000727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741"/>
    <w:rsid w:val="00072741"/>
    <w:rsid w:val="000D1911"/>
    <w:rsid w:val="001130B8"/>
    <w:rsid w:val="001601B6"/>
    <w:rsid w:val="001833DA"/>
    <w:rsid w:val="001C36C1"/>
    <w:rsid w:val="00291EB5"/>
    <w:rsid w:val="003B5BCF"/>
    <w:rsid w:val="005A6E0A"/>
    <w:rsid w:val="005E63FA"/>
    <w:rsid w:val="006023F9"/>
    <w:rsid w:val="006568DF"/>
    <w:rsid w:val="006F7C8E"/>
    <w:rsid w:val="00782AFB"/>
    <w:rsid w:val="009562EA"/>
    <w:rsid w:val="00A92139"/>
    <w:rsid w:val="00A9422B"/>
    <w:rsid w:val="00B07D3A"/>
    <w:rsid w:val="00B23EA3"/>
    <w:rsid w:val="00B32D26"/>
    <w:rsid w:val="00CA43B2"/>
    <w:rsid w:val="00F07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274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D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7274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D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St-34/2014-260</izvorni_sadrzaj>
    <derivirana_varijabla naziv="DomainObject.Oznaka_1">St-34/2014-260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2014.</izvorni_sadrzaj>
    <derivirana_varijabla naziv="DomainObject.Predmet.DatumOsnivanja_1">20.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St-34/2014</izvorni_sadrzaj>
    <derivirana_varijabla naziv="DomainObject.Predmet.OznakaBroj_1">St-34/2014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OPECO d.o.o. za proizvodnju opeke, crijepa i proizvoda od pečene gline za građevinarstvo VIROVITICA</izvorni_sadrzaj>
    <derivirana_varijabla naziv="DomainObject.Predmet.StrankaFormated_1">  OPECO d.o.o. za proizvodnju opeke, crijepa i proizvoda od pečene gline za građevinarstvo VIROVITICA</derivirana_varijabla>
  </DomainObject.Predmet.StrankaFormated>
  <DomainObject.Predmet.StrankaFormatedOIB>
    <izvorni_sadrzaj>  OPECO d.o.o. za proizvodnju opeke, crijepa i proizvoda od pečene gline za građevinarstvo VIROVITICA, OIB 50588599367</izvorni_sadrzaj>
    <derivirana_varijabla naziv="DomainObject.Predmet.StrankaFormatedOIB_1">  OPECO d.o.o. za proizvodnju opeke, crijepa i proizvoda od pečene gline za građevinarstvo VIROVITICA, OIB 50588599367</derivirana_varijabla>
  </DomainObject.Predmet.StrankaFormatedOIB>
  <DomainObject.Predmet.StrankaFormatedWithAdress>
    <izvorni_sadrzaj> OPECO d.o.o. za proizvodnju opeke, crijepa i proizvoda od pečene gline za građevinarstvo VIROVITICA, Josipa Jurja Štrossmayera 106, 33000 Virovitica</izvorni_sadrzaj>
    <derivirana_varijabla naziv="DomainObject.Predmet.StrankaFormatedWithAdress_1"> OPECO d.o.o. za proizvodnju opeke, crijepa i proizvoda od pečene gline za građevinarstvo VIROVITICA, Josipa Jurja Štrossmayera 106, 33000 Virovitica</derivirana_varijabla>
  </DomainObject.Predmet.StrankaFormatedWithAdress>
  <DomainObject.Predmet.StrankaFormatedWithAdressOIB>
    <izvorni_sadrzaj> OPECO d.o.o. za proizvodnju opeke, crijepa i proizvoda od pečene gline za građevinarstvo VIROVITICA, OIB 50588599367, Josipa Jurja Štrossmayera 106, 33000 Virovitica</izvorni_sadrzaj>
    <derivirana_varijabla naziv="DomainObject.Predmet.StrankaFormatedWithAdressOIB_1"> OPECO d.o.o. za proizvodnju opeke, crijepa i proizvoda od pečene gline za građevinarstvo VIROVITICA, OIB 50588599367, Josipa Jurja Štrossmayera 106, 33000 Virovitica</derivirana_varijabla>
  </DomainObject.Predmet.StrankaFormatedWithAdressOIB>
  <DomainObject.Predmet.StrankaWithAdress>
    <izvorni_sadrzaj>OPECO d.o.o. za proizvodnju opeke, crijepa i proizvoda od pečene gline za građevinarstvo VIROVITICA Josipa Jurja Štrossmayera 106,33000 Virovitica</izvorni_sadrzaj>
    <derivirana_varijabla naziv="DomainObject.Predmet.StrankaWithAdress_1">OPECO d.o.o. za proizvodnju opeke, crijepa i proizvoda od pečene gline za građevinarstvo VIROVITICA Josipa Jurja Štrossmayera 106,33000 Virovitica</derivirana_varijabla>
  </DomainObject.Predmet.StrankaWithAdress>
  <DomainObject.Predmet.StrankaWithAdressOIB>
    <izvorni_sadrzaj>OPECO d.o.o. za proizvodnju opeke, crijepa i proizvoda od pečene gline za građevinarstvo VIROVITICA, OIB 50588599367, Josipa Jurja Štrossmayera 106,33000 Virovitica</izvorni_sadrzaj>
    <derivirana_varijabla naziv="DomainObject.Predmet.StrankaWithAdressOIB_1">OPECO d.o.o. za proizvodnju opeke, crijepa i proizvoda od pečene gline za građevinarstvo VIROVITICA, OIB 50588599367, Josipa Jurja Štrossmayera 106,33000 Virovitica</derivirana_varijabla>
  </DomainObject.Predmet.StrankaWithAdressOIB>
  <DomainObject.Predmet.StrankaNazivFormated>
    <izvorni_sadrzaj>OPECO d.o.o. za proizvodnju opeke, crijepa i proizvoda od pečene gline za građevinarstvo VIROVITICA</izvorni_sadrzaj>
    <derivirana_varijabla naziv="DomainObject.Predmet.StrankaNazivFormated_1">OPECO d.o.o. za proizvodnju opeke, crijepa i proizvoda od pečene gline za građevinarstvo VIROVITICA</derivirana_varijabla>
  </DomainObject.Predmet.StrankaNazivFormated>
  <DomainObject.Predmet.StrankaNazivFormatedOIB>
    <izvorni_sadrzaj>OPECO d.o.o. za proizvodnju opeke, crijepa i proizvoda od pečene gline za građevinarstvo VIROVITICA, OIB 50588599367</izvorni_sadrzaj>
    <derivirana_varijabla naziv="DomainObject.Predmet.StrankaNazivFormatedOIB_1">OPECO d.o.o. za proizvodnju opeke, crijepa i proizvoda od pečene gline za građevinarstvo VIROVITICA, OIB 50588599367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OPECO d.o.o. za proizvodnju opeke, crijepa i proizvoda od pečene gline za građevinarstvo VIROVITICA</item>
    </izvorni_sadrzaj>
    <derivirana_varijabla naziv="DomainObject.Predmet.StrankaListFormated_1">
      <item>OPECO d.o.o. za proizvodnju opeke, crijepa i proizvoda od pečene gline za građevinarstvo VIROVITICA</item>
    </derivirana_varijabla>
  </DomainObject.Predmet.StrankaListFormated>
  <DomainObject.Predmet.StrankaListFormatedOIB>
    <izvorni_sadrzaj>
      <item>OPECO d.o.o. za proizvodnju opeke, crijepa i proizvoda od pečene gline za građevinarstvo VIROVITICA, OIB 50588599367</item>
    </izvorni_sadrzaj>
    <derivirana_varijabla naziv="DomainObject.Predmet.StrankaListFormatedOIB_1">
      <item>OPECO d.o.o. za proizvodnju opeke, crijepa i proizvoda od pečene gline za građevinarstvo VIROVITICA, OIB 50588599367</item>
    </derivirana_varijabla>
  </DomainObject.Predmet.StrankaListFormatedOIB>
  <DomainObject.Predmet.StrankaListFormatedWithAdress>
    <izvorni_sadrzaj>
      <item>OPECO d.o.o. za proizvodnju opeke, crijepa i proizvoda od pečene gline za građevinarstvo VIROVITICA, Josipa Jurja Štrossmayera 106, 33000 Virovitica</item>
    </izvorni_sadrzaj>
    <derivirana_varijabla naziv="DomainObject.Predmet.StrankaListFormatedWithAdress_1">
      <item>OPECO d.o.o. za proizvodnju opeke, crijepa i proizvoda od pečene gline za građevinarstvo VIROVITICA, Josipa Jurja Štrossmayera 106, 33000 Virovitica</item>
    </derivirana_varijabla>
  </DomainObject.Predmet.StrankaListFormatedWithAdress>
  <DomainObject.Predmet.StrankaListFormatedWithAdressOIB>
    <izvorni_sadrzaj>
      <item>OPECO d.o.o. za proizvodnju opeke, crijepa i proizvoda od pečene gline za građevinarstvo VIROVITICA, OIB 50588599367, Josipa Jurja Štrossmayera 106, 33000 Virovitica</item>
    </izvorni_sadrzaj>
    <derivirana_varijabla naziv="DomainObject.Predmet.StrankaListFormatedWithAdressOIB_1">
      <item>OPECO d.o.o. za proizvodnju opeke, crijepa i proizvoda od pečene gline za građevinarstvo VIROVITICA, OIB 50588599367, Josipa Jurja Štrossmayera 106, 33000 Virovitica</item>
    </derivirana_varijabla>
  </DomainObject.Predmet.StrankaListFormatedWithAdressOIB>
  <DomainObject.Predmet.StrankaListNazivFormated>
    <izvorni_sadrzaj>
      <item>OPECO d.o.o. za proizvodnju opeke, crijepa i proizvoda od pečene gline za građevinarstvo VIROVITICA</item>
    </izvorni_sadrzaj>
    <derivirana_varijabla naziv="DomainObject.Predmet.StrankaListNazivFormated_1">
      <item>OPECO d.o.o. za proizvodnju opeke, crijepa i proizvoda od pečene gline za građevinarstvo VIROVITICA</item>
    </derivirana_varijabla>
  </DomainObject.Predmet.StrankaListNazivFormated>
  <DomainObject.Predmet.StrankaListNazivFormatedOIB>
    <izvorni_sadrzaj>
      <item>OPECO d.o.o. za proizvodnju opeke, crijepa i proizvoda od pečene gline za građevinarstvo VIROVITICA, OIB 50588599367</item>
    </izvorni_sadrzaj>
    <derivirana_varijabla naziv="DomainObject.Predmet.StrankaListNazivFormatedOIB_1">
      <item>OPECO d.o.o. za proizvodnju opeke, crijepa i proizvoda od pečene gline za građevinarstvo VIROVITICA, OIB 50588599367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Formated>
  <DomainObject.Predmet.OstaliList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FormatedOIB>
  <DomainObject.Predmet.OstaliListFormatedWithAdress>
    <izvorni_sadrzaj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izvorni_sadrzaj>
    <derivirana_varijabla naziv="DomainObject.Predmet.OstaliListFormatedWithAdress_1">
      <item>Mirko Požgaj, kbr. 78, 33406 Lukač</item>
      <item>Branko Valentić, stečajni upravitelj,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H.Vukčića Hrvatinčića 108., 32100 Vinkovci</item>
      <item>DALNEO j.d.o.o., Ljudevita Gaja 19., 33000 Virovitica</item>
      <item>KING ART STUDIO d.o.o.,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S. Radića 36., 31000 Osijek</item>
      <item>Marijana Dijaković vl. obrta za trg. i ugost. Dijaković, Trg kralja Tomislava bb., 33405 Pitomača</item>
      <item>e-oglasna ploča</item>
    </derivirana_varijabla>
  </DomainObject.Predmet.OstaliListFormatedWithAdress>
  <DomainObject.Predmet.OstaliListFormatedWithAdressOIB>
    <izvorni_sadrzaj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izvorni_sadrzaj>
    <derivirana_varijabla naziv="DomainObject.Predmet.OstaliListFormatedWithAdressOIB_1">
      <item>Mirko Požgaj, OIB 72530778250, kbr. 78, 33406 Lukač</item>
      <item>Branko Valentić, stečajni upravitelj, OIB 85378232573, F. Rusana 100, 33000 Virovitica</item>
      <item>Županijsko državno odvjetništvo u Bjelovaru, Dr. I. Lebovića 42., 43000 Bjelovar</item>
      <item>Općinski sud u Virovitici, Zemljišnoknjižni odjel</item>
      <item>Porezna uprava u Virovitici</item>
      <item>Sudski registar Trgovačkog suda u Bjelovaru</item>
      <item>Narodne novine d.d., Savski gaj XIII put br. 26., 10000 Zagreb</item>
      <item>Hypo Alpe Adria bank d.d., Slavonska avenija 6., 10000 Zagreb</item>
      <item>Porezna uprava u Virovitici</item>
      <item>Grad Slatina, Trg Sv. Josipa 10., 33520 Slatina</item>
      <item>Krijesnica d.o.o., kbr. 144, 33406 Gornje Bazje</item>
      <item>Damir Smiljanec, Kralja Tomislava 152., 33410 Suhopolje</item>
      <item>Fina Bjelovar</item>
      <item>računovodstvo Trgovčakog suda u Bjelovaru ovdje</item>
      <item>Javna vatrogasna postrojba Virovitica, M. Gupca 63., 33000 Virovitica</item>
      <item>Srednja škola Bedekovčina</item>
      <item>GS2 d.o.o.</item>
      <item>Hidroizolacija katran d.o.o., Radnička cesta 27., 10000 Zagreb</item>
      <item>Ledo d.d., M. Čavića 1 a., 10000 Zagreb</item>
      <item>Allianz Zagreb d.o.o.</item>
      <item>Limarija Sebastijan d.o.o.</item>
      <item>Maro i Đurđica Varga, P.Preradovića 1., 33000 Virovitica</item>
      <item>Hidroving d.o.o.</item>
      <item>Zdravstvena ustanova Ljekarne Novoselec Virovitica</item>
      <item>Branka Kovač, knr. 18, 33000 Virovitica</item>
      <item>Igor Fućkar, I. Kapistrana 14., 33000 Virovitica</item>
      <item>Zdenko i Marija Berlančić, E. Kumičića 2., 33000 Virovitica</item>
      <item>SAB d.o.o.</item>
      <item>Informativni centar Virovitica d.o.o., F. Rusana 1/9, 33000 Virovitica</item>
      <item>Tofrado Bačvarija d.o.o., Kralja Krešimira 53., 34000 Požega</item>
      <item>Asanator d.o.o., Višnjevac, Kralja Tomislava 10., 31000 Osijek</item>
      <item>Vino Ilok d.o.o., S. Radića 14., 32236 Ilok</item>
      <item>Cosmopolis d.o.o., Vukovarska 34., 33522 Voćin</item>
      <item>Nataša Solić, Trg Sv. Florijana 4., 33515 Orahovica</item>
      <item>Grad Daruvar</item>
      <item>Darkom d.o.o.</item>
      <item>Mladen Resler i Tot</item>
      <item>Mirko Petraš, Masarykova 15., 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 42000 Varaždin</item>
      <item>Grad Slatina</item>
      <item>Nenad, Marina Nada Škrobić, Lukavac 47., 33520 Slatina</item>
      <item>DIV d.o.o.</item>
      <item>Berner d.o.o.</item>
      <item>Likos d.o.o.</item>
      <item>Euroinspekt d.o.o.</item>
      <item>Odvjetnik Boris Anišić</item>
      <item>Lipapromet d.o.o., Radnička cesta 220. a., 10000 Zagreb</item>
      <item>H-Abduco d.o.o., Slavonska avenija 6 a., 10000 Zagreb</item>
      <item>Hypo Alpe-Adria Bank d.d., bb, 10000 Zagreb</item>
      <item>Slatinska banka d.d., V.Nazora 2., 33520 Slatina</item>
      <item>Grad Virovitica, Tr k. Zvonimira 1., 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 10000 Zagreb</item>
      <item>Dergez d.o.o., Trg bana J. Jelačića 11., 48350 Podravske Sesvete</item>
      <item>oglasna ploča - ovdje</item>
      <item>Hrvatska banka za obnovu i razvitak, Strossmayerov trg 9., 10000 Zagreb</item>
      <item>Kastriot Pecollaj, Kralja Zvonimira 21., 33520 Slatina</item>
      <item>Odvjetnik Darko Novačić, T. Masaryka br. 14., 33000 Virovitica</item>
      <item>Odvjetnik Josip Marohnić, Radnička cesta 52/R3, 10000 Zagreb</item>
      <item>PINKY-S d.o.o., V. Nazora 3., 40000 Čakovec</item>
      <item>GEGA JAKOVIĆ vl. obrta za trgovinu, prijevoz i usluge Jaković promet Veliki Bastaji, V. Bastaji 89., 43500 Veliki Bastaji</item>
      <item>VINKOPROM d.o.o., OIB 00721719381, H.Vukčića Hrvatinčića 108., 32100 Vinkovci</item>
      <item>DALNEO j.d.o.o., OIB 62965607050, Ljudevita Gaja 19., 33000 Virovitica</item>
      <item>KING ART STUDIO d.o.o., OIB 06760286781, Trg Petra Svačića 24., 33000 Virovitica</item>
      <item>GRATIS-COMMERCE d.o.o., Vinogradska cesta 2 F., 35000 Slavonski Brod</item>
      <item>DARIJO ŠKLEDAR vl. Strojomehanika Škledar, Ratarna 31., 48260 Križevci</item>
      <item>ERR5I d.o.o., Prijepoljska 46., 10000 Zagreb</item>
      <item>STOPONJA d.o.o., Rudolfa Kolibaše 31., 33520 Slatina</item>
      <item>BOSMATTOM d.o.o., Kraljice Jelene 19., 21204 Dugopolje</item>
      <item>AUTOCENTAR PEPA d.o.o., Vinkovačka cesta bb., 33000 Virovitica</item>
      <item>Damir Kujundžić vl. obrta Očna optika Oculus, OIB 75693638154, S. Radića 36., 31000 Osijek</item>
      <item>Marijana Dijaković vl. obrta za trg. i ugost. Dijaković, OIB 98073223498, Trg kralja Tomislava bb., 33405 Pitomača</item>
      <item>e-oglasna ploča</item>
    </derivirana_varijabla>
  </DomainObject.Predmet.OstaliListFormatedWithAdressOIB>
  <DomainObject.Predmet.OstaliListNazivFormated>
    <izvorni_sadrzaj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OstaliListNazivFormated_1"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OstaliListNazivFormated>
  <DomainObject.Predmet.OstaliListNazivFormatedOIB>
    <izvorni_sadrzaj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izvorni_sadrzaj>
    <derivirana_varijabla naziv="DomainObject.Predmet.OstaliListNazivFormatedOIB_1">
      <item>Mirko Požgaj, OIB 72530778250</item>
      <item>Branko Valentić, stečajni upravitelj, OIB 85378232573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d.o.o., OIB 00721719381</item>
      <item>DALNEO j.d.o.o., OIB 62965607050</item>
      <item>KING ART STUDIO d.o.o., OIB 06760286781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Oculus, OIB 75693638154</item>
      <item>Marijana Dijaković vl. obrta za trg. i ugost. Dijaković, OIB 98073223498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St-34/2014-260</izvorni_sadrzaj>
    <derivirana_varijabla naziv="DomainObject.PoslovniBrojDokumenta_1">St-34/2014-260</derivirana_varijabla>
  </DomainObject.PoslovniBrojDokumenta>
  <DomainObject.Predmet.StrankaIDrugi>
    <izvorni_sadrzaj>OPECO d.o.o. za proizvodnju opeke, crijepa i proizvoda od pečene gline za građevinarstvo VIROVITICA</izvorni_sadrzaj>
    <derivirana_varijabla naziv="DomainObject.Predmet.StrankaIDrugi_1">OPECO d.o.o. za proizvodnju opeke, crijepa i proizvoda od pečene gline za građevinarstvo VIROVITICA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OPECO d.o.o. za proizvodnju opeke, crijepa i proizvoda od pečene gline za građevinarstvo VIROVITICA, OIB 50588599367, Josipa Jurja Štrossmayera 106, 33000 Virovitica</izvorni_sadrzaj>
    <derivirana_varijabla naziv="DomainObject.Predmet.StrankaIDrugiAdressOIB_1">OPECO d.o.o. za proizvodnju opeke, crijepa i proizvoda od pečene gline za građevinarstvo VIROVITICA, OIB 50588599367, Josipa Jurja Štrossmayera 106, 33000 Virovitica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izvorni_sadrzaj>
    <derivirana_varijabla naziv="DomainObject.Predmet.SudioniciListNaziv_1">
      <item>OPECO d.o.o. za proizvodnju opeke, crijepa i proizvoda od pečene gline za građevinarstvo VIROVITICA</item>
      <item>Mirko Požgaj</item>
      <item>Branko Valentić, stečajni upravitelj</item>
      <item>Županijsko državno odvjetništvo u Bjelovaru</item>
      <item>Općinski sud u Virovitici, Zemljišnoknjižni odjel</item>
      <item>Porezna uprava u Virovitici</item>
      <item>Sudski registar Trgovačkog suda u Bjelovaru</item>
      <item>Narodne novine d.d.</item>
      <item>Hypo Alpe Adria bank d.d.</item>
      <item>Porezna uprava u Virovitici</item>
      <item>Grad Slatina</item>
      <item>Krijesnica d.o.o.</item>
      <item>Damir Smiljanec</item>
      <item>Fina Bjelovar</item>
      <item>računovodstvo Trgovčakog suda u Bjelovaru ovdje</item>
      <item>Javna vatrogasna postrojba Virovitica</item>
      <item>Srednja škola Bedekovčina</item>
      <item>GS2 d.o.o.</item>
      <item>Hidroizolacija katran d.o.o.</item>
      <item>Ledo d.d.</item>
      <item>Allianz Zagreb d.o.o.</item>
      <item>Limarija Sebastijan d.o.o.</item>
      <item>Maro i Đurđica Varga</item>
      <item>Hidroving d.o.o.</item>
      <item>Zdravstvena ustanova Ljekarne Novoselec Virovitica</item>
      <item>Branka Kovač</item>
      <item>Igor Fućkar</item>
      <item>Zdenko i Marija Berlančić</item>
      <item>SAB d.o.o.</item>
      <item>Informativni centar Virovitica d.o.o.</item>
      <item>Tofrado Bačvarija d.o.o.</item>
      <item>Asanator d.o.o.</item>
      <item>Vino Ilok d.o.o.</item>
      <item>Cosmopolis d.o.o.</item>
      <item>Nataša Solić</item>
      <item>Grad Daruvar</item>
      <item>Darkom d.o.o.</item>
      <item>Mladen Resler i Tot</item>
      <item>Mirko Petraš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</item>
      <item>Grad Slatina</item>
      <item>Nenad, Marina Nada Škrobić</item>
      <item>DIV d.o.o.</item>
      <item>Berner d.o.o.</item>
      <item>Likos d.o.o.</item>
      <item>Euroinspekt d.o.o.</item>
      <item>Odvjetnik Boris Anišić</item>
      <item>Lipapromet d.o.o.</item>
      <item>H-Abduco d.o.o.</item>
      <item>Hypo Alpe-Adria Bank d.d.</item>
      <item>Slatinska banka d.d.</item>
      <item>Grad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</item>
      <item>Dergez d.o.o.</item>
      <item>oglasna ploča - ovdje</item>
      <item>Hrvatska banka za obnovu i razvitak</item>
      <item>Kastriot Pecollaj</item>
      <item>Odvjetnik Darko Novačić</item>
      <item>Odvjetnik Josip Marohnić</item>
      <item>PINKY-S d.o.o.</item>
      <item>GEGA JAKOVIĆ vl. obrta za trgovinu, prijevoz i usluge Jaković promet Veliki Bastaji</item>
      <item>VINKOPROM d.o.o.</item>
      <item>DALNEO j.d.o.o.</item>
      <item>KING ART STUDIO d.o.o.</item>
      <item>GRATIS-COMMERCE d.o.o.</item>
      <item>DARIJO ŠKLEDAR vl. Strojomehanika Škledar</item>
      <item>ERR5I d.o.o.</item>
      <item>STOPONJA d.o.o.</item>
      <item>BOSMATTOM d.o.o.</item>
      <item>AUTOCENTAR PEPA d.o.o.</item>
      <item>Damir Kujundžić vl. obrta Očna optika Oculus</item>
      <item>Marijana Dijaković vl. obrta za trg. i ugost. Dijaković</item>
      <item>e-oglasna ploča</item>
    </derivirana_varijabla>
  </DomainObject.Predmet.SudioniciListNaziv>
  <DomainObject.Predmet.SudioniciListAdressOIB>
    <izvorni_sadrzaj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izvorni_sadrzaj>
    <derivirana_varijabla naziv="DomainObject.Predmet.SudioniciListAdressOIB_1">
      <item>OPECO d.o.o. za proizvodnju opeke, crijepa i proizvoda od pečene gline za građevinarstvo VIROVITICA, OIB 50588599367, Josipa Jurja Štrossmayera 106,33000 Virovitica</item>
      <item>Mirko Požgaj, OIB 72530778250, kbr. 78,33406 Lukač</item>
      <item>Branko Valentić, stečajni upravitelj, OIB 85378232573, F. Rusana 100,33000 Virovitica</item>
      <item>Županijsko državno odvjetništvo u Bjelovaru, Dr. I. Lebovića 42.,43000 Bjelovar</item>
      <item>Općinski sud u Virovitici, Zemljišnoknjižni odjel</item>
      <item>Porezna uprava u Virovitici</item>
      <item>Sudski registar Trgovačkog suda u Bjelovaru</item>
      <item>Narodne novine d.d., Savski gaj XIII put br. 26.,10000 Zagreb</item>
      <item>Hypo Alpe Adria bank d.d., Slavonska avenija 6.,10000 Zagreb</item>
      <item>Porezna uprava u Virovitici</item>
      <item>Grad Slatina, Trg Sv. Josipa 10.,33520 Slatina</item>
      <item>Krijesnica d.o.o., kbr. 144,33406 Gornje Bazje</item>
      <item>Damir Smiljanec, Kralja Tomislava 152.,33410 Suhopolje</item>
      <item>Fina Bjelovar</item>
      <item>računovodstvo Trgovčakog suda u Bjelovaru ovdje</item>
      <item>Javna vatrogasna postrojba Virovitica, M. Gupca 63.,33000 Virovitica</item>
      <item>Srednja škola Bedekovčina</item>
      <item>GS2 d.o.o.</item>
      <item>Hidroizolacija katran d.o.o., Radnička cesta 27.,10000 Zagreb</item>
      <item>Ledo d.d., M. Čavića 1 a.,10000 Zagreb</item>
      <item>Allianz Zagreb d.o.o.</item>
      <item>Limarija Sebastijan d.o.o.</item>
      <item>Maro i Đurđica Varga, P.Preradovića 1.,33000 Virovitica</item>
      <item>Hidroving d.o.o.</item>
      <item>Zdravstvena ustanova Ljekarne Novoselec Virovitica</item>
      <item>Branka Kovač, knr. 18,33000 Virovitica</item>
      <item>Igor Fućkar, I. Kapistrana 14.,33000 Virovitica</item>
      <item>Zdenko i Marija Berlančić, E. Kumičića 2.,33000 Virovitica</item>
      <item>SAB d.o.o.</item>
      <item>Informativni centar Virovitica d.o.o., F. Rusana 1/9,33000 Virovitica</item>
      <item>Tofrado Bačvarija d.o.o., Kralja Krešimira 53.,34000 Požega</item>
      <item>Asanator d.o.o., Višnjevac, Kralja Tomislava 10.,31000 Osijek</item>
      <item>Vino Ilok d.o.o., S. Radića 14.,32236 Ilok</item>
      <item>Cosmopolis d.o.o., Vukovarska 34.,33522 Voćin</item>
      <item>Nataša Solić, Trg Sv. Florijana 4.,33515 Orahovica</item>
      <item>Grad Daruvar</item>
      <item>Darkom d.o.o.</item>
      <item>Mladen Resler i Tot</item>
      <item>Mirko Petraš, Masarykova 15.,33000 Virovitica</item>
      <item>WDF dostava vode d.o.o.</item>
      <item>Bomark d.o.o.</item>
      <item>Chromos-Svjetlost d.o.o.</item>
      <item>Grad Bjelovar</item>
      <item>Papuk d.o.o.</item>
      <item>Aroma Bradić d.o.o.</item>
      <item>Hrvatske vode Osijek</item>
      <item>Općina Mikleuš</item>
      <item>HDS Zagreb</item>
      <item>Qualitas d.o.o.</item>
      <item>Delta Plus Croatia d.o.o.</item>
      <item>Knauf d.o.o. Zagreb</item>
      <item>Hrvatske vode Bistra Đurđevac</item>
      <item>Gera trgovina d.o.o.</item>
      <item>Odvjetnik Domagoj Crnogorac, A. Opolski 2.,42000 Varaždin</item>
      <item>Grad Slatina</item>
      <item>Nenad, Marina Nada Škrobić, Lukavac 47.,33520 Slatina</item>
      <item>DIV d.o.o.</item>
      <item>Berner d.o.o.</item>
      <item>Likos d.o.o.</item>
      <item>Euroinspekt d.o.o.</item>
      <item>Odvjetnik Boris Anišić</item>
      <item>Lipapromet d.o.o., Radnička cesta 220. a.,10000 Zagreb</item>
      <item>H-Abduco d.o.o., Slavonska avenija 6 a.,10000 Zagreb</item>
      <item>Hypo Alpe-Adria Bank d.d., bb,10000 Zagreb</item>
      <item>Slatinska banka d.d., V.Nazora 2.,33520 Slatina</item>
      <item>Grad Virovitica, Tr k. Zvonimira 1.,33000 Virovitica</item>
      <item>Delta Plus Croatia d.o.o.</item>
      <item>DRAŽAVNI PRORAČUN RH</item>
      <item>Općinski sud u Virovitici, Stalna služba u  Slatini Zemljišnoknjižni odjel</item>
      <item>Općinski sud u Bjelovaru, Stalna služba u  Daruvaru, Zemljišnoknjižni odjel</item>
      <item>VTS RH u Zagrebu</item>
      <item>Agencija za osiguranje radničkih potraživanja u slučaju sečaja poslodavca, Frankopanska 11.,10000 Zagreb</item>
      <item>Dergez d.o.o., Trg bana J. Jelačića 11.,48350 Podravske Sesvete</item>
      <item>oglasna ploča - ovdje</item>
      <item>Hrvatska banka za obnovu i razvitak, Strossmayerov trg 9.,10000 Zagreb</item>
      <item>Kastriot Pecollaj, Kralja Zvonimira 21.,33520 Slatina</item>
      <item>Odvjetnik Darko Novačić, T. Masaryka br. 14.,33000 Virovitica</item>
      <item>Odvjetnik Josip Marohnić, Radnička cesta 52/R3,10000 Zagreb</item>
      <item>PINKY-S d.o.o., V. Nazora 3.,40000 Čakovec</item>
      <item>GEGA JAKOVIĆ vl. obrta za trgovinu, prijevoz i usluge Jaković promet Veliki Bastaji, V. Bastaji 89.,43500 Veliki Bastaji</item>
      <item>VINKOPROM d.o.o., OIB 00721719381, H.Vukčića Hrvatinčića 108.,32100 Vinkovci</item>
      <item>DALNEO j.d.o.o., OIB 62965607050, Ljudevita Gaja 19.,33000 Virovitica</item>
      <item>KING ART STUDIO d.o.o., OIB 06760286781, Trg Petra Svačića 24.,33000 Virovitica</item>
      <item>GRATIS-COMMERCE d.o.o., Vinogradska cesta 2 F.,35000 Slavonski Brod</item>
      <item>DARIJO ŠKLEDAR vl. Strojomehanika Škledar, Ratarna 31.,48260 Križevci</item>
      <item>ERR5I d.o.o., Prijepoljska 46.,10000 Zagreb</item>
      <item>STOPONJA d.o.o., Rudolfa Kolibaše 31.,33520 Slatina</item>
      <item>BOSMATTOM d.o.o., Kraljice Jelene 19.,21204 Dugopolje</item>
      <item>AUTOCENTAR PEPA d.o.o., Vinkovačka cesta bb.,33000 Virovitica</item>
      <item>Damir Kujundžić vl. obrta Očna optika Oculus, OIB 75693638154, S. Radića 36.,31000 Osijek</item>
      <item>Marijana Dijaković vl. obrta za trg. i ugost. Dijaković, OIB 98073223498, Trg kralja Tomislava bb.,33405 Pitomača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izvorni_sadrzaj>
    <derivirana_varijabla naziv="DomainObject.Predmet.SudioniciListNazivOIB_1">
      <item>, OIB 50588599367</item>
      <item>, OIB 72530778250</item>
      <item>, OIB 85378232573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00721719381</item>
      <item>, OIB 62965607050</item>
      <item>, OIB 06760286781</item>
      <item>, OIB null</item>
      <item>, OIB null</item>
      <item>, OIB null</item>
      <item>, OIB null</item>
      <item>, OIB null</item>
      <item>, OIB null</item>
      <item>, OIB 75693638154</item>
      <item>, OIB 98073223498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3596</properties:Characters>
  <properties:Lines>101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2015-11-16T11:37:00Z</dcterms:created>
  <dc:creator>Vesna Dragišić</dc:creator>
  <cp:lastModifiedBy>Vesna Dragišić</cp:lastModifiedBy>
  <dcterms:modified xmlns:xsi="http://www.w3.org/2001/XMLSchema-instance" xsi:type="dcterms:W3CDTF">2015-11-17T07:12:00Z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St-34/2014-260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