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aae79f7" w14:paraId="aae79f7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A15413">
        <w:rPr>
          <w:lang w:val="pt-BR"/>
        </w:rPr>
        <w:t>-104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696D27">
        <w:t>13</w:t>
      </w:r>
      <w:r>
        <w:t>.</w:t>
      </w:r>
      <w:r w:rsidR="00696D27">
        <w:t xml:space="preserve"> travnja 2016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>z a k l</w:t>
      </w:r>
      <w:r w:rsidR="004270F7" w:rsidRPr="00D14DBA">
        <w:t xml:space="preserve">j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96D27">
        <w:t>šesta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537941">
        <w:t>7</w:t>
      </w:r>
      <w:r w:rsidR="00696D27">
        <w:t>0</w:t>
      </w:r>
      <w:r w:rsidR="00537941">
        <w:t>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431854">
        <w:rPr>
          <w:b/>
        </w:rPr>
        <w:t>1</w:t>
      </w:r>
      <w:r w:rsidR="00696D27">
        <w:rPr>
          <w:b/>
        </w:rPr>
        <w:t>2</w:t>
      </w:r>
      <w:r w:rsidR="002426F8">
        <w:rPr>
          <w:b/>
        </w:rPr>
        <w:t>.</w:t>
      </w:r>
      <w:r w:rsidR="00696D27">
        <w:rPr>
          <w:b/>
        </w:rPr>
        <w:t xml:space="preserve"> svibnja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696D27">
        <w:rPr>
          <w:b/>
        </w:rPr>
        <w:t>9,45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31854">
        <w:t>1</w:t>
      </w:r>
      <w:r w:rsidR="00696D27">
        <w:t>3</w:t>
      </w:r>
      <w:r w:rsidR="00537941">
        <w:t>.</w:t>
      </w:r>
      <w:r w:rsidR="00696D27">
        <w:t xml:space="preserve"> travnja</w:t>
      </w:r>
      <w:r w:rsidR="001A1120">
        <w:t xml:space="preserve"> </w:t>
      </w:r>
      <w:r w:rsidR="00DC7D12">
        <w:t>201</w:t>
      </w:r>
      <w:r w:rsidR="00537941">
        <w:t>6</w:t>
      </w:r>
      <w:r w:rsidR="001A1120">
        <w:t>.</w:t>
      </w:r>
    </w:p>
    <w:p w:rsidRDefault="00A84C1A" w:rsidP="00E91121" w:rsidR="00A154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A1541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5413" w:rsidP="00E91121" w:rsidR="00A154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15413" w:rsidP="00E91121" w:rsidR="00A154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15413" w:rsidP="00E91121" w:rsidR="00A154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15413" w:rsidP="00E91121" w:rsidR="00A154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786C" w:rsidP="00A15413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6C2D7F" w:rsidR="00D14DBA">
      <w:pPr>
        <w:jc w:val="both"/>
      </w:pPr>
      <w:r w:rsidRPr="00645508">
        <w:t>Protiv ovog zaključka nije dopuštena žalba (čl.11.st.9. SZ).</w:t>
      </w:r>
    </w:p>
    <w:p w:rsidRDefault="00620DE2" w:rsidP="006C2D7F" w:rsidR="00620DE2">
      <w:pPr>
        <w:jc w:val="both"/>
      </w:pPr>
    </w:p>
    <w:p w:rsidRDefault="00620DE2" w:rsidP="006C2D7F" w:rsidR="00620DE2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p w:rsidRDefault="00A15413" w:rsidP="006C2D7F" w:rsidR="00A15413">
      <w:pPr>
        <w:jc w:val="both"/>
      </w:pPr>
    </w:p>
    <w:sectPr w:rsidSect="00167C21" w:rsidR="00A15413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4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31854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37941"/>
    <w:rsid w:val="00573FDC"/>
    <w:rsid w:val="00592CB5"/>
    <w:rsid w:val="005C2EB1"/>
    <w:rsid w:val="005D56F9"/>
    <w:rsid w:val="005F5633"/>
    <w:rsid w:val="005F6F65"/>
    <w:rsid w:val="0061272E"/>
    <w:rsid w:val="00620B7F"/>
    <w:rsid w:val="00620DE2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96D27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FE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04F2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15413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14DBA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0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0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F58B1-5675-496F-8AD8-0E1D5081A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1102</properties:Words>
  <properties:Characters>6045</properties:Characters>
  <properties:Lines>145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2016-04-13T07:44:00Z</dcterms:created>
  <dc:creator>BISERKA CALIC</dc:creator>
  <cp:lastModifiedBy>Jadranka Zelić</cp:lastModifiedBy>
  <cp:lastPrinted>2016-04-13T07:53:00Z</cp:lastPrinted>
  <dcterms:modified xmlns:xsi="http://www.w3.org/2001/XMLSchema-instance" xsi:type="dcterms:W3CDTF">2016-04-13T08:08:00Z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