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8764" w14:paraId="8bc8764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CF7DDC">
        <w:rPr>
          <w:b/>
        </w:rPr>
        <w:t>377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96209E">
        <w:t xml:space="preserve"> </w:t>
      </w:r>
      <w:r w:rsidR="0096209E" w:rsidRPr="0096209E">
        <w:t>UVALA NOVA j.d.o.o. za ugostiteljstvo i turizam</w:t>
      </w:r>
      <w:r w:rsidR="0096209E">
        <w:t xml:space="preserve">, </w:t>
      </w:r>
      <w:r w:rsidR="0096209E" w:rsidRPr="0096209E">
        <w:t xml:space="preserve"> Šetalište Kralja Zvonimira 18</w:t>
      </w:r>
      <w:r w:rsidR="0096209E">
        <w:t>, Dubrovnik,OIB:</w:t>
      </w:r>
      <w:r w:rsidR="0096209E" w:rsidRPr="0096209E">
        <w:t xml:space="preserve"> 25633686239</w:t>
      </w:r>
      <w:r w:rsidR="0096209E">
        <w:t xml:space="preserve">, </w:t>
      </w:r>
      <w:r w:rsidR="001F1DAA">
        <w:t xml:space="preserve"> </w:t>
      </w:r>
      <w:r w:rsidR="00524FB3" w:rsidRPr="00480E9F">
        <w:t xml:space="preserve"> dana </w:t>
      </w:r>
      <w:r w:rsidR="001F1DAA">
        <w:t>22</w:t>
      </w:r>
      <w:r w:rsidR="00524FB3" w:rsidRPr="00480E9F">
        <w:t xml:space="preserve">. </w:t>
      </w:r>
      <w:r w:rsidR="0096209E">
        <w:t xml:space="preserve">svibnja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96209E">
        <w:t xml:space="preserve"> </w:t>
      </w:r>
      <w:r w:rsidR="0096209E" w:rsidRPr="0096209E">
        <w:t>UVALA NOVA j.d.o.o. za ugostiteljstvo i turizam,  Šetalište Kralja Zvonimira 18, Dubrovnik,OIB: 25633686239</w:t>
      </w:r>
      <w:r w:rsidR="001F1DAA">
        <w:t xml:space="preserve">,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96209E">
        <w:t>377</w:t>
      </w:r>
      <w:r w:rsidR="001F1DAA">
        <w:t>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AD174F">
        <w:t>09</w:t>
      </w:r>
      <w:r w:rsidR="009E1D0A">
        <w:t>.</w:t>
      </w:r>
      <w:r w:rsidR="00E67B41">
        <w:t xml:space="preserve"> </w:t>
      </w:r>
      <w:r w:rsidR="00AD174F">
        <w:t>travnja</w:t>
      </w:r>
      <w:r w:rsidR="00BA1BAA" w:rsidRPr="00FD428F">
        <w:t xml:space="preserve"> </w:t>
      </w:r>
      <w:r w:rsidR="00AD174F">
        <w:t>2019</w:t>
      </w:r>
      <w:r w:rsidRPr="00FD428F">
        <w:t>.g. prijedlog za otvaranje stečajnog postupka nad dužnikom</w:t>
      </w:r>
      <w:r w:rsidR="0096209E" w:rsidRPr="0096209E">
        <w:t xml:space="preserve"> UVALA NOVA j.d.o.o. za ugostiteljstvo i turizam,  Šetalište Kralja Zvonimira 18</w:t>
      </w:r>
      <w:r w:rsidR="0096209E">
        <w:t xml:space="preserve">, Dubrovnik,OIB: 25633686239 </w:t>
      </w:r>
      <w:r w:rsidR="001F1DAA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0D1ACF">
        <w:t>27</w:t>
      </w:r>
      <w:r w:rsidR="008E04A1">
        <w:t xml:space="preserve">. </w:t>
      </w:r>
      <w:r w:rsidR="000D1ACF">
        <w:t>ožujka</w:t>
      </w:r>
      <w:r w:rsidR="008E04A1">
        <w:t xml:space="preserve"> 2019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0D1ACF">
        <w:t>18</w:t>
      </w:r>
      <w:r w:rsidR="009E1D0A">
        <w:t>.</w:t>
      </w:r>
      <w:r w:rsidR="000D1ACF">
        <w:t>494</w:t>
      </w:r>
      <w:r w:rsidR="0037057F">
        <w:t>,</w:t>
      </w:r>
      <w:r w:rsidR="000D1ACF">
        <w:t>32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661076">
        <w:t>1</w:t>
      </w:r>
      <w:r w:rsidR="000D1ACF">
        <w:t>7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0D1ACF">
        <w:t>231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96209E" w:rsidP="00407841" w:rsidR="001D4345" w:rsidRPr="00480E9F">
      <w:pPr>
        <w:jc w:val="center"/>
        <w:rPr>
          <w:b/>
        </w:rPr>
      </w:pPr>
      <w:r>
        <w:rPr>
          <w:b/>
        </w:rPr>
        <w:t>U Dubrovniku, 22.svibnja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D5F" w:rsidP="00583F5B" w:rsidR="00547D5F">
      <w:r>
        <w:separator/>
      </w:r>
    </w:p>
  </w:endnote>
  <w:endnote w:id="0" w:type="continuationSeparator">
    <w:p w:rsidRDefault="00547D5F" w:rsidP="00583F5B" w:rsidR="00547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D5F" w:rsidP="00583F5B" w:rsidR="00547D5F">
      <w:r>
        <w:separator/>
      </w:r>
    </w:p>
  </w:footnote>
  <w:footnote w:id="0" w:type="continuationSeparator">
    <w:p w:rsidRDefault="00547D5F" w:rsidP="00583F5B" w:rsidR="00547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EC7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D1ACF">
          <w:t>377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C2281"/>
    <w:rsid w:val="000D1ACF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47D5F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61076"/>
    <w:rsid w:val="00686368"/>
    <w:rsid w:val="006A76BD"/>
    <w:rsid w:val="006C4D7E"/>
    <w:rsid w:val="006E2DFA"/>
    <w:rsid w:val="006F2714"/>
    <w:rsid w:val="00712AE0"/>
    <w:rsid w:val="007170D7"/>
    <w:rsid w:val="00733997"/>
    <w:rsid w:val="007634B0"/>
    <w:rsid w:val="00772BD0"/>
    <w:rsid w:val="00780EC7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6209E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AD174F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57687"/>
    <w:rsid w:val="00C67953"/>
    <w:rsid w:val="00C77C15"/>
    <w:rsid w:val="00C83C9B"/>
    <w:rsid w:val="00CC5486"/>
    <w:rsid w:val="00CD2208"/>
    <w:rsid w:val="00CD6654"/>
    <w:rsid w:val="00CF562F"/>
    <w:rsid w:val="00CF7DDC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04A78"/>
    <w:rsid w:val="00E16229"/>
    <w:rsid w:val="00E20164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E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E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E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E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E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E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E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E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St-377/2019</izvorni_sadrzaj>
    <derivirana_varijabla naziv="DomainObject.Predmet.OznakaBroj_1">St-377/2019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NOVA j.d.o.o. za ugostiteljstvo i turizam</izvorni_sadrzaj>
    <derivirana_varijabla naziv="DomainObject.Predmet.ProtustrankaFormated_1">  UVALA NOVA j.d.o.o. za ugostiteljstvo i turizam</derivirana_varijabla>
  </DomainObject.Predmet.ProtustrankaFormated>
  <DomainObject.Predmet.ProtustrankaFormatedOIB>
    <izvorni_sadrzaj>  UVALA NOVA j.d.o.o. za ugostiteljstvo i turizam, OIB 25633686239</izvorni_sadrzaj>
    <derivirana_varijabla naziv="DomainObject.Predmet.ProtustrankaFormatedOIB_1">  UVALA NOVA j.d.o.o. za ugostiteljstvo i turizam, OIB 25633686239</derivirana_varijabla>
  </DomainObject.Predmet.ProtustrankaFormatedOIB>
  <DomainObject.Predmet.ProtustrankaFormatedWithAdress>
    <izvorni_sadrzaj> UVALA NOVA j.d.o.o. za ugostiteljstvo i turizam, Šetalište Kralja Zvonimira 18, 20000 Dubrovnik</izvorni_sadrzaj>
    <derivirana_varijabla naziv="DomainObject.Predmet.ProtustrankaFormatedWithAdress_1"> UVALA NOVA j.d.o.o. za ugostiteljstvo i turizam, Šetalište Kralja Zvonimira 18, 20000 Dubrovnik</derivirana_varijabla>
  </DomainObject.Predmet.ProtustrankaFormatedWithAdress>
  <DomainObject.Predmet.ProtustrankaFormatedWithAdressOIB>
    <izvorni_sadrzaj> UVALA NOVA j.d.o.o. za ugostiteljstvo i turizam, OIB 25633686239, Šetalište Kralja Zvonimira 18, 20000 Dubrovnik</izvorni_sadrzaj>
    <derivirana_varijabla naziv="DomainObject.Predmet.ProtustrankaFormatedWithAdressOIB_1"> UVALA NOVA j.d.o.o. za ugostiteljstvo i turizam, OIB 25633686239, Šetalište Kralja Zvonimira 18, 20000 Dubrovnik</derivirana_varijabla>
  </DomainObject.Predmet.ProtustrankaFormatedWithAdressOIB>
  <DomainObject.Predmet.ProtustrankaWithAdress>
    <izvorni_sadrzaj>UVALA NOVA j.d.o.o. za ugostiteljstvo i turizam Šetalište Kralja Zvonimira 18, 20000 Dubrovnik</izvorni_sadrzaj>
    <derivirana_varijabla naziv="DomainObject.Predmet.ProtustrankaWithAdress_1">UVALA NOVA j.d.o.o. za ugostiteljstvo i turizam Šetalište Kralja Zvonimira 18, 20000 Dubrovnik</derivirana_varijabla>
  </DomainObject.Predmet.ProtustrankaWithAdress>
  <DomainObject.Predmet.ProtustrankaWithAdressOIB>
    <izvorni_sadrzaj>UVALA NOVA j.d.o.o. za ugostiteljstvo i turizam, OIB 25633686239, Šetalište Kralja Zvonimira 18, 20000 Dubrovnik</izvorni_sadrzaj>
    <derivirana_varijabla naziv="DomainObject.Predmet.ProtustrankaWithAdressOIB_1">UVALA NOVA j.d.o.o. za ugostiteljstvo i turizam, OIB 25633686239, Šetalište Kralja Zvonimira 18, 20000 Dubrovnik</derivirana_varijabla>
  </DomainObject.Predmet.ProtustrankaWithAdressOIB>
  <DomainObject.Predmet.ProtustrankaNazivFormated>
    <izvorni_sadrzaj>UVALA NOVA j.d.o.o. za ugostiteljstvo i turizam</izvorni_sadrzaj>
    <derivirana_varijabla naziv="DomainObject.Predmet.ProtustrankaNazivFormated_1">UVALA NOVA j.d.o.o. za ugostiteljstvo i turizam</derivirana_varijabla>
  </DomainObject.Predmet.ProtustrankaNazivFormated>
  <DomainObject.Predmet.ProtustrankaNazivFormatedOIB>
    <izvorni_sadrzaj>UVALA NOVA j.d.o.o. za ugostiteljstvo i turizam, OIB 25633686239</izvorni_sadrzaj>
    <derivirana_varijabla naziv="DomainObject.Predmet.ProtustrankaNazivFormatedOIB_1">UVALA NOVA j.d.o.o. za ugostiteljstvo i turizam, OIB 25633686239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18494.32</izvorni_sadrzaj>
    <derivirana_varijabla naziv="DomainObject.Predmet.TrenutnaVrijednost_1">18494.32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NOVA j.d.o.o. za ugostiteljstvo i turizam</item>
    </izvorni_sadrzaj>
    <derivirana_varijabla naziv="DomainObject.Predmet.ProtuStrankaListFormated_1">
      <item>UVALA NOVA j.d.o.o. za ugostiteljstvo i turizam</item>
    </derivirana_varijabla>
  </DomainObject.Predmet.ProtuStrankaListFormated>
  <DomainObject.Predmet.ProtuStrankaListFormatedOIB>
    <izvorni_sadrzaj>
      <item>UVALA NOVA j.d.o.o. za ugostiteljstvo i turizam, OIB 25633686239</item>
    </izvorni_sadrzaj>
    <derivirana_varijabla naziv="DomainObject.Predmet.ProtuStrankaListFormatedOIB_1">
      <item>UVALA NOVA j.d.o.o. za ugostiteljstvo i turizam, OIB 25633686239</item>
    </derivirana_varijabla>
  </DomainObject.Predmet.ProtuStrankaListFormatedOIB>
  <DomainObject.Predmet.ProtuStrankaListFormatedWithAdress>
    <izvorni_sadrzaj>
      <item>UVALA NOVA j.d.o.o. za ugostiteljstvo i turizam, Šetalište Kralja Zvonimira 18, 20000 Dubrovnik</item>
    </izvorni_sadrzaj>
    <derivirana_varijabla naziv="DomainObject.Predmet.ProtuStrankaListFormatedWithAdress_1">
      <item>UVALA NOVA j.d.o.o. za ugostiteljstvo i turizam, Šetalište Kralja Zvonimira 18, 20000 Dubrovnik</item>
    </derivirana_varijabla>
  </DomainObject.Predmet.ProtuStrankaListFormatedWithAdress>
  <DomainObject.Predmet.ProtuStrankaListFormatedWithAdressOIB>
    <izvorni_sadrzaj>
      <item>UVALA NOVA j.d.o.o. za ugostiteljstvo i turizam, OIB 25633686239, Šetalište Kralja Zvonimira 18, 20000 Dubrovnik</item>
    </izvorni_sadrzaj>
    <derivirana_varijabla naziv="DomainObject.Predmet.ProtuStrankaListFormatedWithAdressOIB_1">
      <item>UVALA NOVA j.d.o.o. za ugostiteljstvo i turizam, OIB 25633686239, Šetalište Kralja Zvonimira 18, 20000 Dubrovnik</item>
    </derivirana_varijabla>
  </DomainObject.Predmet.ProtuStrankaListFormatedWithAdressOIB>
  <DomainObject.Predmet.ProtuStrankaListNazivFormated>
    <izvorni_sadrzaj>
      <item>UVALA NOVA j.d.o.o. za ugostiteljstvo i turizam</item>
    </izvorni_sadrzaj>
    <derivirana_varijabla naziv="DomainObject.Predmet.ProtuStrankaListNazivFormated_1">
      <item>UVALA NOVA j.d.o.o. za ugostiteljstvo i turizam</item>
    </derivirana_varijabla>
  </DomainObject.Predmet.ProtuStrankaListNazivFormated>
  <DomainObject.Predmet.ProtuStrankaListNazivFormatedOIB>
    <izvorni_sadrzaj>
      <item>UVALA NOVA j.d.o.o. za ugostiteljstvo i turizam, OIB 25633686239</item>
    </izvorni_sadrzaj>
    <derivirana_varijabla naziv="DomainObject.Predmet.ProtuStrankaListNazivFormatedOIB_1">
      <item>UVALA NOVA j.d.o.o. za ugostiteljstvo i turizam, OIB 25633686239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NOVA j.d.o.o. za ugostiteljstvo i turizam</izvorni_sadrzaj>
    <derivirana_varijabla naziv="DomainObject.Predmet.ProtustrankaIDrugi_1">UVALA NOVA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NOVA j.d.o.o. za ugostiteljstvo i turizam, OIB 25633686239, Šetalište Kralja Zvonimira 18, 20000 Dubrovnik</izvorni_sadrzaj>
    <derivirana_varijabla naziv="DomainObject.Predmet.ProtustrankaIDrugiAdressOIB_1">UVALA NOVA j.d.o.o. za ugostiteljstvo i turizam, OIB 25633686239, Šetalište Kralja Zvonimira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NOVA j.d.o.o. za ugostiteljstvo i turizam</item>
    </izvorni_sadrzaj>
    <derivirana_varijabla naziv="DomainObject.Predmet.SudioniciListNaziv_1">
      <item>FINA, RC Split, Podružnica Dubrovnik</item>
      <item>UVALA NOVA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UVALA NOVA j.d.o.o. za ugostiteljstvo i turizam, OIB 25633686239, Šetalište Kralja Zvonimira 18,20000 Dubrovnik</item>
    </izvorni_sadrzaj>
    <derivirana_varijabla naziv="DomainObject.Predmet.SudioniciListAdressOIB_1">
      <item>FINA, RC Split, Podružnica Dubrovnik, OIB 85821130368, Vukovarska 2,20000 Dubrovnik</item>
      <item>UVALA NOVA j.d.o.o. za ugostiteljstvo i turizam, OIB 25633686239, Šetalište Kralja Zvonimira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25633686239</item>
    </izvorni_sadrzaj>
    <derivirana_varijabla naziv="DomainObject.Predmet.SudioniciListNazivOIB_1">
      <item>, OIB 85821130368</item>
      <item>, OIB 25633686239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St-377/2019-9</izvorni_sadrzaj>
    <derivirana_varijabla naziv="DomainObject.PredzadnjaOdlukaIzPredmeta.Oznaka_1">St-377/2019-9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D055A-104C-4DC3-ABD6-06A40F20C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3628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2019-05-22T12:32:00Z</dcterms:created>
  <dc:creator>Diana Butigan Granić</dc:creator>
  <cp:lastModifiedBy>Sanja Vuković</cp:lastModifiedBy>
  <cp:lastPrinted>2019-05-22T12:32:00Z</cp:lastPrinted>
  <dcterms:modified xmlns:xsi="http://www.w3.org/2001/XMLSchema-instance" xsi:type="dcterms:W3CDTF">2019-05-22T12:34:00Z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(377-19 -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