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54A4E" w:rsidR="00454A4E" w:rsidRPr="00BB4B71">
        <w:tc>
          <w:tcPr>
            <w:tcW w:type="dxa" w:w="3060"/>
            <w:hideMark/>
          </w:tcPr>
          <w:p w:rsidRDefault="00454A4E" w:rsidR="00454A4E" w:rsidRPr="00BB4B7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BB4B71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R="00454A4E" w:rsidRPr="00BB4B71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B4B71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R="00454A4E" w:rsidRPr="00BB4B71">
            <w:pPr>
              <w:rPr>
                <w:sz w:val="24"/>
                <w:szCs w:val="24"/>
              </w:rPr>
            </w:pPr>
            <w:r w:rsidRPr="00BB4B71">
              <w:rPr>
                <w:sz w:val="24"/>
                <w:szCs w:val="24"/>
              </w:rPr>
              <w:t>Trgovački sud u Zagrebu</w:t>
            </w:r>
          </w:p>
          <w:p w:rsidRDefault="00454A4E" w:rsidR="00454A4E" w:rsidRPr="00BB4B71">
            <w:pPr>
              <w:rPr>
                <w:sz w:val="24"/>
                <w:szCs w:val="24"/>
              </w:rPr>
            </w:pPr>
            <w:r w:rsidRPr="00BB4B71">
              <w:rPr>
                <w:sz w:val="24"/>
                <w:szCs w:val="24"/>
              </w:rPr>
              <w:t>Zagreb, Amruševa 2/II</w:t>
            </w:r>
          </w:p>
        </w:tc>
      </w:tr>
    </w:tbl>
    <w:p w14:textId="9d420eb" w14:paraId="9d420eb" w:rsidRDefault="00454A4E" w:rsidP="00454A4E" w:rsidR="00454A4E" w:rsidRPr="00BB4B71">
      <w:pPr>
        <w:jc w:val="right"/>
        <w15:collapsed w:val="false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 xml:space="preserve">                                    </w:t>
      </w:r>
      <w:r w:rsidRPr="00BB4B71">
        <w:rPr>
          <w:sz w:val="24"/>
          <w:szCs w:val="24"/>
        </w:rPr>
        <w:t>85.</w:t>
      </w:r>
      <w:r w:rsidRPr="00BB4B71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St-</w:t>
      </w:r>
      <w:r w:rsidR="00E0012F" w:rsidRPr="00BB4B71">
        <w:rPr>
          <w:sz w:val="24"/>
          <w:szCs w:val="24"/>
        </w:rPr>
        <w:t>1494</w:t>
      </w:r>
      <w:r w:rsidRPr="00BB4B71">
        <w:rPr>
          <w:sz w:val="24"/>
          <w:szCs w:val="24"/>
        </w:rPr>
        <w:t>/</w:t>
      </w:r>
      <w:r w:rsidR="00E0012F" w:rsidRPr="00BB4B71">
        <w:rPr>
          <w:sz w:val="24"/>
          <w:szCs w:val="24"/>
        </w:rPr>
        <w:t>17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E P U B L I K A  H R V A T S K A</w:t>
      </w:r>
    </w:p>
    <w:p w:rsidRDefault="00454A4E" w:rsidP="00454A4E" w:rsidR="00454A4E" w:rsidRPr="00BB4B71">
      <w:pPr>
        <w:rPr>
          <w:sz w:val="24"/>
          <w:szCs w:val="24"/>
        </w:rPr>
      </w:pP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sz w:val="24"/>
          <w:szCs w:val="24"/>
        </w:rPr>
        <w:t xml:space="preserve">               </w:t>
      </w:r>
    </w:p>
    <w:p w:rsidRDefault="00454A4E" w:rsidP="00454A4E" w:rsidR="00454A4E" w:rsidRPr="00BB4B71">
      <w:pPr>
        <w:ind w:left="2880"/>
        <w:jc w:val="right"/>
        <w:rPr>
          <w:sz w:val="24"/>
          <w:szCs w:val="24"/>
        </w:rPr>
      </w:pPr>
      <w:r w:rsidRPr="00BB4B71">
        <w:rPr>
          <w:b/>
          <w:sz w:val="24"/>
          <w:szCs w:val="24"/>
        </w:rPr>
        <w:t xml:space="preserve">   </w:t>
      </w:r>
      <w:r w:rsidRPr="00BB4B71">
        <w:rPr>
          <w:sz w:val="24"/>
          <w:szCs w:val="24"/>
        </w:rPr>
        <w:t xml:space="preserve">R J E Š E NJ E </w:t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A51094" w:rsidP="00454A4E" w:rsidR="00454A4E" w:rsidRPr="00BB4B71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Trgovački sud u Zagrebu, po sucu mr.sc. Ivani Koštarić Fegeš, u</w:t>
      </w:r>
      <w:r w:rsidRPr="00BB4B71">
        <w:rPr>
          <w:sz w:val="24"/>
          <w:szCs w:val="24"/>
          <w:lang w:val="pt-BR"/>
        </w:rPr>
        <w:t xml:space="preserve"> stečajnom postupku u povodu prijedloga predlagatelja IMEX BANKA d.d., Split, Tolstojeva 6, OIB: </w:t>
      </w:r>
      <w:r w:rsidRPr="00BB4B71">
        <w:rPr>
          <w:sz w:val="24"/>
          <w:szCs w:val="24"/>
        </w:rPr>
        <w:t xml:space="preserve">99326633206, kojeg zastupa punomoćnik Tomislav Pluščec, odvjetnik u Zagrebu, Vukovarska 269D, </w:t>
      </w:r>
      <w:r w:rsidRPr="00BB4B71">
        <w:rPr>
          <w:sz w:val="24"/>
          <w:szCs w:val="24"/>
          <w:lang w:val="pt-BR"/>
        </w:rPr>
        <w:t xml:space="preserve">za otvaranje stečajnog postupka nad dužnikom </w:t>
      </w:r>
      <w:r w:rsidRPr="00BB4B71">
        <w:rPr>
          <w:sz w:val="24"/>
          <w:szCs w:val="24"/>
        </w:rPr>
        <w:t>SG FOS d.o.o., Zagreb, Ilica 109, OIB: 58691058755</w:t>
      </w:r>
      <w:r w:rsidR="00E76CAD" w:rsidRPr="00BB4B71">
        <w:rPr>
          <w:sz w:val="24"/>
          <w:szCs w:val="24"/>
        </w:rPr>
        <w:t>2, 1</w:t>
      </w:r>
      <w:r w:rsidR="00E0012F" w:rsidRPr="00BB4B71">
        <w:rPr>
          <w:sz w:val="24"/>
          <w:szCs w:val="24"/>
        </w:rPr>
        <w:t>4</w:t>
      </w:r>
      <w:r w:rsidR="00454A4E" w:rsidRPr="00BB4B71">
        <w:rPr>
          <w:sz w:val="24"/>
          <w:szCs w:val="24"/>
          <w:lang w:val="pt-BR"/>
        </w:rPr>
        <w:t xml:space="preserve">. </w:t>
      </w:r>
      <w:r w:rsidR="00E0012F" w:rsidRPr="00BB4B71">
        <w:rPr>
          <w:sz w:val="24"/>
          <w:szCs w:val="24"/>
          <w:lang w:val="pt-BR"/>
        </w:rPr>
        <w:t>veljače</w:t>
      </w:r>
      <w:r w:rsidR="00454A4E" w:rsidRPr="00BB4B71">
        <w:rPr>
          <w:sz w:val="24"/>
          <w:szCs w:val="24"/>
          <w:lang w:val="pt-BR"/>
        </w:rPr>
        <w:t xml:space="preserve"> 201</w:t>
      </w:r>
      <w:r w:rsidR="00E0012F" w:rsidRPr="00BB4B71">
        <w:rPr>
          <w:sz w:val="24"/>
          <w:szCs w:val="24"/>
          <w:lang w:val="pt-BR"/>
        </w:rPr>
        <w:t>8</w:t>
      </w:r>
      <w:r w:rsidR="00454A4E" w:rsidRPr="00BB4B71">
        <w:rPr>
          <w:sz w:val="24"/>
          <w:szCs w:val="24"/>
          <w:lang w:val="pt-BR"/>
        </w:rPr>
        <w:t>.</w:t>
      </w:r>
      <w:r w:rsidR="00454A4E" w:rsidRPr="00BB4B71">
        <w:rPr>
          <w:sz w:val="24"/>
          <w:szCs w:val="24"/>
        </w:rPr>
        <w:t>,</w:t>
      </w:r>
    </w:p>
    <w:p w:rsidRDefault="00A51094" w:rsidP="00454A4E" w:rsidR="00A51094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i j e š i o     j e</w:t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I.</w:t>
      </w:r>
      <w:r w:rsidRPr="00BB4B71">
        <w:rPr>
          <w:sz w:val="24"/>
          <w:szCs w:val="24"/>
        </w:rPr>
        <w:tab/>
        <w:t xml:space="preserve">Otvara se stečajni postupak nad dužnikom </w:t>
      </w:r>
      <w:r w:rsidR="00AE4F59" w:rsidRPr="00BB4B71">
        <w:rPr>
          <w:sz w:val="24"/>
          <w:szCs w:val="24"/>
        </w:rPr>
        <w:t>SG FOS d.o.o., Zagreb, Ilica 109, OIB: 586910587552</w:t>
      </w:r>
      <w:r w:rsidRPr="00BB4B71">
        <w:rPr>
          <w:sz w:val="24"/>
          <w:szCs w:val="24"/>
        </w:rPr>
        <w:t>.</w:t>
      </w:r>
    </w:p>
    <w:p w:rsidRDefault="00454A4E" w:rsidP="00454A4E" w:rsidR="00AE4F59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II.</w:t>
      </w:r>
      <w:r w:rsidRPr="00BB4B71">
        <w:rPr>
          <w:sz w:val="24"/>
          <w:szCs w:val="24"/>
        </w:rPr>
        <w:tab/>
        <w:t>Za stečajnog upravitelja imenuje se</w:t>
      </w:r>
      <w:r w:rsidR="001C73BB">
        <w:rPr>
          <w:sz w:val="24"/>
          <w:szCs w:val="24"/>
        </w:rPr>
        <w:t xml:space="preserve"> Krešimir Fučkar, </w:t>
      </w:r>
      <w:r w:rsidR="00312E83">
        <w:rPr>
          <w:sz w:val="24"/>
          <w:szCs w:val="24"/>
        </w:rPr>
        <w:t xml:space="preserve">Sladojevci, Braće Radića 63, OIB: </w:t>
      </w:r>
      <w:r w:rsidR="00907B69">
        <w:rPr>
          <w:sz w:val="24"/>
          <w:szCs w:val="24"/>
        </w:rPr>
        <w:t>01195634741.</w:t>
      </w:r>
      <w:r w:rsidRPr="00BB4B71">
        <w:rPr>
          <w:sz w:val="24"/>
          <w:szCs w:val="24"/>
        </w:rPr>
        <w:t xml:space="preserve"> 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III.</w:t>
      </w:r>
      <w:r w:rsidRPr="00BB4B71">
        <w:rPr>
          <w:sz w:val="24"/>
          <w:szCs w:val="24"/>
        </w:rPr>
        <w:tab/>
        <w:t>Stečajni postupak otvoren je 1</w:t>
      </w:r>
      <w:r w:rsidR="00AE4F59" w:rsidRPr="00BB4B71">
        <w:rPr>
          <w:sz w:val="24"/>
          <w:szCs w:val="24"/>
        </w:rPr>
        <w:t>4</w:t>
      </w:r>
      <w:r w:rsidRPr="00BB4B71">
        <w:rPr>
          <w:sz w:val="24"/>
          <w:szCs w:val="24"/>
        </w:rPr>
        <w:t xml:space="preserve">. </w:t>
      </w:r>
      <w:r w:rsidR="00AE4F59" w:rsidRPr="00BB4B71">
        <w:rPr>
          <w:sz w:val="24"/>
          <w:szCs w:val="24"/>
        </w:rPr>
        <w:t>veljače</w:t>
      </w:r>
      <w:r w:rsidR="000E6125">
        <w:rPr>
          <w:sz w:val="24"/>
          <w:szCs w:val="24"/>
        </w:rPr>
        <w:t xml:space="preserve"> 2018</w:t>
      </w:r>
      <w:r w:rsidRPr="00BB4B71">
        <w:rPr>
          <w:sz w:val="24"/>
          <w:szCs w:val="24"/>
        </w:rPr>
        <w:t xml:space="preserve">. u </w:t>
      </w:r>
      <w:r w:rsidR="003415DD">
        <w:rPr>
          <w:sz w:val="24"/>
          <w:szCs w:val="24"/>
        </w:rPr>
        <w:t>10</w:t>
      </w:r>
      <w:r w:rsidRPr="00BB4B71">
        <w:rPr>
          <w:sz w:val="24"/>
          <w:szCs w:val="24"/>
        </w:rPr>
        <w:t>,</w:t>
      </w:r>
      <w:r w:rsidR="000E6125">
        <w:rPr>
          <w:sz w:val="24"/>
          <w:szCs w:val="24"/>
        </w:rPr>
        <w:t>3</w:t>
      </w:r>
      <w:r w:rsidRPr="00BB4B71">
        <w:rPr>
          <w:sz w:val="24"/>
          <w:szCs w:val="24"/>
        </w:rPr>
        <w:t>0 sati kada je ovo rješenje objavljeno na mrežnoj stranici e-Oglasna ploča Trgovačkog suda u Zagrebu.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IV.</w:t>
      </w:r>
      <w:r w:rsidRPr="00BB4B71"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697BD7">
        <w:rPr>
          <w:sz w:val="24"/>
          <w:szCs w:val="24"/>
        </w:rPr>
        <w:t xml:space="preserve"> Krešimir Fučkar, Sladojevci, Braće Radića 63, OIB: 01195634741</w:t>
      </w:r>
      <w:r w:rsidR="007479E6" w:rsidRPr="00BB4B71">
        <w:rPr>
          <w:sz w:val="24"/>
          <w:szCs w:val="24"/>
        </w:rPr>
        <w:t xml:space="preserve">, </w:t>
      </w:r>
      <w:r w:rsidRPr="00BB4B71"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V. </w:t>
      </w:r>
      <w:r w:rsidRPr="00BB4B71"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VI. </w:t>
      </w:r>
      <w:r w:rsidRPr="00BB4B71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 w:rsidRPr="00BB4B71">
      <w:pPr>
        <w:ind w:firstLine="720"/>
        <w:jc w:val="both"/>
        <w:rPr>
          <w:b/>
          <w:sz w:val="24"/>
          <w:szCs w:val="24"/>
        </w:rPr>
      </w:pPr>
      <w:r w:rsidRPr="00BB4B71">
        <w:rPr>
          <w:sz w:val="24"/>
          <w:szCs w:val="24"/>
        </w:rPr>
        <w:t xml:space="preserve">VII. </w:t>
      </w:r>
      <w:r w:rsidRPr="00BB4B71"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AE4F59" w:rsidP="00AE4F59" w:rsidR="00454A4E" w:rsidRPr="00BB4B71">
      <w:pPr>
        <w:pStyle w:val="Odlomakpopisa"/>
        <w:numPr>
          <w:ilvl w:val="0"/>
          <w:numId w:val="22"/>
        </w:numPr>
        <w:jc w:val="center"/>
        <w:textAlignment w:val="auto"/>
        <w:rPr>
          <w:b/>
          <w:sz w:val="24"/>
          <w:szCs w:val="24"/>
        </w:rPr>
      </w:pPr>
      <w:r w:rsidRPr="00BB4B71">
        <w:rPr>
          <w:b/>
          <w:sz w:val="24"/>
          <w:szCs w:val="24"/>
        </w:rPr>
        <w:t xml:space="preserve">svibnja </w:t>
      </w:r>
      <w:r w:rsidR="00454A4E" w:rsidRPr="00BB4B71">
        <w:rPr>
          <w:b/>
          <w:sz w:val="24"/>
          <w:szCs w:val="24"/>
        </w:rPr>
        <w:t>2018. u 9,30 sati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 w:rsidRPr="00BB4B71">
      <w:pPr>
        <w:pStyle w:val="Odlomakpopisa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lastRenderedPageBreak/>
        <w:t>VIII.</w:t>
      </w:r>
      <w:r w:rsidRPr="00BB4B71"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AE4F59" w:rsidP="00AE4F59" w:rsidR="00AE4F59" w:rsidRPr="00BB4B71">
      <w:pPr>
        <w:pStyle w:val="Odlomakpopisa"/>
        <w:numPr>
          <w:ilvl w:val="0"/>
          <w:numId w:val="23"/>
        </w:numPr>
        <w:jc w:val="center"/>
        <w:textAlignment w:val="auto"/>
        <w:rPr>
          <w:b/>
          <w:sz w:val="24"/>
          <w:szCs w:val="24"/>
        </w:rPr>
      </w:pPr>
      <w:r w:rsidRPr="00BB4B71">
        <w:rPr>
          <w:b/>
          <w:sz w:val="24"/>
          <w:szCs w:val="24"/>
        </w:rPr>
        <w:t>svibnja 2018. u 9,45 sati</w:t>
      </w: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Obrazloženje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A05985" w:rsidP="00A05985" w:rsidR="00A05985" w:rsidRPr="00A0598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A05985">
        <w:rPr>
          <w:sz w:val="24"/>
          <w:szCs w:val="24"/>
        </w:rPr>
        <w:t>Financijska agencija podnijela je zahtjev za provedbu skraćenog stečajnog postupka (dalje: zahtjev) nad dužnikom SG FOS d.o.o., Zagreb, Ilica 109, OIB: 58691058755 (dalje: dužnik), na temelju odredbe čl. 429. st. 1. Stečajnog zakona (“Narodne novine” broj 71/15, dalje: SZ), koji postupak je vođen pred ovim sudom pod poslovnim brojem St-296/17. Pravomoćnim rješenjem ovoga suda poslovni broj St-296/17 od 12. travnja 2017. obustavljen je skraćeni stečajni postupak nad dužnikom na temelju odredaba čl. 433. SZ-a uz obrazloženje, u bitnome, kako u konkretnom slučaju nisu ispunjene pretpostavke za provedbu skraćenog stečajnog postupka koji završava otvaranjem i istovremenim zaključenjem skraćenog stečajnog postupka (čl. 431. SZ) jer je vjerovnik IMEX BANKA d.d., Split, Tolstojeva 6, OIB 99326633206 (dalje: predlagatelj) podnio prijedlog za otvaranje stečajnog postupka nad dužnikom te je obavijestio sud kako ima novčanu tražbinu prema dužniku u iznosu od 18.995.041,80 kn.</w:t>
      </w:r>
    </w:p>
    <w:p w:rsidRDefault="00A05985" w:rsidP="00A05985" w:rsidR="00A05985" w:rsidRPr="00A0598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A05985" w:rsidP="00A05985" w:rsidR="00A05985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A05985">
        <w:rPr>
          <w:sz w:val="24"/>
          <w:szCs w:val="24"/>
        </w:rPr>
        <w:t>Rješenjem ovoga suda od 2. listopada 2017., koje je 3. listopada 2017. objavljeno na mrežnoj stranici e-oglasna ploča ovoga suda, pokrenut je prethodni postupak nad dužnikom u skladu s odredbom čl. 115. st. 1. SZ-a, dok je 9. studenoga 2017. održano ročište radi očitovanja o prijedlogu za otvaranje stečajnoga postupka, a 11. siječnja 2018. ročište radi rasprave o pretpostavkama za otvaranje stečajnog postupka.</w:t>
      </w:r>
    </w:p>
    <w:p w:rsidRDefault="00BB4B71" w:rsidP="00A05985" w:rsidR="00BB4B71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</w:p>
    <w:p w:rsidRDefault="00BB4B71" w:rsidP="00A05985" w:rsidR="00BB4B71" w:rsidRPr="00A05985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BB4B71">
        <w:rPr>
          <w:sz w:val="24"/>
          <w:szCs w:val="24"/>
        </w:rPr>
        <w:t>U nastavku postupka predlagatelj je ostao kod prijedloga za otvaranje stečajnog postupka nad dužnikom, dok je na ročištu radi očitovanja o prijedlogu za otvaranje stečajnoga postupka održanom 9. studenoga 2017. zastupnik po zakonu dužnika Zvonimir Škegro izjavio kako se ne protivi navedenom prijedlogu, te je potvrdio prokazni popis imovine (list 30. – 39. i 52. spisa).</w:t>
      </w:r>
    </w:p>
    <w:p w:rsidRDefault="00A05985" w:rsidP="000238F3" w:rsidR="00A05985" w:rsidRPr="00BB4B71">
      <w:pPr>
        <w:ind w:firstLine="709"/>
        <w:jc w:val="both"/>
        <w:rPr>
          <w:sz w:val="24"/>
          <w:szCs w:val="24"/>
        </w:rPr>
      </w:pPr>
    </w:p>
    <w:p w:rsidRDefault="00BB4B71" w:rsidP="007E5BE6" w:rsidR="00BB4B71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BB4B71">
        <w:rPr>
          <w:sz w:val="24"/>
          <w:szCs w:val="24"/>
        </w:rPr>
        <w:t xml:space="preserve">Uvidom u </w:t>
      </w:r>
      <w:r w:rsidR="00DD49E5">
        <w:rPr>
          <w:sz w:val="24"/>
          <w:szCs w:val="24"/>
        </w:rPr>
        <w:t>navedeni popis</w:t>
      </w:r>
      <w:r w:rsidR="007E5BE6" w:rsidRPr="00BB4B71">
        <w:rPr>
          <w:sz w:val="24"/>
          <w:szCs w:val="24"/>
        </w:rPr>
        <w:t xml:space="preserve"> (list 30. – 39. i 52. </w:t>
      </w:r>
      <w:r w:rsidR="007E5BE6">
        <w:rPr>
          <w:sz w:val="24"/>
          <w:szCs w:val="24"/>
        </w:rPr>
        <w:t xml:space="preserve">spisa) </w:t>
      </w:r>
      <w:r w:rsidRPr="00BB4B71">
        <w:rPr>
          <w:sz w:val="24"/>
          <w:szCs w:val="24"/>
        </w:rPr>
        <w:t xml:space="preserve">u bitnome je utvrđeno kako </w:t>
      </w:r>
      <w:r w:rsidRPr="00BB4B71">
        <w:rPr>
          <w:rFonts w:eastAsiaTheme="minorHAnsi"/>
          <w:sz w:val="24"/>
          <w:szCs w:val="24"/>
          <w:lang w:eastAsia="en-US"/>
        </w:rPr>
        <w:t>dužnik ima samo novčane tražbine prema trećim osobama taksativno navedene na listu D prokaznog popisa (list 52. spisa), koje, kako je dužnik naveo u svom podnesku od 6. studenoga 2017., ni</w:t>
      </w:r>
      <w:r w:rsidR="00DD49E5">
        <w:rPr>
          <w:rFonts w:eastAsiaTheme="minorHAnsi"/>
          <w:sz w:val="24"/>
          <w:szCs w:val="24"/>
          <w:lang w:eastAsia="en-US"/>
        </w:rPr>
        <w:t>su namirene, odnosno naplaćene.</w:t>
      </w:r>
    </w:p>
    <w:p w:rsidRDefault="00BB4B71" w:rsidP="00BB4B71" w:rsidR="00BB4B71" w:rsidRPr="00BB4B7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BB4B71" w:rsidP="00BB4B71" w:rsidR="00BB4B71" w:rsidRPr="00BB4B7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B4B71">
        <w:rPr>
          <w:rFonts w:eastAsiaTheme="minorHAnsi"/>
          <w:sz w:val="24"/>
          <w:szCs w:val="24"/>
          <w:lang w:eastAsia="en-US"/>
        </w:rPr>
        <w:t xml:space="preserve">U odnosu na vlasništvo nekretnina, dužnik je, postupajući po nalogu suda iz rješenja od 9. studenoga 2017., u podnesku od 16. studenoga 2017. (list 62. spisa) u bitnome naveo kako je 19. srpnja 2017. sklopio Ugovor o kupoprodaji nekretnine s trećom osobom - društvom SG STANOGRAD KONCERN 1978 d.o.o., Zagreb, Ilica 109, OIB: </w:t>
      </w:r>
      <w:r w:rsidR="00BA4E2D">
        <w:rPr>
          <w:sz w:val="24"/>
          <w:szCs w:val="24"/>
        </w:rPr>
        <w:t xml:space="preserve">93719477529, </w:t>
      </w:r>
      <w:r w:rsidRPr="00BB4B71">
        <w:rPr>
          <w:rFonts w:eastAsiaTheme="minorHAnsi"/>
          <w:sz w:val="24"/>
          <w:szCs w:val="24"/>
          <w:lang w:eastAsia="en-US"/>
        </w:rPr>
        <w:t xml:space="preserve">kojim je dužnik kao prodavatelj prodao, a navedena treća osoba kao kupac kupila nekretninu upisanu u zk. ul. br. 8264, k.o. 999901, Grad Zagreb, kč.br. 1945/22, u naravi dvorište, Sesvetska ulica, površine 10m2, u prilog koje tvrdnje je dostavio navedeni Ugovor (list 63. – 65. spisa), te je naveo kako je navedena treća osoba 20. srpnja 2017. podnijela prijedlog radi uknjižbe prava vlasništva na navedenoj nekretnini, u prilog koje tvrdnje je dostavljen taj prijedlog </w:t>
      </w:r>
      <w:r w:rsidRPr="00BB4B71">
        <w:rPr>
          <w:rFonts w:eastAsiaTheme="minorHAnsi"/>
          <w:sz w:val="24"/>
          <w:szCs w:val="24"/>
          <w:lang w:eastAsia="en-US"/>
        </w:rPr>
        <w:lastRenderedPageBreak/>
        <w:t>(list 66. spisa). Nadalje, uz podnesak od 11. siječnja 2018., dužnik je dostavio u spis izvadak iz zemljišne knjige za navedenu nekretninu od 8. siječnja 2018. (list 71. spisa). Uvidom u navedeni izvadak utvrđeno je kako je navedena treća osoba - društvo SG STANOGRAD KONCERN 1978 d.o.o., upisana kao vlasnik navedene nekretnine.</w:t>
      </w:r>
    </w:p>
    <w:p w:rsidRDefault="00BB4B71" w:rsidP="00BB4B71" w:rsidR="00BB4B71" w:rsidRPr="00BB4B71">
      <w:pPr>
        <w:pStyle w:val="Tijeloteksta"/>
        <w:ind w:firstLine="708"/>
      </w:pPr>
    </w:p>
    <w:p w:rsidRDefault="00BB4B71" w:rsidP="00BB4B71" w:rsidR="00037EE1">
      <w:pPr>
        <w:pStyle w:val="Tijeloteksta"/>
        <w:ind w:firstLine="708"/>
      </w:pPr>
      <w:r w:rsidRPr="00BB4B71">
        <w:t xml:space="preserve">S obzirom na to da osim novčanih tražbina prema trećim osobama, koje do danas nesporno nisu namirene, odnosno naplaćene, dužnik nema nikakve druge (materijalne) imovine, to je, uzevši u obzir navedeno, sud utvrdio kako imovina dužnika koja bi ušla u stečajnu masu nije dovoljna ni za namirenje troškova stečajnoga postupka. </w:t>
      </w:r>
      <w:r w:rsidR="00037EE1" w:rsidRPr="000D18BE">
        <w:t>Zbog toga su</w:t>
      </w:r>
      <w:r w:rsidR="00037EE1">
        <w:t xml:space="preserve">, u skladu s odredbom čl. 132. st. 1. SZ-a, (pravomoćnim) </w:t>
      </w:r>
      <w:r w:rsidR="00037EE1" w:rsidRPr="000D18BE">
        <w:t xml:space="preserve">rješenjem ovoga suda od </w:t>
      </w:r>
      <w:r w:rsidR="00037EE1">
        <w:rPr>
          <w:lang w:val="pt-BR"/>
        </w:rPr>
        <w:t>12</w:t>
      </w:r>
      <w:r w:rsidR="00037EE1" w:rsidRPr="000D18BE">
        <w:rPr>
          <w:lang w:val="pt-BR"/>
        </w:rPr>
        <w:t xml:space="preserve">. </w:t>
      </w:r>
      <w:r w:rsidR="00037EE1">
        <w:rPr>
          <w:lang w:val="pt-BR"/>
        </w:rPr>
        <w:t>siječnja</w:t>
      </w:r>
      <w:r w:rsidR="00037EE1" w:rsidRPr="000D18BE">
        <w:rPr>
          <w:lang w:val="pt-BR"/>
        </w:rPr>
        <w:t xml:space="preserve"> 201</w:t>
      </w:r>
      <w:r w:rsidR="00037EE1">
        <w:rPr>
          <w:lang w:val="pt-BR"/>
        </w:rPr>
        <w:t>8</w:t>
      </w:r>
      <w:r w:rsidR="00037EE1" w:rsidRPr="000D18BE">
        <w:t>.</w:t>
      </w:r>
      <w:r w:rsidR="00483AA5">
        <w:t xml:space="preserve">, koje je istoga dana objavljeno na mrežnoj stranici e-oglasna ploča ovoga suda, </w:t>
      </w:r>
      <w:r w:rsidR="00037EE1">
        <w:t>pozvane</w:t>
      </w:r>
      <w:r w:rsidR="00037EE1" w:rsidRPr="000D18BE">
        <w:t xml:space="preserve"> osobe koje imaju pravni interes za provedbom stečajnoga postupka nad dužnikom</w:t>
      </w:r>
      <w:r w:rsidR="00037EE1">
        <w:t xml:space="preserve"> u</w:t>
      </w:r>
      <w:r w:rsidR="00037EE1" w:rsidRPr="000D18BE">
        <w:t xml:space="preserve"> roku 15 dana </w:t>
      </w:r>
      <w:r w:rsidR="00037EE1">
        <w:t xml:space="preserve">od isteka osmoga dana od dana objave tog rješenja na mrežnoj stranici e-oglasna ploča Trgovačkog suda u Zagrebu </w:t>
      </w:r>
      <w:r w:rsidR="00037EE1" w:rsidRPr="000D18BE">
        <w:t>predujmiti iznos od 20.000,00 kn za pokriće troškova prethodnoga i otvorenoga stečajnog postupka</w:t>
      </w:r>
      <w:r w:rsidR="00037EE1">
        <w:t>, uz upozorenje na pravne posljedice ne postupanja po pozivu suda u određenom roku iz čl. 132. st. 2. SZ-a, odnosno da će sud donijeti rješenje o otvaranju i zaključenju stečajnog postupka.</w:t>
      </w:r>
      <w:r w:rsidR="00A36B7C">
        <w:t xml:space="preserve"> S obzirom na to da je navedeno rješenje objavljeno na e-oglasnoj ploči ovoga suda 12. siječnja 2018., to proizlazi kako je posljednji dan za uplatu predujma bio 6. veljače 2018.</w:t>
      </w:r>
    </w:p>
    <w:p w:rsidRDefault="00483AA5" w:rsidP="00BB4B71" w:rsidR="00483AA5">
      <w:pPr>
        <w:pStyle w:val="Tijeloteksta"/>
        <w:ind w:firstLine="708"/>
      </w:pPr>
    </w:p>
    <w:p w:rsidRDefault="00895C33" w:rsidP="00085126" w:rsidR="008018DE">
      <w:pPr>
        <w:pStyle w:val="Tijeloteksta"/>
        <w:ind w:firstLine="708"/>
      </w:pPr>
      <w:r>
        <w:t xml:space="preserve">Uz podnesak od 5. veljače 2018., predlagatelj je dostavio u spis potvrdu o uplati predujma u iznosu od 20.000,00 kn </w:t>
      </w:r>
      <w:r w:rsidR="00085126">
        <w:t>(list 79.-80. spisa), te je predložio provesti redoviti stečajni postupak n</w:t>
      </w:r>
      <w:r w:rsidR="008A18CF">
        <w:t>ad dužnikom. Uvidom u navedenu p</w:t>
      </w:r>
      <w:r w:rsidR="00085126">
        <w:t xml:space="preserve">otvrdu (list 80. spisa) i e-spis utvrđeno je kako je 26. siječnja 2018. </w:t>
      </w:r>
      <w:r w:rsidR="00DA5201">
        <w:t xml:space="preserve">(dakle, u roku određenom navedenim rješenjem od 12. siječnja 2018.) </w:t>
      </w:r>
      <w:r w:rsidR="00085126">
        <w:t>predlagatelj uplatio iznos od 20.000,00 kn u skladu s navedenim rješenjem od 12. siječnja 2018.</w:t>
      </w:r>
    </w:p>
    <w:p w:rsidRDefault="00085126" w:rsidP="00085126" w:rsidR="00085126">
      <w:pPr>
        <w:pStyle w:val="Tijeloteksta"/>
        <w:ind w:firstLine="708"/>
      </w:pPr>
    </w:p>
    <w:p w:rsidRDefault="00483AA5" w:rsidP="00483AA5" w:rsidR="00483AA5" w:rsidRPr="00BB4B71">
      <w:pPr>
        <w:ind w:firstLine="709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Iz Potvrde o blokadi računa i novčanih sredstava (list 41. spisa) proizlazi kako je na dan 6. listopada 2017. dužnik u očevidniku redoslijeda osnova za plaćanje imao evidentirane neizvršene osnove za plaćanje u neprekinutom razdoblju od 378 dana u iznosu od 25.298.743,92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83AA5" w:rsidP="00454A4E" w:rsidR="00483AA5" w:rsidRPr="00BB4B71">
      <w:pPr>
        <w:ind w:firstLine="720"/>
        <w:jc w:val="both"/>
        <w:rPr>
          <w:sz w:val="24"/>
          <w:szCs w:val="24"/>
        </w:rPr>
      </w:pPr>
    </w:p>
    <w:p w:rsidRDefault="00085126" w:rsidP="00454A4E" w:rsidR="00454A4E" w:rsidRPr="00BB4B71">
      <w:pPr>
        <w:ind w:firstLine="709"/>
        <w:jc w:val="both"/>
        <w:rPr>
          <w:sz w:val="24"/>
          <w:szCs w:val="24"/>
        </w:rPr>
      </w:pPr>
      <w:r w:rsidRPr="00085126">
        <w:rPr>
          <w:sz w:val="24"/>
          <w:szCs w:val="24"/>
        </w:rPr>
        <w:t>S obzirom na to da</w:t>
      </w:r>
      <w:r>
        <w:rPr>
          <w:sz w:val="24"/>
          <w:szCs w:val="24"/>
        </w:rPr>
        <w:t xml:space="preserve"> kod dužnika postoji </w:t>
      </w:r>
      <w:r w:rsidRPr="00085126">
        <w:rPr>
          <w:sz w:val="24"/>
          <w:szCs w:val="24"/>
        </w:rPr>
        <w:t xml:space="preserve">stečajni razlog nesposobnosti za plaćanje i da </w:t>
      </w:r>
      <w:r>
        <w:rPr>
          <w:sz w:val="24"/>
          <w:szCs w:val="24"/>
        </w:rPr>
        <w:t xml:space="preserve">je predlagatelj u </w:t>
      </w:r>
      <w:r w:rsidRPr="00085126">
        <w:rPr>
          <w:sz w:val="24"/>
          <w:szCs w:val="24"/>
        </w:rPr>
        <w:t>određenom roku predujmi</w:t>
      </w:r>
      <w:r>
        <w:rPr>
          <w:sz w:val="24"/>
          <w:szCs w:val="24"/>
        </w:rPr>
        <w:t xml:space="preserve">o </w:t>
      </w:r>
      <w:r w:rsidRPr="00085126">
        <w:rPr>
          <w:sz w:val="24"/>
          <w:szCs w:val="24"/>
        </w:rPr>
        <w:t>određeni iznos za pokriće troškova prethodnoga i otvorenoga stečajnog postupka</w:t>
      </w:r>
      <w:r>
        <w:rPr>
          <w:sz w:val="24"/>
          <w:szCs w:val="24"/>
        </w:rPr>
        <w:t xml:space="preserve">, to je, uzevši u obzir navedeno, sud, </w:t>
      </w:r>
      <w:r w:rsidR="00454A4E" w:rsidRPr="00BB4B71">
        <w:rPr>
          <w:sz w:val="24"/>
          <w:szCs w:val="24"/>
        </w:rPr>
        <w:t>na temelju odredbe čl. 128. st. 6. SZ-a, donio rješenje o otvaranju stečajnog postupka (točka I. i III.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Stečajni upravitelj je izabran metodom slučajnog odabira s liste A stečajnih upravitelja u skladu s odredbom čl. 84. st. 1. SZ-a (točka 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lastRenderedPageBreak/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201657" w:rsidP="00454A4E" w:rsidR="00201657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201657" w:rsidP="00454A4E" w:rsidR="00201657" w:rsidRPr="00BB4B71">
      <w:pPr>
        <w:ind w:firstLine="708"/>
        <w:jc w:val="both"/>
        <w:rPr>
          <w:sz w:val="24"/>
          <w:szCs w:val="24"/>
        </w:rPr>
      </w:pP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A51094" w:rsidR="00A51094" w:rsidRPr="00BB4B71">
      <w:pPr>
        <w:overflowPunct/>
        <w:autoSpaceDE/>
        <w:adjustRightInd/>
        <w:jc w:val="center"/>
        <w:rPr>
          <w:sz w:val="24"/>
          <w:szCs w:val="24"/>
        </w:rPr>
      </w:pPr>
      <w:r w:rsidRPr="00BB4B71">
        <w:rPr>
          <w:sz w:val="24"/>
          <w:szCs w:val="24"/>
        </w:rPr>
        <w:t xml:space="preserve">U Zagrebu </w:t>
      </w:r>
      <w:r w:rsidR="00A51094" w:rsidRPr="00BB4B71">
        <w:rPr>
          <w:sz w:val="24"/>
          <w:szCs w:val="24"/>
        </w:rPr>
        <w:t>14</w:t>
      </w:r>
      <w:r w:rsidR="00A51094" w:rsidRPr="00BB4B71">
        <w:rPr>
          <w:sz w:val="24"/>
          <w:szCs w:val="24"/>
          <w:lang w:val="pt-BR"/>
        </w:rPr>
        <w:t>. veljače 2018.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ind w:firstLine="720" w:left="5760"/>
        <w:rPr>
          <w:sz w:val="24"/>
          <w:szCs w:val="24"/>
        </w:rPr>
      </w:pPr>
      <w:r w:rsidRPr="00BB4B71">
        <w:rPr>
          <w:sz w:val="24"/>
          <w:szCs w:val="24"/>
        </w:rPr>
        <w:t>Sudac</w:t>
      </w:r>
    </w:p>
    <w:p w:rsidRDefault="00454A4E" w:rsidP="00454A4E" w:rsidR="00454A4E" w:rsidRPr="00BB4B71">
      <w:pPr>
        <w:jc w:val="right"/>
        <w:rPr>
          <w:sz w:val="24"/>
          <w:szCs w:val="24"/>
        </w:rPr>
      </w:pP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  <w:t xml:space="preserve">                         </w:t>
      </w:r>
      <w:r w:rsidRPr="00BB4B71">
        <w:rPr>
          <w:sz w:val="24"/>
          <w:szCs w:val="24"/>
        </w:rPr>
        <w:tab/>
        <w:t xml:space="preserve">          </w:t>
      </w:r>
      <w:r w:rsidRPr="00BB4B71">
        <w:rPr>
          <w:sz w:val="24"/>
          <w:szCs w:val="24"/>
        </w:rPr>
        <w:tab/>
        <w:t>mr.sc. Ivana Koštarić Fegeš</w:t>
      </w:r>
      <w:r w:rsidR="007156DC">
        <w:rPr>
          <w:sz w:val="24"/>
          <w:szCs w:val="24"/>
        </w:rPr>
        <w:t>, v.r.</w:t>
      </w:r>
      <w:r w:rsidRPr="00BB4B71">
        <w:rPr>
          <w:sz w:val="24"/>
          <w:szCs w:val="24"/>
        </w:rPr>
        <w:t xml:space="preserve"> </w:t>
      </w:r>
    </w:p>
    <w:p w:rsidRDefault="00454A4E" w:rsidP="00454A4E" w:rsidR="00454A4E" w:rsidRPr="00BB4B71">
      <w:pPr>
        <w:rPr>
          <w:sz w:val="24"/>
          <w:szCs w:val="24"/>
        </w:rPr>
      </w:pPr>
    </w:p>
    <w:p w:rsidRDefault="00454A4E" w:rsidP="00454A4E" w:rsidR="00454A4E" w:rsidRPr="00BB4B71">
      <w:pPr>
        <w:rPr>
          <w:sz w:val="24"/>
          <w:szCs w:val="24"/>
        </w:rPr>
      </w:pPr>
      <w:r w:rsidRPr="00BB4B71">
        <w:rPr>
          <w:sz w:val="24"/>
          <w:szCs w:val="24"/>
          <w:lang w:val="pl-PL"/>
        </w:rPr>
        <w:t>Uputa o pravnom lijeku</w:t>
      </w:r>
      <w:r w:rsidRPr="00BB4B71">
        <w:rPr>
          <w:sz w:val="24"/>
          <w:szCs w:val="24"/>
        </w:rPr>
        <w:t>:</w:t>
      </w:r>
    </w:p>
    <w:p w:rsidRDefault="00454A4E" w:rsidP="00454A4E" w:rsidR="00454A4E" w:rsidRPr="00BB4B71">
      <w:pPr>
        <w:jc w:val="both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>Protiv rje</w:t>
      </w:r>
      <w:r w:rsidRPr="00BB4B71">
        <w:rPr>
          <w:sz w:val="24"/>
          <w:szCs w:val="24"/>
        </w:rPr>
        <w:t>š</w:t>
      </w:r>
      <w:r w:rsidRPr="00BB4B71">
        <w:rPr>
          <w:sz w:val="24"/>
          <w:szCs w:val="24"/>
          <w:lang w:val="pt-BR"/>
        </w:rPr>
        <w:t>enja o otvaranju</w:t>
      </w:r>
      <w:r w:rsidRPr="00BB4B71">
        <w:rPr>
          <w:sz w:val="24"/>
          <w:szCs w:val="24"/>
        </w:rPr>
        <w:t xml:space="preserve"> stečajnog </w:t>
      </w:r>
      <w:r w:rsidRPr="00BB4B71">
        <w:rPr>
          <w:sz w:val="24"/>
          <w:szCs w:val="24"/>
          <w:lang w:val="pt-BR"/>
        </w:rPr>
        <w:t xml:space="preserve">postupka </w:t>
      </w:r>
      <w:r w:rsidRPr="00BB4B71">
        <w:rPr>
          <w:sz w:val="24"/>
          <w:szCs w:val="24"/>
        </w:rPr>
        <w:t xml:space="preserve">pravo na žalbu ima </w:t>
      </w:r>
      <w:r w:rsidRPr="00BB4B71">
        <w:rPr>
          <w:sz w:val="24"/>
          <w:szCs w:val="24"/>
          <w:lang w:val="pt-BR"/>
        </w:rPr>
        <w:t xml:space="preserve">osoba </w:t>
      </w:r>
      <w:r w:rsidRPr="00BB4B71">
        <w:rPr>
          <w:sz w:val="24"/>
          <w:szCs w:val="24"/>
        </w:rPr>
        <w:t xml:space="preserve">ovlaštena za zastupanje dužnika po zakonu </w:t>
      </w:r>
      <w:r w:rsidRPr="00BB4B71">
        <w:rPr>
          <w:sz w:val="24"/>
          <w:szCs w:val="24"/>
          <w:lang w:val="pl-PL"/>
        </w:rPr>
        <w:t>do dana nastupanja pravnih posljedica otvaranja ste</w:t>
      </w:r>
      <w:r w:rsidRPr="00BB4B71">
        <w:rPr>
          <w:sz w:val="24"/>
          <w:szCs w:val="24"/>
        </w:rPr>
        <w:t>č</w:t>
      </w:r>
      <w:r w:rsidRPr="00BB4B71">
        <w:rPr>
          <w:sz w:val="24"/>
          <w:szCs w:val="24"/>
          <w:lang w:val="pl-PL"/>
        </w:rPr>
        <w:t>ajnog postupka</w:t>
      </w:r>
      <w:r w:rsidRPr="00BB4B71">
        <w:rPr>
          <w:sz w:val="24"/>
          <w:szCs w:val="24"/>
        </w:rPr>
        <w:t>.</w:t>
      </w:r>
    </w:p>
    <w:p w:rsidRDefault="00454A4E" w:rsidP="00454A4E" w:rsidR="00454A4E" w:rsidRPr="00BB4B71">
      <w:pPr>
        <w:jc w:val="both"/>
        <w:rPr>
          <w:sz w:val="24"/>
          <w:szCs w:val="24"/>
          <w:lang w:val="pl-PL"/>
        </w:rPr>
      </w:pPr>
      <w:r w:rsidRPr="00BB4B71"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A51094" w:rsidRPr="00BB4B71">
        <w:rPr>
          <w:sz w:val="24"/>
          <w:szCs w:val="24"/>
          <w:lang w:val="pl-PL"/>
        </w:rPr>
        <w:t xml:space="preserve"> Dostava se smatra obavljenom istekom osmoga dana od dana objave ovoga rješenja na mrežnoj stranici Trgovačkog suda u Zagrebu (čl. 12. st. 1. SZ).</w:t>
      </w:r>
    </w:p>
    <w:p w:rsidRDefault="00A51094" w:rsidP="00454A4E" w:rsidR="00A51094">
      <w:pPr>
        <w:jc w:val="both"/>
        <w:rPr>
          <w:sz w:val="24"/>
          <w:szCs w:val="24"/>
          <w:lang w:val="pl-PL"/>
        </w:rPr>
      </w:pPr>
    </w:p>
    <w:p w:rsidRDefault="007156DC" w:rsidP="00454A4E" w:rsidR="007156DC" w:rsidRPr="00BB4B71">
      <w:pPr>
        <w:jc w:val="both"/>
        <w:rPr>
          <w:sz w:val="24"/>
          <w:szCs w:val="24"/>
          <w:lang w:val="pl-PL"/>
        </w:rPr>
      </w:pPr>
    </w:p>
    <w:p w:rsidRDefault="007156DC" w:rsidP="007156DC" w:rsidR="007156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156DC" w:rsidP="007156DC" w:rsidR="009A3E7E" w:rsidRPr="00BB4B71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C7A5A" w:rsidR="009A3E7E" w:rsidRPr="00BB4B7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6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0012F">
      <w:rPr>
        <w:sz w:val="24"/>
        <w:szCs w:val="24"/>
      </w:rPr>
      <w:t>1494/17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55687B"/>
    <w:multiLevelType w:val="hybridMultilevel"/>
    <w:tmpl w:val="16320466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0C84BE3"/>
    <w:multiLevelType w:val="hybridMultilevel"/>
    <w:tmpl w:val="10D29734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9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0851A71"/>
    <w:multiLevelType w:val="hybridMultilevel"/>
    <w:tmpl w:val="585C4E8A"/>
    <w:lvl w:tplc="041A000F" w:ilvl="0">
      <w:start w:val="8"/>
      <w:numFmt w:val="decimal"/>
      <w:lvlText w:val="%1."/>
      <w:lvlJc w:val="left"/>
      <w:pPr>
        <w:ind w:hanging="360" w:left="31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6"/>
      </w:pPr>
    </w:lvl>
    <w:lvl w:tentative="true" w:tplc="041A001B" w:ilvl="2">
      <w:start w:val="1"/>
      <w:numFmt w:val="lowerRoman"/>
      <w:lvlText w:val="%3."/>
      <w:lvlJc w:val="right"/>
      <w:pPr>
        <w:ind w:hanging="180" w:left="4636"/>
      </w:pPr>
    </w:lvl>
    <w:lvl w:tentative="true" w:tplc="041A000F" w:ilvl="3">
      <w:start w:val="1"/>
      <w:numFmt w:val="decimal"/>
      <w:lvlText w:val="%4."/>
      <w:lvlJc w:val="left"/>
      <w:pPr>
        <w:ind w:hanging="360" w:left="5356"/>
      </w:pPr>
    </w:lvl>
    <w:lvl w:tentative="true" w:tplc="041A0019" w:ilvl="4">
      <w:start w:val="1"/>
      <w:numFmt w:val="lowerLetter"/>
      <w:lvlText w:val="%5."/>
      <w:lvlJc w:val="left"/>
      <w:pPr>
        <w:ind w:hanging="360" w:left="6076"/>
      </w:pPr>
    </w:lvl>
    <w:lvl w:tentative="true" w:tplc="041A001B" w:ilvl="5">
      <w:start w:val="1"/>
      <w:numFmt w:val="lowerRoman"/>
      <w:lvlText w:val="%6."/>
      <w:lvlJc w:val="right"/>
      <w:pPr>
        <w:ind w:hanging="180" w:left="6796"/>
      </w:pPr>
    </w:lvl>
    <w:lvl w:tentative="true" w:tplc="041A000F" w:ilvl="6">
      <w:start w:val="1"/>
      <w:numFmt w:val="decimal"/>
      <w:lvlText w:val="%7."/>
      <w:lvlJc w:val="left"/>
      <w:pPr>
        <w:ind w:hanging="360" w:left="7516"/>
      </w:pPr>
    </w:lvl>
    <w:lvl w:tentative="true" w:tplc="041A0019" w:ilvl="7">
      <w:start w:val="1"/>
      <w:numFmt w:val="lowerLetter"/>
      <w:lvlText w:val="%8."/>
      <w:lvlJc w:val="left"/>
      <w:pPr>
        <w:ind w:hanging="360" w:left="8236"/>
      </w:pPr>
    </w:lvl>
    <w:lvl w:tentative="true" w:tplc="041A001B" w:ilvl="8">
      <w:start w:val="1"/>
      <w:numFmt w:val="lowerRoman"/>
      <w:lvlText w:val="%9."/>
      <w:lvlJc w:val="right"/>
      <w:pPr>
        <w:ind w:hanging="180" w:left="8956"/>
      </w:pPr>
    </w:lvl>
  </w:abstractNum>
  <w:abstractNum w:abstractNumId="12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4">
    <w:nsid w:val="6A1C79C5"/>
    <w:multiLevelType w:val="hybridMultilevel"/>
    <w:tmpl w:val="C956768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8"/>
  </w:num>
  <w:num w:numId="5">
    <w:abstractNumId w:val="13"/>
  </w:num>
  <w:num w:numId="6">
    <w:abstractNumId w:val="0"/>
  </w:num>
  <w:num w:numId="7">
    <w:abstractNumId w:val="12"/>
  </w:num>
  <w:num w:numId="8">
    <w:abstractNumId w:val="16"/>
  </w:num>
  <w:num w:numId="9">
    <w:abstractNumId w:val="10"/>
  </w:num>
  <w:num w:numId="10">
    <w:abstractNumId w:val="17"/>
  </w:num>
  <w:num w:numId="11">
    <w:abstractNumId w:val="2"/>
  </w:num>
  <w:num w:numId="12">
    <w:abstractNumId w:val="19"/>
  </w:num>
  <w:num w:numId="13">
    <w:abstractNumId w:val="15"/>
  </w:num>
  <w:num w:numId="14">
    <w:abstractNumId w:val="9"/>
  </w:num>
  <w:num w:numId="15">
    <w:abstractNumId w:val="4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5"/>
  </w:num>
  <w:num w:numId="22">
    <w:abstractNumId w:val="7"/>
  </w:num>
  <w:num w:numId="23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38F3"/>
    <w:rsid w:val="00037EE1"/>
    <w:rsid w:val="00041689"/>
    <w:rsid w:val="0004473F"/>
    <w:rsid w:val="0006149C"/>
    <w:rsid w:val="00064FF4"/>
    <w:rsid w:val="00077E5C"/>
    <w:rsid w:val="00085126"/>
    <w:rsid w:val="00086848"/>
    <w:rsid w:val="000917EF"/>
    <w:rsid w:val="00097BEA"/>
    <w:rsid w:val="000A69A3"/>
    <w:rsid w:val="000A7DFC"/>
    <w:rsid w:val="000B4699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E6125"/>
    <w:rsid w:val="000F484D"/>
    <w:rsid w:val="000F5EA1"/>
    <w:rsid w:val="000F6345"/>
    <w:rsid w:val="00102FE3"/>
    <w:rsid w:val="001109A0"/>
    <w:rsid w:val="00113C27"/>
    <w:rsid w:val="0012249B"/>
    <w:rsid w:val="00124A3B"/>
    <w:rsid w:val="00132A5D"/>
    <w:rsid w:val="00137314"/>
    <w:rsid w:val="00150A80"/>
    <w:rsid w:val="00152276"/>
    <w:rsid w:val="00152981"/>
    <w:rsid w:val="00154D73"/>
    <w:rsid w:val="00161611"/>
    <w:rsid w:val="0016323B"/>
    <w:rsid w:val="00164A58"/>
    <w:rsid w:val="00166E72"/>
    <w:rsid w:val="001708B2"/>
    <w:rsid w:val="00172A8D"/>
    <w:rsid w:val="001741C7"/>
    <w:rsid w:val="001761E5"/>
    <w:rsid w:val="00185AD7"/>
    <w:rsid w:val="00186749"/>
    <w:rsid w:val="001875C2"/>
    <w:rsid w:val="00190A13"/>
    <w:rsid w:val="00193B20"/>
    <w:rsid w:val="00195086"/>
    <w:rsid w:val="001A3440"/>
    <w:rsid w:val="001A45BF"/>
    <w:rsid w:val="001A4A2B"/>
    <w:rsid w:val="001C2596"/>
    <w:rsid w:val="001C25EE"/>
    <w:rsid w:val="001C73BB"/>
    <w:rsid w:val="001D411A"/>
    <w:rsid w:val="001D5467"/>
    <w:rsid w:val="001E1892"/>
    <w:rsid w:val="001E44D0"/>
    <w:rsid w:val="001E61EC"/>
    <w:rsid w:val="001F762F"/>
    <w:rsid w:val="00201657"/>
    <w:rsid w:val="002065B6"/>
    <w:rsid w:val="00206C81"/>
    <w:rsid w:val="00210410"/>
    <w:rsid w:val="0021226D"/>
    <w:rsid w:val="00216F19"/>
    <w:rsid w:val="002264C9"/>
    <w:rsid w:val="00230BF0"/>
    <w:rsid w:val="00232020"/>
    <w:rsid w:val="00232DBC"/>
    <w:rsid w:val="00242B44"/>
    <w:rsid w:val="00243CCA"/>
    <w:rsid w:val="00253676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4D5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2E83"/>
    <w:rsid w:val="003155DD"/>
    <w:rsid w:val="00322B28"/>
    <w:rsid w:val="00332A7B"/>
    <w:rsid w:val="00341148"/>
    <w:rsid w:val="003415DD"/>
    <w:rsid w:val="00341785"/>
    <w:rsid w:val="00341C5D"/>
    <w:rsid w:val="00345F15"/>
    <w:rsid w:val="0035074F"/>
    <w:rsid w:val="00350C04"/>
    <w:rsid w:val="00356F80"/>
    <w:rsid w:val="00366780"/>
    <w:rsid w:val="00370242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4B09"/>
    <w:rsid w:val="003C78A1"/>
    <w:rsid w:val="003D2947"/>
    <w:rsid w:val="003D69AB"/>
    <w:rsid w:val="003D6CBC"/>
    <w:rsid w:val="003D7CEA"/>
    <w:rsid w:val="003E4E05"/>
    <w:rsid w:val="003F31F5"/>
    <w:rsid w:val="003F342C"/>
    <w:rsid w:val="004004CC"/>
    <w:rsid w:val="00401191"/>
    <w:rsid w:val="00405725"/>
    <w:rsid w:val="00412414"/>
    <w:rsid w:val="00414221"/>
    <w:rsid w:val="004152D6"/>
    <w:rsid w:val="00423A70"/>
    <w:rsid w:val="0043386E"/>
    <w:rsid w:val="00436D8F"/>
    <w:rsid w:val="004400CE"/>
    <w:rsid w:val="00442EA4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3AA5"/>
    <w:rsid w:val="00484C21"/>
    <w:rsid w:val="0049616C"/>
    <w:rsid w:val="004A5569"/>
    <w:rsid w:val="004B433D"/>
    <w:rsid w:val="004B7D77"/>
    <w:rsid w:val="004C328C"/>
    <w:rsid w:val="004C7BB3"/>
    <w:rsid w:val="004E37FE"/>
    <w:rsid w:val="004E77EF"/>
    <w:rsid w:val="004F4259"/>
    <w:rsid w:val="00504A42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67A81"/>
    <w:rsid w:val="00570189"/>
    <w:rsid w:val="0057444C"/>
    <w:rsid w:val="00586C02"/>
    <w:rsid w:val="0059693D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552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97BD7"/>
    <w:rsid w:val="006A50AF"/>
    <w:rsid w:val="006A6E23"/>
    <w:rsid w:val="006B0E12"/>
    <w:rsid w:val="006C7A5A"/>
    <w:rsid w:val="006C7BE9"/>
    <w:rsid w:val="006D621E"/>
    <w:rsid w:val="006D7DF8"/>
    <w:rsid w:val="006E43F8"/>
    <w:rsid w:val="006F7346"/>
    <w:rsid w:val="007026B3"/>
    <w:rsid w:val="00704661"/>
    <w:rsid w:val="00712A2D"/>
    <w:rsid w:val="007156DC"/>
    <w:rsid w:val="00720611"/>
    <w:rsid w:val="00721777"/>
    <w:rsid w:val="007238DA"/>
    <w:rsid w:val="00724F1D"/>
    <w:rsid w:val="007332B1"/>
    <w:rsid w:val="00744806"/>
    <w:rsid w:val="00745700"/>
    <w:rsid w:val="00746617"/>
    <w:rsid w:val="007479E6"/>
    <w:rsid w:val="00752380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E5BE6"/>
    <w:rsid w:val="007F0340"/>
    <w:rsid w:val="007F0A2E"/>
    <w:rsid w:val="007F550D"/>
    <w:rsid w:val="008018DE"/>
    <w:rsid w:val="0081167C"/>
    <w:rsid w:val="00813F5A"/>
    <w:rsid w:val="008233D2"/>
    <w:rsid w:val="008269BA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C33"/>
    <w:rsid w:val="00895E4E"/>
    <w:rsid w:val="008A18CF"/>
    <w:rsid w:val="008A1DD7"/>
    <w:rsid w:val="008A4D13"/>
    <w:rsid w:val="008A6E36"/>
    <w:rsid w:val="008B40FA"/>
    <w:rsid w:val="008C252D"/>
    <w:rsid w:val="008D2088"/>
    <w:rsid w:val="008E0B1B"/>
    <w:rsid w:val="008E42A5"/>
    <w:rsid w:val="008E4ABA"/>
    <w:rsid w:val="008F7C07"/>
    <w:rsid w:val="00907B69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934ED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E57"/>
    <w:rsid w:val="009E0FC4"/>
    <w:rsid w:val="009F225A"/>
    <w:rsid w:val="009F62E5"/>
    <w:rsid w:val="009F6ACE"/>
    <w:rsid w:val="00A05985"/>
    <w:rsid w:val="00A0685B"/>
    <w:rsid w:val="00A10F37"/>
    <w:rsid w:val="00A13818"/>
    <w:rsid w:val="00A219BB"/>
    <w:rsid w:val="00A27FCE"/>
    <w:rsid w:val="00A31E11"/>
    <w:rsid w:val="00A36B7C"/>
    <w:rsid w:val="00A51094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E4F59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4E2D"/>
    <w:rsid w:val="00BA6EFA"/>
    <w:rsid w:val="00BA7595"/>
    <w:rsid w:val="00BB07C8"/>
    <w:rsid w:val="00BB2F82"/>
    <w:rsid w:val="00BB4B71"/>
    <w:rsid w:val="00BC023A"/>
    <w:rsid w:val="00BC031A"/>
    <w:rsid w:val="00BC1932"/>
    <w:rsid w:val="00BD0B86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0486"/>
    <w:rsid w:val="00C75ED3"/>
    <w:rsid w:val="00C81E1A"/>
    <w:rsid w:val="00C83204"/>
    <w:rsid w:val="00C9316E"/>
    <w:rsid w:val="00CA2F28"/>
    <w:rsid w:val="00CA68A1"/>
    <w:rsid w:val="00CB0F34"/>
    <w:rsid w:val="00CB229D"/>
    <w:rsid w:val="00CC0548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37517"/>
    <w:rsid w:val="00D506EC"/>
    <w:rsid w:val="00D562E3"/>
    <w:rsid w:val="00D61DFD"/>
    <w:rsid w:val="00D67625"/>
    <w:rsid w:val="00D73517"/>
    <w:rsid w:val="00D86E43"/>
    <w:rsid w:val="00D9222B"/>
    <w:rsid w:val="00D939B3"/>
    <w:rsid w:val="00DA38FD"/>
    <w:rsid w:val="00DA5201"/>
    <w:rsid w:val="00DA5400"/>
    <w:rsid w:val="00DA62CD"/>
    <w:rsid w:val="00DB3729"/>
    <w:rsid w:val="00DB4851"/>
    <w:rsid w:val="00DC07C5"/>
    <w:rsid w:val="00DC19E9"/>
    <w:rsid w:val="00DC3735"/>
    <w:rsid w:val="00DD3985"/>
    <w:rsid w:val="00DD49E5"/>
    <w:rsid w:val="00DD7538"/>
    <w:rsid w:val="00DE2968"/>
    <w:rsid w:val="00DE3017"/>
    <w:rsid w:val="00DE3E2E"/>
    <w:rsid w:val="00DF4708"/>
    <w:rsid w:val="00DF6E5A"/>
    <w:rsid w:val="00E0012F"/>
    <w:rsid w:val="00E0106D"/>
    <w:rsid w:val="00E116A6"/>
    <w:rsid w:val="00E1254B"/>
    <w:rsid w:val="00E16D0C"/>
    <w:rsid w:val="00E20400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2C9D"/>
    <w:rsid w:val="00E76CAD"/>
    <w:rsid w:val="00E836A6"/>
    <w:rsid w:val="00EA0B7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3233"/>
    <w:rsid w:val="00F257F3"/>
    <w:rsid w:val="00F27814"/>
    <w:rsid w:val="00F51B8C"/>
    <w:rsid w:val="00F7014F"/>
    <w:rsid w:val="00F77E08"/>
    <w:rsid w:val="00F92436"/>
    <w:rsid w:val="00F97E95"/>
    <w:rsid w:val="00FA3480"/>
    <w:rsid w:val="00FA5B95"/>
    <w:rsid w:val="00FB01F2"/>
    <w:rsid w:val="00FB71A7"/>
    <w:rsid w:val="00FC1C16"/>
    <w:rsid w:val="00FC5FB6"/>
    <w:rsid w:val="00FC71BE"/>
    <w:rsid w:val="00FD4FD8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1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1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1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1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1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1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St-1494/2017-31</izvorni_sadrzaj>
    <derivirana_varijabla naziv="DomainObject.Oznaka_1">St-1494/2017-31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Tomislav Pluščec</izvorni_sadrzaj>
    <derivirana_varijabla naziv="DomainObject.Predmet.StrankaFormated_1">  FINA Regionalni centar Zagreb; IMEX BANKA d.d. zastupanog po punomoćniku Tomislav Pluščec</derivirana_varijabla>
  </DomainObject.Predmet.StrankaFormated>
  <DomainObject.Predmet.StrankaFormatedOIB>
    <izvorni_sadrzaj>  FINA Regionalni centar Zagreb, OIB 85821130368; IMEX BANKA d.d., OIB 99326633206 zastupanog po punomoćniku Tomislav Pluščec</izvorni_sadrzaj>
    <derivirana_varijabla naziv="DomainObject.Predmet.StrankaFormatedOIB_1">  FINA Regionalni centar Zagreb, OIB 85821130368; IMEX BANKA d.d., OIB 99326633206 zastupanog po punomoćniku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Tomislav Pluščec</izvorni_sadrzaj>
    <derivirana_varijabla naziv="DomainObject.Predmet.StrankaFormatedWithAdress_1"> FINA Regionalni centar Zagreb, Trg svibanjskih žrtava 1995. br. 1, 10000 Zagreb; IMEX BANKA d.d., Tolstojeva 6, 21000 Split zastupanog po punomoćniku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Tomislav Pluščec</item>
    </izvorni_sadrzaj>
    <derivirana_varijabla naziv="DomainObject.Predmet.StrankaListFormated_1">
      <item>FINA Regionalni centar Zagreb</item>
      <item>IMEX BANKA d.d. zastupanog po punomoćniku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Tomislav Pluščec</item>
    </izvorni_sadrzaj>
    <derivirana_varijabla naziv="DomainObject.Predmet.StrankaListFormatedOIB_1">
      <item>FINA Regionalni centar Zagreb, OIB 85821130368</item>
      <item>IMEX BANKA d.d., OIB 99326633206 zastupanog po punomoćniku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derivirana_varijabla>
  </DomainObject.Predmet.OstaliListFormatedOIB>
  <DomainObject.Predmet.OstaliListFormatedWithAdress>
    <izvorni_sadrzaj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izvorni_sadrzaj>
    <derivirana_varijabla naziv="DomainObject.Predmet.OstaliListFormatedWithAdress_1">
      <item>Zvonimir Škegro, Ul.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izvorni_sadrzaj>
    <derivirana_varijabla naziv="DomainObject.Predmet.OstaliListFormatedWithAdressOIB_1">
      <item>Zvonimir Škegro, OIB 67061107234, Ul.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Tomislav Pluščec</item>
    </izvorni_sadrzaj>
    <derivirana_varijabla naziv="DomainObject.Predmet.OstaliListNazivFormated_1">
      <item>Zvonimir Škegro</item>
      <item>ERSTE&amp;STEIERMÄRKISCHE BANKA dioničko društvo</item>
      <item>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St-1494/2017-31</izvorni_sadrzaj>
    <derivirana_varijabla naziv="DomainObject.PoslovniBrojDokumenta_1">St-1494/2017-31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669C5-3306-4680-BAC8-FE5A76597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1592</properties:Words>
  <properties:Characters>8625</properties:Characters>
  <properties:Lines>179</properties:Lines>
  <properties:Paragraphs>42</properties:Paragraphs>
  <properties:TotalTime>457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2018-02-14T09:01:00Z</cp:lastPrinted>
  <dcterms:modified xmlns:xsi="http://www.w3.org/2001/XMLSchema-instance" xsi:type="dcterms:W3CDTF">2018-02-14T09:01:00Z</dcterms:modified>
  <cp:revision>325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St-1494/2017-31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