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0ebbf" w14:paraId="880ebbf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E55186">
        <w:t xml:space="preserve">    </w:t>
      </w:r>
      <w:r w:rsidR="00E55186" w:rsidRPr="00435B5D">
        <w:t>4 St-</w:t>
      </w:r>
      <w:r w:rsidR="00846F4C">
        <w:t>461</w:t>
      </w:r>
      <w:r w:rsidR="00E55186">
        <w:t>/1</w:t>
      </w:r>
      <w:r w:rsidR="00A74CFB">
        <w:t>7</w:t>
      </w:r>
    </w:p>
    <w:p w:rsidRDefault="00D717FE" w:rsidP="00514EDC" w:rsidR="00D717FE" w:rsidRPr="00692A21">
      <w:r w:rsidRPr="00692A21">
        <w:t xml:space="preserve">Karlovac, </w:t>
      </w:r>
      <w:r w:rsidR="00401BEE">
        <w:t>Trg hrvatskih branitelja 1</w:t>
      </w:r>
    </w:p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A52F03" w:rsidP="00A52F03" w:rsidR="00514EDC">
      <w:pPr>
        <w:jc w:val="both"/>
      </w:pPr>
      <w:r>
        <w:t xml:space="preserve"> </w:t>
      </w:r>
      <w:r w:rsidR="001A178B">
        <w:t xml:space="preserve">          </w:t>
      </w:r>
      <w:r w:rsidR="00131287">
        <w:t xml:space="preserve">Trgovački sud u Zagrebu, Stalna Služba, po sucu Goranki Boljkovac, kao stečajnom sucu, postupajući po prijedlogu predlagatelja </w:t>
      </w:r>
      <w:r w:rsidR="007672DA">
        <w:t>Financijske agencije</w:t>
      </w:r>
      <w:r w:rsidR="002471AD" w:rsidRPr="00C254D4">
        <w:t>, Zagreb, Ulica grada Vukovara 70</w:t>
      </w:r>
      <w:r w:rsidR="00131287">
        <w:t>, za otvaranje stečajnoga postupka nad dužnikom</w:t>
      </w:r>
      <w:r w:rsidRPr="00A52F03">
        <w:t xml:space="preserve"> </w:t>
      </w:r>
      <w:r w:rsidR="005D462B" w:rsidRPr="005D462B">
        <w:t>NOVUS VULTUS j.d.o.o., Zagreb, Domjanićeva 1, OIB 44599320433</w:t>
      </w:r>
      <w:r w:rsidRPr="00A52F03">
        <w:t>,</w:t>
      </w:r>
      <w:r>
        <w:t xml:space="preserve"> </w:t>
      </w:r>
      <w:r w:rsidR="00667114" w:rsidRPr="00692A21">
        <w:t xml:space="preserve">dana </w:t>
      </w:r>
      <w:r w:rsidR="00BD7237">
        <w:t>1</w:t>
      </w:r>
      <w:r w:rsidR="00A74CFB">
        <w:t>5</w:t>
      </w:r>
      <w:r w:rsidR="00BD7237">
        <w:t xml:space="preserve">. </w:t>
      </w:r>
      <w:r w:rsidR="00A74CFB">
        <w:t xml:space="preserve">lipnja </w:t>
      </w:r>
      <w:r>
        <w:t>2018</w:t>
      </w:r>
      <w:r w:rsidR="006360F9">
        <w:t>.</w:t>
      </w:r>
      <w:r w:rsidR="00514EDC" w:rsidRPr="00692A21">
        <w:t xml:space="preserve">  </w:t>
      </w:r>
      <w:r w:rsidR="007672DA">
        <w:t xml:space="preserve"> </w:t>
      </w:r>
    </w:p>
    <w:p w:rsidRDefault="007672DA" w:rsidP="00A52F03" w:rsidR="007672DA" w:rsidRPr="00692A21">
      <w:pPr>
        <w:jc w:val="both"/>
      </w:pPr>
    </w:p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5D462B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5D462B" w:rsidRPr="005D462B">
        <w:t>NOVUS VULTUS j.d.o.o., Zagreb, Domjanićeva 1, OIB 44599320433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A74CFB">
        <w:t>15. lipnja</w:t>
      </w:r>
      <w:r w:rsidR="006360F9">
        <w:t xml:space="preserve"> 2018.</w:t>
      </w:r>
      <w:r w:rsidR="005A56DF">
        <w:t xml:space="preserve"> u </w:t>
      </w:r>
      <w:r w:rsidR="00501397">
        <w:t>14</w:t>
      </w:r>
      <w:r w:rsidR="006360F9">
        <w:t>,</w:t>
      </w:r>
      <w:r w:rsidR="00501397">
        <w:t>0</w:t>
      </w:r>
      <w:r w:rsidR="004C3C15">
        <w:t>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6E72DD">
        <w:t>mrežnoj stranici e-O</w:t>
      </w:r>
      <w:r w:rsidR="005A56DF">
        <w:t>glasn</w:t>
      </w:r>
      <w:r w:rsidR="006E72DD">
        <w:t>a</w:t>
      </w:r>
      <w:r w:rsidR="005A56DF">
        <w:t xml:space="preserve"> ploč</w:t>
      </w:r>
      <w:r w:rsidR="006E72DD">
        <w:t>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514EDC" w:rsidP="00846F4C" w:rsidR="00280A59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846F4C" w:rsidRPr="00846F4C">
        <w:t>Martina Pancer, Zagreb, Trnjanska 59 A, OIB 09308771365</w:t>
      </w:r>
      <w:r w:rsidR="006F2F6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5D462B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5D462B" w:rsidRPr="005D462B">
        <w:t>NOVUS VULTUS j.d.o.o., Zagreb, Domjanićeva 1, OIB 44599320433</w:t>
      </w:r>
      <w:r w:rsidR="008C5EB2">
        <w:t xml:space="preserve">, s </w:t>
      </w:r>
      <w:r w:rsidR="00A74CFB">
        <w:t>danom 15. lipnja</w:t>
      </w:r>
      <w:r w:rsidR="00FB71CC">
        <w:t xml:space="preserve"> </w:t>
      </w:r>
      <w:r w:rsidR="001A178B">
        <w:t>2018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5D462B" w:rsidR="00770155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5D462B" w:rsidRPr="005D462B">
        <w:t>NOVUS VULTUS j.d.o.o., Zagreb, Domjanićeva 1, OIB 44599320433</w:t>
      </w:r>
      <w:r>
        <w:t>, će biti brisan iz sudskog registra ovog suda.</w:t>
      </w:r>
    </w:p>
    <w:p w:rsidRDefault="008A3052" w:rsidP="004C3C15" w:rsidR="008A3052">
      <w:pPr>
        <w:pStyle w:val="Odlomakpopisa"/>
      </w:pPr>
    </w:p>
    <w:p w:rsidRDefault="004C3C15" w:rsidP="004C3C15" w:rsidR="004C3C15">
      <w:pPr>
        <w:ind w:left="720"/>
        <w:jc w:val="both"/>
      </w:pPr>
    </w:p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846F4C" w:rsidP="00846F4C" w:rsidR="00846F4C">
      <w:pPr>
        <w:ind w:firstLine="708"/>
        <w:jc w:val="both"/>
      </w:pPr>
      <w:r>
        <w:t>FINA-a Regionalni centar Zagreb, podnijela je</w:t>
      </w:r>
      <w:r w:rsidR="00D83ECA">
        <w:t xml:space="preserve"> ovom sudu dana 9. veljače 2017</w:t>
      </w:r>
      <w:r>
        <w:t xml:space="preserve">. prijedlog za otvaranje stečajnog postupka nad dužnikom NOVUS VULTUS j.d.o.o., Zagreb, Domjanićeva 1, OIB 44599320433. </w:t>
      </w:r>
    </w:p>
    <w:p w:rsidRDefault="00846F4C" w:rsidP="00846F4C" w:rsidR="00846F4C">
      <w:pPr>
        <w:ind w:firstLine="708"/>
        <w:jc w:val="both"/>
      </w:pPr>
      <w:r>
        <w:t xml:space="preserve"> </w:t>
      </w:r>
    </w:p>
    <w:p w:rsidRDefault="00846F4C" w:rsidP="00846F4C" w:rsidR="00846F4C">
      <w:pPr>
        <w:ind w:firstLine="708"/>
        <w:jc w:val="both"/>
      </w:pPr>
      <w:r>
        <w:t xml:space="preserve">Prijedlog je podnesen temeljem odredbe članka 110. stavka 1. Stečajnog zakona (Narodne novine broj 78/15, 104/17, dalje u tekstu: SZ-a). U prijedlogu predlagatelj navodi da na dan 7. veljače 2017. dužnik u Očevidniku redoslijeda osnova za plaćanje ima evidentirane neizvršene osnove za plaćanje u neprekinutom razdoblju od 120 dana u ukupnom iznosu od 53.433,50 kn, te da dužnik ima jednog zaposlenog. </w:t>
      </w:r>
    </w:p>
    <w:p w:rsidRDefault="00846F4C" w:rsidP="00846F4C" w:rsidR="00846F4C">
      <w:pPr>
        <w:ind w:firstLine="708"/>
        <w:jc w:val="both"/>
      </w:pPr>
    </w:p>
    <w:p w:rsidRDefault="00846F4C" w:rsidP="00846F4C" w:rsidR="00846F4C">
      <w:pPr>
        <w:ind w:firstLine="708"/>
        <w:jc w:val="both"/>
      </w:pPr>
      <w:r>
        <w:lastRenderedPageBreak/>
        <w:t>Rješenjem ovog suda posl.br. 4 St-461/17 od 20. siječnja 2018. pokrenut je prethodni postupak radi utvrđivanja pretpostavki za otvaranje stečajnoga postupka nad dužnikom, a ujedno je sud zaključkom naredio dužniku da u roku od 8 dana dostavi sudu popis imovine i obveza dužnika sukladno čl. 17. st. 1. SZ-a.</w:t>
      </w:r>
    </w:p>
    <w:p w:rsidRDefault="00846F4C" w:rsidP="00846F4C" w:rsidR="00846F4C">
      <w:pPr>
        <w:ind w:firstLine="708"/>
        <w:jc w:val="both"/>
      </w:pPr>
    </w:p>
    <w:p w:rsidRDefault="00846F4C" w:rsidP="00846F4C" w:rsidR="00846F4C">
      <w:pPr>
        <w:ind w:firstLine="708"/>
        <w:jc w:val="both"/>
      </w:pPr>
      <w:r>
        <w:t xml:space="preserve">Podnescima od 5. siječnja 2018. i 2. ožujka 2018. FINA je izvijestila sud da ostaje kod prijedloga za otvaranje stečajnog postupka. </w:t>
      </w:r>
    </w:p>
    <w:p w:rsidRDefault="00846F4C" w:rsidP="00846F4C" w:rsidR="00846F4C">
      <w:pPr>
        <w:ind w:firstLine="708"/>
        <w:jc w:val="both"/>
      </w:pPr>
    </w:p>
    <w:p w:rsidRDefault="00846F4C" w:rsidP="00846F4C" w:rsidR="00846F4C">
      <w:pPr>
        <w:ind w:firstLine="708"/>
        <w:jc w:val="both"/>
      </w:pPr>
      <w:r>
        <w:t>Zakonski zastupnik dužnika nije pristupio na ročište radi očitovanja o prijedlogu za otvaranje stečajnog postupka od 17. travnja 2018., ali je prethodno, podneskom od 30. siječnja 2018., dostavio sudu popis imovine i obveza dužnika uvidom u koji je utvrđeno da zakonski zastupnik dužnika navodi da dužnik nema u vlasništvu niti nekretnina, niti pokretnina, nema imovinskih prava na tuđim stvarima, nema novčanih i nenovčanih tražbina, nema novčanih sredstava na računima, odnosno nema nikakve imovine. Isto tako navodi da dužnik nije sudionik u postupcima pred sudovima ili drugim javnopravnim tijelima. Uz popis imovine zakonski zastupnik dužnika dostavlja i stanje računa poreznog obveznika na dan 23. siječnja 2018. iz kojeg proizlazi dugovanje dužnika prema Poreznoj upravi u iznosu od 43.455,02 kn.</w:t>
      </w:r>
    </w:p>
    <w:p w:rsidRDefault="00846F4C" w:rsidP="00846F4C" w:rsidR="00846F4C">
      <w:pPr>
        <w:ind w:firstLine="708"/>
        <w:jc w:val="both"/>
      </w:pPr>
    </w:p>
    <w:p w:rsidRDefault="00846F4C" w:rsidP="00846F4C" w:rsidR="00846F4C">
      <w:pPr>
        <w:ind w:firstLine="708"/>
        <w:jc w:val="both"/>
      </w:pPr>
      <w:r>
        <w:t xml:space="preserve">Sud je putem ovlaštenog službenika ovoga suda pribavio podatke iz informacijskog sustava zemljišnih knjiga o vlasništvu dužnika na nekretninama, te je utvrđeno da dužnik u zemljišnim knjigama nije evidentiran kao vlasnik nekretnine. </w:t>
      </w:r>
    </w:p>
    <w:p w:rsidRDefault="00846F4C" w:rsidP="00846F4C" w:rsidR="00846F4C">
      <w:pPr>
        <w:ind w:firstLine="708"/>
        <w:jc w:val="both"/>
      </w:pPr>
    </w:p>
    <w:p w:rsidRDefault="00846F4C" w:rsidP="00846F4C" w:rsidR="00846F4C">
      <w:pPr>
        <w:ind w:firstLine="708"/>
        <w:jc w:val="both"/>
      </w:pPr>
      <w:r>
        <w:t>Podneskom od 7. ožujka 2018. Raiffeisenbank Austria d.d. je dostavila na spis Izvješće o solventnosti (BON2) za transakcijski račun dužnika kod te banke (list 31 spisa), uvidom u koji je utvrđeno da je na dan 6. ožujka 2018. evidentiran iznos blokade od 89.417,54 kn te 511 dana neprekidne blokade.</w:t>
      </w:r>
    </w:p>
    <w:p w:rsidRDefault="00AA6619" w:rsidP="00501397" w:rsidR="00AA6619">
      <w:pPr>
        <w:ind w:firstLine="708"/>
        <w:jc w:val="both"/>
      </w:pPr>
      <w:r>
        <w:t xml:space="preserve"> </w:t>
      </w:r>
    </w:p>
    <w:p w:rsidRDefault="00846F4C" w:rsidP="00846F4C" w:rsidR="00063CEB">
      <w:pPr>
        <w:jc w:val="both"/>
      </w:pPr>
      <w:r>
        <w:t xml:space="preserve">            </w:t>
      </w:r>
      <w:r w:rsidR="00063CEB"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501397" w:rsidP="00063CEB" w:rsidR="006360F9">
      <w:pPr>
        <w:ind w:firstLine="708"/>
        <w:jc w:val="both"/>
      </w:pPr>
      <w:r w:rsidRPr="00501397">
        <w:t>Dakle, nedvojbeno je sud utvrdio da je kod dužnika ostvaren stečajni razlog nesposobnosti za plaćanje sukladno odre</w:t>
      </w:r>
      <w:r>
        <w:t>dbi čl. 6. st. 1., 2. i 4. SZ-a</w:t>
      </w:r>
      <w:r w:rsidR="00A74CFB" w:rsidRPr="00A74CFB">
        <w:t>.</w:t>
      </w:r>
    </w:p>
    <w:p w:rsidRDefault="00A74CFB" w:rsidP="00063CEB" w:rsidR="00A74CF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5D462B">
        <w:t>461</w:t>
      </w:r>
      <w:r w:rsidR="00A74CFB">
        <w:t>/17</w:t>
      </w:r>
      <w:r w:rsidRPr="00692A21">
        <w:t xml:space="preserve"> od </w:t>
      </w:r>
      <w:r w:rsidR="005D462B">
        <w:t>17</w:t>
      </w:r>
      <w:r w:rsidR="00F15BD8">
        <w:t>. travnja</w:t>
      </w:r>
      <w:r w:rsidR="006360F9">
        <w:t xml:space="preserve"> 201</w:t>
      </w:r>
      <w:r w:rsidR="001A22F0">
        <w:t>8</w:t>
      </w:r>
      <w:r w:rsidR="006360F9">
        <w:t>.</w:t>
      </w:r>
      <w:r w:rsidRPr="00692A21">
        <w:t xml:space="preserve">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E9721F">
        <w:t>21.700</w:t>
      </w:r>
      <w:r w:rsidR="006360F9">
        <w:t>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602765" w:rsidP="00AB70AD" w:rsidR="00602765">
      <w:pPr>
        <w:ind w:firstLine="708"/>
        <w:jc w:val="both"/>
      </w:pPr>
    </w:p>
    <w:p w:rsidRDefault="002050C2" w:rsidP="00D30745" w:rsidR="002050C2">
      <w:pPr>
        <w:ind w:firstLine="708"/>
        <w:jc w:val="both"/>
      </w:pPr>
      <w:r w:rsidRPr="002050C2">
        <w:t xml:space="preserve">Prema tome, iz dostupnih podataka u spisu proizlazi da dužnik nema nikakve imovine koja bi činila stečajnu masu i koja bi bila dostatna za pokriće stečajnoga postupka. Naime, predvidivi troškovi stečajnog postupka za razdoblje šest mjeseci iznose ukupno 21.700,00 kn, </w:t>
      </w:r>
      <w:r w:rsidRPr="002050C2">
        <w:lastRenderedPageBreak/>
        <w:t>a čine ih trošak nagrade stečajnom upravitelju u bruto iznosu od 10.000,00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 te trošak otvaranja, vođenja i zatvaranja žiro računa u iznosu od 350,00 kn.</w:t>
      </w:r>
    </w:p>
    <w:p w:rsidRDefault="00D30745" w:rsidP="00D30745" w:rsidR="00D30745">
      <w:pPr>
        <w:ind w:firstLine="708"/>
        <w:jc w:val="both"/>
      </w:pPr>
      <w:r>
        <w:t xml:space="preserve"> </w:t>
      </w: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2050C2" w:rsidP="00C515B4" w:rsidR="002050C2">
      <w:pPr>
        <w:ind w:firstLine="708"/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2050C2">
        <w:t>15. lipnja</w:t>
      </w:r>
      <w:r w:rsidR="00D30745">
        <w:t xml:space="preserve"> 2018</w:t>
      </w:r>
      <w:r w:rsidRPr="00692A21">
        <w:t>.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5D462B">
        <w:t>17</w:t>
      </w:r>
      <w:r w:rsidR="00F15BD8">
        <w:t>. travnja</w:t>
      </w:r>
      <w:r w:rsidR="001D683D">
        <w:t xml:space="preserve"> 201</w:t>
      </w:r>
      <w:r w:rsidR="00374976">
        <w:t>8</w:t>
      </w:r>
      <w:r w:rsidR="00737646" w:rsidRPr="00692A21">
        <w:t xml:space="preserve">.,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D30745">
        <w:t xml:space="preserve">istog </w:t>
      </w:r>
      <w:r w:rsidR="004612DC">
        <w:t>dana</w:t>
      </w:r>
      <w:r w:rsidR="00AD379D" w:rsidRPr="00692A21">
        <w:t xml:space="preserve">. 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6F2F66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5D462B">
        <w:t>17</w:t>
      </w:r>
      <w:r w:rsidR="00F15BD8">
        <w:t>. travnja</w:t>
      </w:r>
      <w:r w:rsidR="001D683D">
        <w:t xml:space="preserve"> 201</w:t>
      </w:r>
      <w:r w:rsidR="00374976">
        <w:t>8</w:t>
      </w:r>
      <w:r w:rsidR="00737646" w:rsidRPr="00692A21">
        <w:t>.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8A3052" w:rsidP="00C515B4" w:rsidR="008A3052">
      <w:pPr>
        <w:ind w:firstLine="708"/>
        <w:jc w:val="both"/>
      </w:pPr>
    </w:p>
    <w:p w:rsidRDefault="008A3052" w:rsidP="00C515B4" w:rsidR="008A3052">
      <w:pPr>
        <w:ind w:firstLine="708"/>
        <w:jc w:val="both"/>
      </w:pPr>
    </w:p>
    <w:p w:rsidRDefault="00AD379D" w:rsidP="00C515B4" w:rsidR="00AD379D" w:rsidRPr="00692A21">
      <w:pPr>
        <w:ind w:firstLine="708"/>
        <w:jc w:val="both"/>
      </w:pPr>
    </w:p>
    <w:p w:rsidRDefault="00667114" w:rsidP="00D61214" w:rsidR="006360F9" w:rsidRPr="00692A21">
      <w:pPr>
        <w:jc w:val="center"/>
      </w:pPr>
      <w:r w:rsidRPr="00551293">
        <w:t xml:space="preserve">U Karlovcu, </w:t>
      </w:r>
      <w:r w:rsidR="002050C2">
        <w:t>15. lipnja</w:t>
      </w:r>
      <w:r w:rsidR="006360F9">
        <w:t xml:space="preserve"> 2018.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8A58AB" w:rsidR="0006410D">
      <w:pPr>
        <w:jc w:val="right"/>
      </w:pPr>
      <w:r w:rsidRPr="00692A21">
        <w:t>Goranka Boljkovac</w:t>
      </w:r>
      <w:r w:rsidR="000D6CD3">
        <w:t>, v.r.</w:t>
      </w:r>
    </w:p>
    <w:p w:rsidRDefault="000D6CD3" w:rsidP="008A58AB" w:rsidR="000D6CD3">
      <w:pPr>
        <w:jc w:val="right"/>
      </w:pPr>
    </w:p>
    <w:p w:rsidRDefault="000D6CD3" w:rsidP="008A58AB" w:rsidR="000D6CD3">
      <w:pPr>
        <w:jc w:val="right"/>
      </w:pPr>
      <w:r>
        <w:t>Za točnost otpravka-</w:t>
      </w:r>
    </w:p>
    <w:p w:rsidRDefault="000D6CD3" w:rsidP="008A58AB" w:rsidR="000D6CD3">
      <w:pPr>
        <w:jc w:val="right"/>
      </w:pPr>
      <w:r>
        <w:t>ovlašteni službenik:</w:t>
      </w:r>
    </w:p>
    <w:p w:rsidRDefault="00F72709" w:rsidP="008A58AB" w:rsidR="000D6CD3">
      <w:pPr>
        <w:jc w:val="right"/>
      </w:pPr>
      <w:r>
        <w:t>Gordana Grčić</w:t>
      </w:r>
    </w:p>
    <w:p w:rsidRDefault="006F2F66" w:rsidP="00D61214" w:rsidR="006F2F66">
      <w:pPr>
        <w:tabs>
          <w:tab w:pos="6870" w:val="left"/>
        </w:tabs>
      </w:pPr>
    </w:p>
    <w:p w:rsidRDefault="006E72DD" w:rsidP="00AB70AD" w:rsidR="006E72DD"/>
    <w:p w:rsidRDefault="00E9721F" w:rsidP="00E9721F" w:rsidR="00E9721F">
      <w:r>
        <w:t>Uputa o pravnom lijeku:</w:t>
      </w:r>
    </w:p>
    <w:p w:rsidRDefault="00E9721F" w:rsidP="00E9721F" w:rsidR="00E9721F">
      <w:pPr>
        <w:tabs>
          <w:tab w:pos="9000" w:val="left"/>
        </w:tabs>
        <w:jc w:val="both"/>
      </w:pPr>
      <w:r>
        <w:t xml:space="preserve">Protiv rješenja o otvaranju stečajnog postupka žalbu može podnijeti osoba koja je bila zastupnik po zakonu dužnika pravne osobe do dana nastupanja pravnih posljedica otvaranja stečajnog postupka, a protiv rješenja o zaključenju stečajnog postupka žalba je dopuštena  vjerovnicima. Rok za žalbu iznosi 8 dana od dana dostave prijepisa ovog rješenja za osobe kojima se rješenje posebno dostavlja, odnosno rok za žalbu iznosi 8 dana računajući od isteka osmog dana od dana stavljanja rješenja na mrežnu stranicu e-Oglasna ploča suda. </w:t>
      </w:r>
    </w:p>
    <w:p w:rsidRDefault="00E9721F" w:rsidP="00E9721F" w:rsidR="00E9721F">
      <w:pPr>
        <w:tabs>
          <w:tab w:pos="9000" w:val="left"/>
        </w:tabs>
        <w:jc w:val="both"/>
      </w:pPr>
      <w:r>
        <w:t>Žalba se podnosi Visokom trgovačkom sudu RH, putem ovog suda, u 3 primjerka.</w:t>
      </w:r>
    </w:p>
    <w:p w:rsidRDefault="0095321D" w:rsidP="00514EDC" w:rsidR="0095321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6E72DD" w:rsidP="00514EDC" w:rsidR="006E72DD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p w:rsidRDefault="001D1E7B" w:rsidP="00514EDC" w:rsidR="001D1E7B"/>
    <w:sectPr w:rsidSect="00A74CFB" w:rsidR="001D1E7B">
      <w:headerReference w:type="even" r:id="rId10"/>
      <w:headerReference w:type="default" r:id="rId11"/>
      <w:pgSz w:h="16838" w:w="11906"/>
      <w:pgMar w:gutter="0" w:footer="708" w:header="708" w:left="1417" w:bottom="1702" w:right="1417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3ECA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</w:t>
    </w:r>
    <w:r w:rsidR="00E55186" w:rsidRPr="00435B5D">
      <w:t>4 St-</w:t>
    </w:r>
    <w:r w:rsidR="00846F4C">
      <w:t>461</w:t>
    </w:r>
    <w:r w:rsidR="00A74CFB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4A19"/>
    <w:rsid w:val="000354C7"/>
    <w:rsid w:val="0004613B"/>
    <w:rsid w:val="00050EF7"/>
    <w:rsid w:val="00063CEB"/>
    <w:rsid w:val="0006410D"/>
    <w:rsid w:val="000778FF"/>
    <w:rsid w:val="00084935"/>
    <w:rsid w:val="000D6CD3"/>
    <w:rsid w:val="000D7557"/>
    <w:rsid w:val="000E2C71"/>
    <w:rsid w:val="000F2D91"/>
    <w:rsid w:val="00131287"/>
    <w:rsid w:val="0014499E"/>
    <w:rsid w:val="00164B97"/>
    <w:rsid w:val="0017335B"/>
    <w:rsid w:val="00174993"/>
    <w:rsid w:val="001A044D"/>
    <w:rsid w:val="001A178B"/>
    <w:rsid w:val="001A22F0"/>
    <w:rsid w:val="001A24B8"/>
    <w:rsid w:val="001D1E7B"/>
    <w:rsid w:val="001D564F"/>
    <w:rsid w:val="001D683D"/>
    <w:rsid w:val="001F26D6"/>
    <w:rsid w:val="001F4061"/>
    <w:rsid w:val="002050C2"/>
    <w:rsid w:val="00212940"/>
    <w:rsid w:val="00212943"/>
    <w:rsid w:val="00215DE4"/>
    <w:rsid w:val="002208E0"/>
    <w:rsid w:val="002216A0"/>
    <w:rsid w:val="00233CF9"/>
    <w:rsid w:val="002471AD"/>
    <w:rsid w:val="002566B7"/>
    <w:rsid w:val="00280A59"/>
    <w:rsid w:val="00293964"/>
    <w:rsid w:val="002944F5"/>
    <w:rsid w:val="00294F67"/>
    <w:rsid w:val="00297D7B"/>
    <w:rsid w:val="002B5B9E"/>
    <w:rsid w:val="002C5A29"/>
    <w:rsid w:val="002D6432"/>
    <w:rsid w:val="002E494C"/>
    <w:rsid w:val="002F13E0"/>
    <w:rsid w:val="00305EEA"/>
    <w:rsid w:val="00307C60"/>
    <w:rsid w:val="00336E10"/>
    <w:rsid w:val="003462C2"/>
    <w:rsid w:val="00353583"/>
    <w:rsid w:val="00357BEE"/>
    <w:rsid w:val="00360E4D"/>
    <w:rsid w:val="003738B3"/>
    <w:rsid w:val="00374976"/>
    <w:rsid w:val="003905DD"/>
    <w:rsid w:val="003A4AA3"/>
    <w:rsid w:val="003A5067"/>
    <w:rsid w:val="003C2B21"/>
    <w:rsid w:val="00401BEE"/>
    <w:rsid w:val="00405CEA"/>
    <w:rsid w:val="00425642"/>
    <w:rsid w:val="0043031F"/>
    <w:rsid w:val="00434CF8"/>
    <w:rsid w:val="004446F0"/>
    <w:rsid w:val="0044721B"/>
    <w:rsid w:val="004612DC"/>
    <w:rsid w:val="00472207"/>
    <w:rsid w:val="004746BF"/>
    <w:rsid w:val="004A1BE7"/>
    <w:rsid w:val="004C3C15"/>
    <w:rsid w:val="004E3B1A"/>
    <w:rsid w:val="004F47B9"/>
    <w:rsid w:val="00501397"/>
    <w:rsid w:val="00502549"/>
    <w:rsid w:val="00505D61"/>
    <w:rsid w:val="00514EDC"/>
    <w:rsid w:val="0051644B"/>
    <w:rsid w:val="00523E58"/>
    <w:rsid w:val="00541781"/>
    <w:rsid w:val="00551293"/>
    <w:rsid w:val="00554276"/>
    <w:rsid w:val="00554546"/>
    <w:rsid w:val="005555FF"/>
    <w:rsid w:val="005A56DF"/>
    <w:rsid w:val="005B0B8B"/>
    <w:rsid w:val="005C0B29"/>
    <w:rsid w:val="005C0BF6"/>
    <w:rsid w:val="005D0EB4"/>
    <w:rsid w:val="005D1623"/>
    <w:rsid w:val="005D462B"/>
    <w:rsid w:val="005D5F5F"/>
    <w:rsid w:val="005E67DB"/>
    <w:rsid w:val="005F5763"/>
    <w:rsid w:val="005F71CE"/>
    <w:rsid w:val="00602765"/>
    <w:rsid w:val="006360F9"/>
    <w:rsid w:val="00662058"/>
    <w:rsid w:val="00662CB6"/>
    <w:rsid w:val="00667114"/>
    <w:rsid w:val="006804BD"/>
    <w:rsid w:val="006861EF"/>
    <w:rsid w:val="00692A21"/>
    <w:rsid w:val="006B7EC5"/>
    <w:rsid w:val="006C293B"/>
    <w:rsid w:val="006C786C"/>
    <w:rsid w:val="006D6A17"/>
    <w:rsid w:val="006E72DD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672DA"/>
    <w:rsid w:val="00770155"/>
    <w:rsid w:val="007741BC"/>
    <w:rsid w:val="00774E68"/>
    <w:rsid w:val="007861DF"/>
    <w:rsid w:val="007A550F"/>
    <w:rsid w:val="007D6B85"/>
    <w:rsid w:val="007D7A92"/>
    <w:rsid w:val="007E4737"/>
    <w:rsid w:val="007E7B8D"/>
    <w:rsid w:val="007F4B17"/>
    <w:rsid w:val="0084192B"/>
    <w:rsid w:val="00846404"/>
    <w:rsid w:val="00846F4C"/>
    <w:rsid w:val="00855AE8"/>
    <w:rsid w:val="0086230D"/>
    <w:rsid w:val="00882F98"/>
    <w:rsid w:val="008A3052"/>
    <w:rsid w:val="008A4087"/>
    <w:rsid w:val="008A58AB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95E25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2F27"/>
    <w:rsid w:val="00A44A0E"/>
    <w:rsid w:val="00A505C4"/>
    <w:rsid w:val="00A515F7"/>
    <w:rsid w:val="00A52F03"/>
    <w:rsid w:val="00A702DE"/>
    <w:rsid w:val="00A74268"/>
    <w:rsid w:val="00A74CFB"/>
    <w:rsid w:val="00A8166A"/>
    <w:rsid w:val="00A86374"/>
    <w:rsid w:val="00AA6619"/>
    <w:rsid w:val="00AB70AD"/>
    <w:rsid w:val="00AD379D"/>
    <w:rsid w:val="00AD6DDA"/>
    <w:rsid w:val="00AF6F8E"/>
    <w:rsid w:val="00B42D68"/>
    <w:rsid w:val="00B5147B"/>
    <w:rsid w:val="00B57910"/>
    <w:rsid w:val="00B84DC9"/>
    <w:rsid w:val="00B85A0A"/>
    <w:rsid w:val="00B918B5"/>
    <w:rsid w:val="00B97F98"/>
    <w:rsid w:val="00BB58B5"/>
    <w:rsid w:val="00BB7E5E"/>
    <w:rsid w:val="00BC2DFD"/>
    <w:rsid w:val="00BC367B"/>
    <w:rsid w:val="00BD7237"/>
    <w:rsid w:val="00BE3C64"/>
    <w:rsid w:val="00BE680D"/>
    <w:rsid w:val="00BF52F3"/>
    <w:rsid w:val="00C1129F"/>
    <w:rsid w:val="00C12A9F"/>
    <w:rsid w:val="00C1346A"/>
    <w:rsid w:val="00C151D9"/>
    <w:rsid w:val="00C15BC1"/>
    <w:rsid w:val="00C4568C"/>
    <w:rsid w:val="00C46A4A"/>
    <w:rsid w:val="00C50D94"/>
    <w:rsid w:val="00C515B4"/>
    <w:rsid w:val="00C5720C"/>
    <w:rsid w:val="00C74029"/>
    <w:rsid w:val="00C74824"/>
    <w:rsid w:val="00C7601D"/>
    <w:rsid w:val="00C92655"/>
    <w:rsid w:val="00C95D79"/>
    <w:rsid w:val="00CA29F8"/>
    <w:rsid w:val="00CB155B"/>
    <w:rsid w:val="00CB739D"/>
    <w:rsid w:val="00CE03D0"/>
    <w:rsid w:val="00CF05EC"/>
    <w:rsid w:val="00CF3A92"/>
    <w:rsid w:val="00D04B3E"/>
    <w:rsid w:val="00D24094"/>
    <w:rsid w:val="00D30745"/>
    <w:rsid w:val="00D47D5D"/>
    <w:rsid w:val="00D50090"/>
    <w:rsid w:val="00D61214"/>
    <w:rsid w:val="00D61C9A"/>
    <w:rsid w:val="00D717FE"/>
    <w:rsid w:val="00D749A6"/>
    <w:rsid w:val="00D75434"/>
    <w:rsid w:val="00D75F63"/>
    <w:rsid w:val="00D81A41"/>
    <w:rsid w:val="00D83ECA"/>
    <w:rsid w:val="00D862E2"/>
    <w:rsid w:val="00DB3EBA"/>
    <w:rsid w:val="00DD3245"/>
    <w:rsid w:val="00DD392D"/>
    <w:rsid w:val="00DE04E4"/>
    <w:rsid w:val="00DE2695"/>
    <w:rsid w:val="00DE6E22"/>
    <w:rsid w:val="00DF1E26"/>
    <w:rsid w:val="00E25458"/>
    <w:rsid w:val="00E26DAE"/>
    <w:rsid w:val="00E55186"/>
    <w:rsid w:val="00E57778"/>
    <w:rsid w:val="00E61478"/>
    <w:rsid w:val="00E6366C"/>
    <w:rsid w:val="00E71F9A"/>
    <w:rsid w:val="00E759B4"/>
    <w:rsid w:val="00E9721F"/>
    <w:rsid w:val="00EA75D2"/>
    <w:rsid w:val="00ED1D4E"/>
    <w:rsid w:val="00ED2662"/>
    <w:rsid w:val="00ED6D80"/>
    <w:rsid w:val="00EE61A0"/>
    <w:rsid w:val="00F10CB7"/>
    <w:rsid w:val="00F15BD8"/>
    <w:rsid w:val="00F22E0A"/>
    <w:rsid w:val="00F35B84"/>
    <w:rsid w:val="00F36CB6"/>
    <w:rsid w:val="00F36D2D"/>
    <w:rsid w:val="00F40956"/>
    <w:rsid w:val="00F44702"/>
    <w:rsid w:val="00F45029"/>
    <w:rsid w:val="00F533ED"/>
    <w:rsid w:val="00F60C93"/>
    <w:rsid w:val="00F64C00"/>
    <w:rsid w:val="00F7064E"/>
    <w:rsid w:val="00F72371"/>
    <w:rsid w:val="00F72709"/>
    <w:rsid w:val="00F90303"/>
    <w:rsid w:val="00F956EE"/>
    <w:rsid w:val="00FA7594"/>
    <w:rsid w:val="00FB3694"/>
    <w:rsid w:val="00FB71CC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3E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3E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E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E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E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3E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3E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E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E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E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NOVUS VULTUS jednostavno društvo s ograničenom odgovornošću za usluge i trgovinu zastupanog po punomoćniku Nataša Ninić</izvorni_sadrzaj>
    <derivirana_varijabla naziv="DomainObject.Predmet.ProtustrankaFormated_1">  NOVUS VULTUS jednostavno društvo s ograničenom odgovornošću za usluge i trgovinu zastupanog po punomoćniku Nataša Ninić</derivirana_varijabla>
  </DomainObject.Predmet.ProtustrankaFormated>
  <DomainObject.Predmet.ProtustrankaFormatedOIB>
    <izvorni_sadrzaj>  NOVUS VULTUS jednostavno društvo s ograničenom odgovornošću za usluge i trgovinu, OIB 44599320433 zastupanog po punomoćniku Nataša Ninić</izvorni_sadrzaj>
    <derivirana_varijabla naziv="DomainObject.Predmet.ProtustrankaFormatedOIB_1">  NOVUS VULTUS jednostavno društvo s ograničenom odgovornošću za usluge i trgovinu, OIB 44599320433 zastupanog po punomoćniku Nataša Ninić</derivirana_varijabla>
  </DomainObject.Predmet.ProtustrankaFormatedOIB>
  <DomainObject.Predmet.ProtustrankaFormatedWithAdress>
    <izvorni_sadrzaj> NOVUS VULTUS jednostavno društvo s ograničenom odgovornošću za usluge i trgovinu, Domjanićeva 1, 10000 Zagreb zastupanog po punomoćniku Nataša Ninić</izvorni_sadrzaj>
    <derivirana_varijabla naziv="DomainObject.Predmet.ProtustrankaFormatedWithAdress_1"> NOVUS VULTUS jednostavno društvo s ograničenom odgovornošću za usluge i trgovinu, Domjanićeva 1, 10000 Zagreb zastupanog po punomoćniku Nataša Ninić</derivirana_varijabla>
  </DomainObject.Predmet.ProtustrankaFormatedWithAdress>
  <DomainObject.Predmet.ProtustrankaFormatedWithAdressOIB>
    <izvorni_sadrzaj> NOVUS VULTUS jednostavno društvo s ograničenom odgovornošću za usluge i trgovinu, OIB 44599320433, Domjanićeva 1, 10000 Zagreb zastupanog po punomoćniku Nataša Ninić</izvorni_sadrzaj>
    <derivirana_varijabla naziv="DomainObject.Predmet.ProtustrankaFormatedWithAdressOIB_1"> NOVUS VULTUS jednostavno društvo s ograničenom odgovornošću za usluge i trgovinu, OIB 44599320433, Domjanićeva 1, 10000 Zagreb zastupanog po punomoćniku Nataša Ninić</derivirana_varijabla>
  </DomainObject.Predmet.ProtustrankaFormatedWithAdressOIB>
  <DomainObject.Predmet.ProtustrankaWithAdress>
    <izvorni_sadrzaj>NOVUS VULTUS jednostavno društvo s ograničenom odgovornošću za usluge i trgovinu Domjanićeva 1, 10000 Zagreb</izvorni_sadrzaj>
    <derivirana_varijabla naziv="DomainObject.Predmet.ProtustrankaWithAdress_1">NOVUS VULTUS jednostavno društvo s ograničenom odgovornošću za usluge i trgovinu Domjanićeva 1, 10000 Zagreb</derivirana_varijabla>
  </DomainObject.Predmet.ProtustrankaWithAdress>
  <DomainObject.Predmet.ProtustrankaWithAdressOIB>
    <izvorni_sadrzaj>NOVUS VULTUS jednostavno društvo s ograničenom odgovornošću za usluge i trgovinu, OIB 44599320433, Domjanićeva 1, 10000 Zagreb</izvorni_sadrzaj>
    <derivirana_varijabla naziv="DomainObject.Predmet.ProtustrankaWithAdressOIB_1">NOVUS VULTUS jednostavno društvo s ograničenom odgovornošću za usluge i trgovinu, OIB 44599320433, Domjanićeva 1, 10000 Zagreb</derivirana_varijabla>
  </DomainObject.Predmet.ProtustrankaWithAdressOIB>
  <DomainObject.Predmet.ProtustrankaNazivFormated>
    <izvorni_sadrzaj>NOVUS VULTUS jednostavno društvo s ograničenom odgovornošću za usluge i trgovinu</izvorni_sadrzaj>
    <derivirana_varijabla naziv="DomainObject.Predmet.ProtustrankaNazivFormated_1">NOVUS VULTUS jednostavno društvo s ograničenom odgovornošću za usluge i trgovinu</derivirana_varijabla>
  </DomainObject.Predmet.ProtustrankaNazivFormated>
  <DomainObject.Predmet.ProtustrankaNazivFormatedOIB>
    <izvorni_sadrzaj>NOVUS VULTUS jednostavno društvo s ograničenom odgovornošću za usluge i trgovinu, OIB 44599320433</izvorni_sadrzaj>
    <derivirana_varijabla naziv="DomainObject.Predmet.ProtustrankaNazivFormatedOIB_1">NOVUS VULTUS jednostavno društvo s ograničenom odgovornošću za usluge i trgovinu, OIB 44599320433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NOVUS VULTUS jednostavno društvo s ograničenom odgovornošću za usluge i trgovinu zastupanog po punomoćniku Nataša Ninić</item>
    </izvorni_sadrzaj>
    <derivirana_varijabla naziv="DomainObject.Predmet.ProtuStrankaListFormated_1">
      <item>NOVUS VULTUS jednostavno društvo s ograničenom odgovornošću za usluge i trgovinu zastupanog po punomoćniku Nataša Ninić</item>
    </derivirana_varijabla>
  </DomainObject.Predmet.ProtuStrankaListFormated>
  <DomainObject.Predmet.ProtuStrankaListFormatedOIB>
    <izvorni_sadrzaj>
      <item>NOVUS VULTUS jednostavno društvo s ograničenom odgovornošću za usluge i trgovinu, OIB 44599320433 zastupanog po punomoćniku Nataša Ninić</item>
    </izvorni_sadrzaj>
    <derivirana_varijabla naziv="DomainObject.Predmet.ProtuStrankaListFormatedOIB_1">
      <item>NOVUS VULTUS jednostavno društvo s ograničenom odgovornošću za usluge i trgovinu, OIB 44599320433 zastupanog po punomoćniku Nataša Ninić</item>
    </derivirana_varijabla>
  </DomainObject.Predmet.ProtuStrankaListFormatedOIB>
  <DomainObject.Predmet.ProtuStrankaListFormatedWithAdress>
    <izvorni_sadrzaj>
      <item>NOVUS VULTUS jednostavno društvo s ograničenom odgovornošću za usluge i trgovinu, Domjanićeva 1, 10000 Zagreb zastupanog po punomoćniku Nataša Ninić</item>
    </izvorni_sadrzaj>
    <derivirana_varijabla naziv="DomainObject.Predmet.ProtuStrankaListFormatedWithAdress_1">
      <item>NOVUS VULTUS jednostavno društvo s ograničenom odgovornošću za usluge i trgovinu, Domjanićeva 1, 10000 Zagreb zastupanog po punomoćniku Nataša Ninić</item>
    </derivirana_varijabla>
  </DomainObject.Predmet.ProtuStrankaListFormatedWithAdress>
  <DomainObject.Predmet.ProtuStrankaListFormatedWithAdressOIB>
    <izvorni_sadrzaj>
      <item>NOVUS VULTUS jednostavno društvo s ograničenom odgovornošću za usluge i trgovinu, OIB 44599320433, Domjanićeva 1, 10000 Zagreb zastupanog po punomoćniku Nataša Ninić</item>
    </izvorni_sadrzaj>
    <derivirana_varijabla naziv="DomainObject.Predmet.ProtuStrankaListFormatedWithAdressOIB_1">
      <item>NOVUS VULTUS jednostavno društvo s ograničenom odgovornošću za usluge i trgovinu, OIB 44599320433, Domjanićeva 1, 10000 Zagreb zastupanog po punomoćniku Nataša Ninić</item>
    </derivirana_varijabla>
  </DomainObject.Predmet.ProtuStrankaListFormatedWithAdressOIB>
  <DomainObject.Predmet.ProtuStrankaListNazivFormated>
    <izvorni_sadrzaj>
      <item>NOVUS VULTUS jednostavno društvo s ograničenom odgovornošću za usluge i trgovinu</item>
    </izvorni_sadrzaj>
    <derivirana_varijabla naziv="DomainObject.Predmet.ProtuStrankaListNazivFormated_1">
      <item>NOVUS VULTUS jednostavno društvo s ograničenom odgovornošću za usluge i trgovinu</item>
    </derivirana_varijabla>
  </DomainObject.Predmet.ProtuStrankaListNazivFormated>
  <DomainObject.Predmet.ProtuStrankaListNazivFormatedOIB>
    <izvorni_sadrzaj>
      <item>NOVUS VULTUS jednostavno društvo s ograničenom odgovornošću za usluge i trgovinu, OIB 44599320433</item>
    </izvorni_sadrzaj>
    <derivirana_varijabla naziv="DomainObject.Predmet.ProtuStrankaListNazivFormatedOIB_1">
      <item>NOVUS VULTUS jednostavno društvo s ograničenom odgovornošću za usluge i trgovinu, OIB 44599320433</item>
    </derivirana_varijabla>
  </DomainObject.Predmet.ProtuStrankaListNazivFormatedOIB>
  <DomainObject.Predmet.OstaliListFormated>
    <izvorni_sadrzaj>
      <item>Nataša Ninić punomoćnica sudionika u postupku NOVUS VULTUS jednostavno društvo s ograničenom odgovornošću za usluge i trgovinu</item>
    </izvorni_sadrzaj>
    <derivirana_varijabla naziv="DomainObject.Predmet.OstaliListFormated_1">
      <item>Nataša Ninić punomoćnica sudionika u postupku NOVUS VULTUS jednostavno društvo s ograničenom odgovornošću za usluge i trgovinu</item>
    </derivirana_varijabla>
  </DomainObject.Predmet.OstaliListFormated>
  <DomainObject.Predmet.OstaliListFormatedOIB>
    <izvorni_sadrzaj>
      <item>Nataša Ninić, OIB 82458594154 punomoćnica sudionika u postupku NOVUS VULTUS jednostavno društvo s ograničenom odgovornošću za usluge i trgovinu</item>
    </izvorni_sadrzaj>
    <derivirana_varijabla naziv="DomainObject.Predmet.OstaliListFormatedOIB_1">
      <item>Nataša Ninić, OIB 82458594154 punomoćnica sudionika u postupku NOVUS VULTUS jednostavno društvo s ograničenom odgovornošću za usluge i trgovinu</item>
    </derivirana_varijabla>
  </DomainObject.Predmet.OstaliListFormatedOIB>
  <DomainObject.Predmet.OstaliListFormatedWithAdress>
    <izvorni_sadrzaj>
      <item>Nataša Ninić, Babonićeva 20, 10000 Zagreb punomoćnica sudionika u postupku NOVUS VULTUS jednostavno društvo s ograničenom odgovornošću za usluge i trgovinu</item>
    </izvorni_sadrzaj>
    <derivirana_varijabla naziv="DomainObject.Predmet.OstaliListFormatedWithAdress_1">
      <item>Nataša Ninić, Babonićeva 20, 10000 Zagreb punomoćnica sudionika u postupku NOVUS VULTUS jednostavno društvo s ograničenom odgovornošću za usluge i trgovinu</item>
    </derivirana_varijabla>
  </DomainObject.Predmet.OstaliListFormatedWithAdress>
  <DomainObject.Predmet.OstaliListFormatedWithAdressOIB>
    <izvorni_sadrzaj>
      <item>Nataša Ninić, OIB 82458594154, Babonićeva 20, 10000 Zagreb punomoćnica sudionika u postupku NOVUS VULTUS jednostavno društvo s ograničenom odgovornošću za usluge i trgovinu</item>
    </izvorni_sadrzaj>
    <derivirana_varijabla naziv="DomainObject.Predmet.OstaliListFormatedWithAdressOIB_1">
      <item>Nataša Ninić, OIB 82458594154, Babonićeva 20, 10000 Zagreb punomoćnica sudionika u postupku NOVUS VULTUS jednostavno društvo s ograničenom odgovornošću za usluge i trgovinu</item>
    </derivirana_varijabla>
  </DomainObject.Predmet.OstaliListFormatedWithAdressOIB>
  <DomainObject.Predmet.OstaliListNazivFormated>
    <izvorni_sadrzaj>
      <item>Nataša Ninić</item>
    </izvorni_sadrzaj>
    <derivirana_varijabla naziv="DomainObject.Predmet.OstaliListNazivFormated_1">
      <item>Nataša Ninić</item>
    </derivirana_varijabla>
  </DomainObject.Predmet.OstaliListNazivFormated>
  <DomainObject.Predmet.OstaliListNazivFormatedOIB>
    <izvorni_sadrzaj>
      <item>Nataša Ninić, OIB 82458594154</item>
    </izvorni_sadrzaj>
    <derivirana_varijabla naziv="DomainObject.Predmet.OstaliListNazivFormatedOIB_1">
      <item>Nataša Ninić, OIB 82458594154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NOVUS VULTUS jednostavno društvo s ograničenom odgovornošću za usluge i trgovinu</izvorni_sadrzaj>
    <derivirana_varijabla naziv="DomainObject.Predmet.ProtustrankaIDrugi_1">NOVUS VULTUS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NOVUS VULTUS jednostavno društvo s ograničenom odgovornošću za usluge i trgovinu, OIB 44599320433, Domjanićeva 1, 10000 Zagreb</izvorni_sadrzaj>
    <derivirana_varijabla naziv="DomainObject.Predmet.ProtustrankaIDrugiAdressOIB_1">NOVUS VULTUS jednostavno društvo s ograničenom odgovornošću za usluge i trgovinu, OIB 44599320433, Domjanićeva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NOVUS VULTUS jednostavno društvo s ograničenom odgovornošću za usluge i trgovinu</item>
      <item>FINA Regionalni centar Zagreb</item>
      <item>Nataša Ninić</item>
    </izvorni_sadrzaj>
    <derivirana_varijabla naziv="DomainObject.Predmet.SudioniciListNaziv_1">
      <item>NOVUS VULTUS jednostavno društvo s ograničenom odgovornošću za usluge i trgovinu</item>
      <item>FINA Regionalni centar Zagreb</item>
      <item>Nataša Ninić</item>
    </derivirana_varijabla>
  </DomainObject.Predmet.SudioniciListNaziv>
  <DomainObject.Predmet.SudioniciListAdressOIB>
    <izvorni_sadrzaj>
      <item>NOVUS VULTUS jednostavno društvo s ograničenom odgovornošću za usluge i trgovinu, OIB 44599320433, Domjanićeva 1,10000 Zagreb</item>
      <item>FINA Regionalni centar Zagreb, OIB 85821130368, Trg svibanjskih žrtava 1995. 1,10000 Zagreb</item>
      <item>Nataša Ninić, OIB 82458594154, Babonićeva 20,10000 Zagreb</item>
    </izvorni_sadrzaj>
    <derivirana_varijabla naziv="DomainObject.Predmet.SudioniciListAdressOIB_1">
      <item>NOVUS VULTUS jednostavno društvo s ograničenom odgovornošću za usluge i trgovinu, OIB 44599320433, Domjanićeva 1,10000 Zagreb</item>
      <item>FINA Regionalni centar Zagreb, OIB 85821130368, Trg svibanjskih žrtava 1995. 1,10000 Zagreb</item>
      <item>Nataša Ninić, OIB 82458594154, Babonićeva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44599320433</item>
      <item>, OIB 85821130368</item>
      <item>, OIB 82458594154</item>
    </izvorni_sadrzaj>
    <derivirana_varijabla naziv="DomainObject.Predmet.SudioniciListNazivOIB_1">
      <item>, OIB 44599320433</item>
      <item>, OIB 85821130368</item>
      <item>, OIB 82458594154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1281</properties:Words>
  <properties:Characters>7148</properties:Characters>
  <properties:Lines>178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2018-06-15T11:24:00Z</dcterms:created>
  <dc:creator>Korisnik</dc:creator>
  <cp:lastModifiedBy>Goranka Boljkovac</cp:lastModifiedBy>
  <cp:lastPrinted>2018-06-15T10:10:00Z</cp:lastPrinted>
  <dcterms:modified xmlns:xsi="http://www.w3.org/2001/XMLSchema-instance" xsi:type="dcterms:W3CDTF">2018-06-15T11:30:00Z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- OTVARANJE I ZAKLJUČENJE- NOVUS VULTUS.docx)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