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655d" w14:paraId="e08655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723DB1">
        <w:t>401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723DB1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723DB1">
        <w:t>KUDOMONT j.d.o.o. za montažu i usluge, OIB: 47678507601 sa sjedištem u Prvomajska 40, 40000 Novo Selo Na Dravi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723DB1">
        <w:t>26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23DB1">
        <w:t>KUDOMONT j.d.o.o. za montažu i usluge, OIB: 47678507601 sa sjedištem u Prvomajska 40, 40000 Novo Selo Na Dravi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5D2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 w:rsidR="00723DB1">
        <w:rPr>
          <w:b/>
          <w:u w:val="single"/>
        </w:rPr>
        <w:t>2016. u 09,45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723DB1">
        <w:t>Tomica Foder, OIB: 89303771080, Novo Selo Na Dravi, Prvomajska 40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23DB1">
        <w:t>10.</w:t>
      </w:r>
      <w:r w:rsidR="005B747E">
        <w:t>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723DB1">
        <w:t>8.3.2016.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723DB1">
        <w:t>20.844,15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23DB1">
        <w:t>26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4112B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723DB1">
        <w:t>KUDOMONT j.d.o.o., Prvomajska 40, 40000 Novo Selo Na Dravi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723DB1">
        <w:t>Tomica Foder, Novo Selo Na Dravi, Prvomajska 40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476" w:rsidP="00CD4711" w:rsidR="00B74476">
      <w:pPr>
        <w:spacing w:lineRule="auto" w:line="240" w:after="0"/>
      </w:pPr>
      <w:r>
        <w:separator/>
      </w:r>
    </w:p>
  </w:endnote>
  <w:endnote w:id="0" w:type="continuationSeparator">
    <w:p w:rsidRDefault="00B74476" w:rsidP="00CD4711" w:rsidR="00B744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476" w:rsidP="00CD4711" w:rsidR="00B74476">
      <w:pPr>
        <w:spacing w:lineRule="auto" w:line="240" w:after="0"/>
      </w:pPr>
      <w:r>
        <w:separator/>
      </w:r>
    </w:p>
  </w:footnote>
  <w:footnote w:id="0" w:type="continuationSeparator">
    <w:p w:rsidRDefault="00B74476" w:rsidP="00CD4711" w:rsidR="00B744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D44">
          <w:rPr>
            <w:noProof/>
          </w:rPr>
          <w:t>2</w:t>
        </w:r>
        <w:r>
          <w:fldChar w:fldCharType="end"/>
        </w:r>
      </w:p>
    </w:sdtContent>
  </w:sdt>
  <w:p w:rsidRDefault="00723DB1" w:rsidP="00723DB1" w:rsidR="00723DB1" w:rsidRPr="005207B1">
    <w:pPr>
      <w:pStyle w:val="Zaglavlje"/>
      <w:jc w:val="right"/>
    </w:pPr>
    <w:r>
      <w:t>Poslovni broj: 2 St-401</w:t>
    </w:r>
    <w:r w:rsidRPr="005207B1">
      <w:t>/</w:t>
    </w:r>
    <w:r>
      <w:t>16</w:t>
    </w:r>
    <w:r w:rsidRPr="005207B1">
      <w:t>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23DB1"/>
    <w:rsid w:val="007678B4"/>
    <w:rsid w:val="00777F98"/>
    <w:rsid w:val="00790171"/>
    <w:rsid w:val="007C3F78"/>
    <w:rsid w:val="007C532B"/>
    <w:rsid w:val="00804BB0"/>
    <w:rsid w:val="00822D9B"/>
    <w:rsid w:val="0084112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74476"/>
    <w:rsid w:val="00BB07B4"/>
    <w:rsid w:val="00BB5D4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KUDOMONT jednostavno društvo s ograničenom odgovornošću za montažu i usluge</izvorni_sadrzaj>
    <derivirana_varijabla naziv="DomainObject.Predmet.ProtustrankaFormated_1">  KUDOMONT jednostavno društvo s ograničenom odgovornošću za montažu i usluge</derivirana_varijabla>
  </DomainObject.Predmet.ProtustrankaFormated>
  <DomainObject.Predmet.ProtustrankaFormatedOIB>
    <izvorni_sadrzaj>  KUDOMONT jednostavno društvo s ograničenom odgovornošću za montažu i usluge, OIB 47678507601</izvorni_sadrzaj>
    <derivirana_varijabla naziv="DomainObject.Predmet.ProtustrankaFormatedOIB_1">  KUDOMONT jednostavno društvo s ograničenom odgovornošću za montažu i usluge, OIB 47678507601</derivirana_varijabla>
  </DomainObject.Predmet.ProtustrankaFormatedOIB>
  <DomainObject.Predmet.ProtustrankaFormatedWithAdress>
    <izvorni_sadrzaj> KUDOMONT jednostavno društvo s ograničenom odgovornošću za montažu i usluge, Prvomajska 40, 40000 Novo Selo Na Dravi</izvorni_sadrzaj>
    <derivirana_varijabla naziv="DomainObject.Predmet.ProtustrankaFormatedWithAdress_1"> KUDOMONT jednostavno društvo s ograničenom odgovornošću za montažu i usluge, Prvomajska 40, 40000 Novo Selo Na Dravi</derivirana_varijabla>
  </DomainObject.Predmet.ProtustrankaFormatedWithAdress>
  <DomainObject.Predmet.ProtustrankaFormatedWithAdressOIB>
    <izvorni_sadrzaj> KUDOMONT jednostavno društvo s ograničenom odgovornošću za montažu i usluge, OIB 47678507601, Prvomajska 40, 40000 Novo Selo Na Dravi</izvorni_sadrzaj>
    <derivirana_varijabla naziv="DomainObject.Predmet.ProtustrankaFormatedWithAdressOIB_1"> KUDOMONT jednostavno društvo s ograničenom odgovornošću za montažu i usluge, OIB 47678507601, Prvomajska 40, 40000 Novo Selo Na Dravi</derivirana_varijabla>
  </DomainObject.Predmet.ProtustrankaFormatedWithAdressOIB>
  <DomainObject.Predmet.ProtustrankaWithAdress>
    <izvorni_sadrzaj>KUDOMONT jednostavno društvo s ograničenom odgovornošću za montažu i usluge Prvomajska 40, 40000 Novo Selo Na Dravi</izvorni_sadrzaj>
    <derivirana_varijabla naziv="DomainObject.Predmet.ProtustrankaWithAdress_1">KUDOMONT jednostavno društvo s ograničenom odgovornošću za montažu i usluge Prvomajska 40, 40000 Novo Selo Na Dravi</derivirana_varijabla>
  </DomainObject.Predmet.ProtustrankaWithAdress>
  <DomainObject.Predmet.ProtustrankaWithAdressOIB>
    <izvorni_sadrzaj>KUDOMONT jednostavno društvo s ograničenom odgovornošću za montažu i usluge, OIB 47678507601, Prvomajska 40, 40000 Novo Selo Na Dravi</izvorni_sadrzaj>
    <derivirana_varijabla naziv="DomainObject.Predmet.ProtustrankaWithAdressOIB_1">KUDOMONT jednostavno društvo s ograničenom odgovornošću za montažu i usluge, OIB 47678507601, Prvomajska 40, 40000 Novo Selo Na Dravi</derivirana_varijabla>
  </DomainObject.Predmet.ProtustrankaWithAdressOIB>
  <DomainObject.Predmet.ProtustrankaNazivFormated>
    <izvorni_sadrzaj>KUDOMONT jednostavno društvo s ograničenom odgovornošću za montažu i usluge</izvorni_sadrzaj>
    <derivirana_varijabla naziv="DomainObject.Predmet.ProtustrankaNazivFormated_1">KUDOMONT jednostavno društvo s ograničenom odgovornošću za montažu i usluge</derivirana_varijabla>
  </DomainObject.Predmet.ProtustrankaNazivFormated>
  <DomainObject.Predmet.ProtustrankaNazivFormatedOIB>
    <izvorni_sadrzaj>KUDOMONT jednostavno društvo s ograničenom odgovornošću za montažu i usluge, OIB 47678507601</izvorni_sadrzaj>
    <derivirana_varijabla naziv="DomainObject.Predmet.ProtustrankaNazivFormatedOIB_1">KUDOMONT jednostavno društvo s ograničenom odgovornošću za montažu i usluge, OIB 47678507601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20844.15</izvorni_sadrzaj>
    <derivirana_varijabla naziv="DomainObject.Predmet.TrenutnaVrijednost_1">20844.15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KUDOMONT jednostavno društvo s ograničenom odgovornošću za montažu i usluge</item>
    </izvorni_sadrzaj>
    <derivirana_varijabla naziv="DomainObject.Predmet.ProtuStrankaListFormated_1">
      <item>KUDOMONT jednostavno društvo s ograničenom odgovornošću za montažu i usluge</item>
    </derivirana_varijabla>
  </DomainObject.Predmet.ProtuStrankaListFormated>
  <DomainObject.Predmet.ProtuStrankaListFormatedOIB>
    <izvorni_sadrzaj>
      <item>KUDOMONT jednostavno društvo s ograničenom odgovornošću za montažu i usluge, OIB 47678507601</item>
    </izvorni_sadrzaj>
    <derivirana_varijabla naziv="DomainObject.Predmet.ProtuStrankaListFormatedOIB_1">
      <item>KUDOMONT jednostavno društvo s ograničenom odgovornošću za montažu i usluge, OIB 47678507601</item>
    </derivirana_varijabla>
  </DomainObject.Predmet.ProtuStrankaListFormatedOIB>
  <DomainObject.Predmet.ProtuStrankaListFormatedWithAdress>
    <izvorni_sadrzaj>
      <item>KUDOMONT jednostavno društvo s ograničenom odgovornošću za montažu i usluge, Prvomajska 40, 40000 Novo Selo Na Dravi</item>
    </izvorni_sadrzaj>
    <derivirana_varijabla naziv="DomainObject.Predmet.ProtuStrankaListFormatedWithAdress_1">
      <item>KUDOMONT jednostavno društvo s ograničenom odgovornošću za montažu i usluge, Prvomajska 40, 40000 Novo Selo Na Dravi</item>
    </derivirana_varijabla>
  </DomainObject.Predmet.ProtuStrankaListFormatedWithAdress>
  <DomainObject.Predmet.ProtuStrankaListFormatedWithAdressOIB>
    <izvorni_sadrzaj>
      <item>KUDOMONT jednostavno društvo s ograničenom odgovornošću za montažu i usluge, OIB 47678507601, Prvomajska 40, 40000 Novo Selo Na Dravi</item>
    </izvorni_sadrzaj>
    <derivirana_varijabla naziv="DomainObject.Predmet.ProtuStrankaListFormatedWithAdressOIB_1">
      <item>KUDOMONT jednostavno društvo s ograničenom odgovornošću za montažu i usluge, OIB 47678507601, Prvomajska 40, 40000 Novo Selo Na Dravi</item>
    </derivirana_varijabla>
  </DomainObject.Predmet.ProtuStrankaListFormatedWithAdressOIB>
  <DomainObject.Predmet.ProtuStrankaListNazivFormated>
    <izvorni_sadrzaj>
      <item>KUDOMONT jednostavno društvo s ograničenom odgovornošću za montažu i usluge</item>
    </izvorni_sadrzaj>
    <derivirana_varijabla naziv="DomainObject.Predmet.ProtuStrankaListNazivFormated_1">
      <item>KUDOMONT jednostavno društvo s ograničenom odgovornošću za montažu i usluge</item>
    </derivirana_varijabla>
  </DomainObject.Predmet.ProtuStrankaListNazivFormated>
  <DomainObject.Predmet.ProtuStrankaListNazivFormatedOIB>
    <izvorni_sadrzaj>
      <item>KUDOMONT jednostavno društvo s ograničenom odgovornošću za montažu i usluge, OIB 47678507601</item>
    </izvorni_sadrzaj>
    <derivirana_varijabla naziv="DomainObject.Predmet.ProtuStrankaListNazivFormatedOIB_1">
      <item>KUDOMONT jednostavno društvo s ograničenom odgovornošću za montažu i usluge, OIB 47678507601</item>
    </derivirana_varijabla>
  </DomainObject.Predmet.ProtuStrankaListNazivFormatedOIB>
  <DomainObject.Predmet.OstaliListFormated>
    <izvorni_sadrzaj>
      <item>Sudski registar</item>
      <item>Tomica Foder</item>
    </izvorni_sadrzaj>
    <derivirana_varijabla naziv="DomainObject.Predmet.OstaliListFormated_1">
      <item>Sudski registar</item>
      <item>Tomica Foder</item>
    </derivirana_varijabla>
  </DomainObject.Predmet.OstaliListFormated>
  <DomainObject.Predmet.OstaliListFormatedOIB>
    <izvorni_sadrzaj>
      <item>Sudski registar</item>
      <item>Tomica Foder, OIB 89303771080</item>
    </izvorni_sadrzaj>
    <derivirana_varijabla naziv="DomainObject.Predmet.OstaliListFormatedOIB_1">
      <item>Sudski registar</item>
      <item>Tomica Foder, OIB 89303771080</item>
    </derivirana_varijabla>
  </DomainObject.Predmet.OstaliListFormatedOIB>
  <DomainObject.Predmet.OstaliListFormatedWithAdress>
    <izvorni_sadrzaj>
      <item>Sudski registar</item>
      <item>Tomica Foder, Prvomajska 40, 40000 Novo Selo Na Dravi</item>
    </izvorni_sadrzaj>
    <derivirana_varijabla naziv="DomainObject.Predmet.OstaliListFormatedWithAdress_1">
      <item>Sudski registar</item>
      <item>Tomica Foder, Prvomajska 40, 40000 Novo Selo Na Dravi</item>
    </derivirana_varijabla>
  </DomainObject.Predmet.OstaliListFormatedWithAdress>
  <DomainObject.Predmet.OstaliListFormatedWithAdressOIB>
    <izvorni_sadrzaj>
      <item>Sudski registar</item>
      <item>Tomica Foder, OIB 89303771080, Prvomajska 40, 40000 Novo Selo Na Dravi</item>
    </izvorni_sadrzaj>
    <derivirana_varijabla naziv="DomainObject.Predmet.OstaliListFormatedWithAdressOIB_1">
      <item>Sudski registar</item>
      <item>Tomica Foder, OIB 89303771080, Prvomajska 40, 40000 Novo Selo Na Dravi</item>
    </derivirana_varijabla>
  </DomainObject.Predmet.OstaliListFormatedWithAdressOIB>
  <DomainObject.Predmet.OstaliListNazivFormated>
    <izvorni_sadrzaj>
      <item>Sudski registar</item>
      <item>Tomica Foder</item>
    </izvorni_sadrzaj>
    <derivirana_varijabla naziv="DomainObject.Predmet.OstaliListNazivFormated_1">
      <item>Sudski registar</item>
      <item>Tomica Foder</item>
    </derivirana_varijabla>
  </DomainObject.Predmet.OstaliListNazivFormated>
  <DomainObject.Predmet.OstaliListNazivFormatedOIB>
    <izvorni_sadrzaj>
      <item>Sudski registar</item>
      <item>Tomica Foder, OIB 89303771080</item>
    </izvorni_sadrzaj>
    <derivirana_varijabla naziv="DomainObject.Predmet.OstaliListNazivFormatedOIB_1">
      <item>Sudski registar</item>
      <item>Tomica Foder, OIB 89303771080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KUDOMONT jednostavno društvo s ograničenom odgovornošću za montažu i usluge</izvorni_sadrzaj>
    <derivirana_varijabla naziv="DomainObject.Predmet.ProtustrankaIDrugi_1">KUDOMONT jednostavno društvo s ograničenom odgovornošću za montažu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KUDOMONT jednostavno društvo s ograničenom odgovornošću za montažu i usluge, OIB 47678507601, Prvomajska 40, 40000 Novo Selo Na Dravi</izvorni_sadrzaj>
    <derivirana_varijabla naziv="DomainObject.Predmet.ProtustrankaIDrugiAdressOIB_1">KUDOMONT jednostavno društvo s ograničenom odgovornošću za montažu i usluge, OIB 47678507601, Prvomajska 40,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KUDOMONT jednostavno društvo s ograničenom odgovornošću za montažu i usluge</item>
      <item>Sudski registar</item>
      <item>Tomica Foder</item>
    </izvorni_sadrzaj>
    <derivirana_varijabla naziv="DomainObject.Predmet.SudioniciListNaziv_1">
      <item>Financijska agencija</item>
      <item>KUDOMONT jednostavno društvo s ograničenom odgovornošću za montažu i usluge</item>
      <item>Sudski registar</item>
      <item>Tomica Foder</item>
    </derivirana_varijabla>
  </DomainObject.Predmet.SudioniciListNaziv>
  <DomainObject.Predmet.SudioniciListAdressOIB>
    <izvorni_sadrzaj>
      <item>Financijska agencija, OIB 85821130368, A. Cesarca 2,42000 Varaždin</item>
      <item>KUDOMONT jednostavno društvo s ograničenom odgovornošću za montažu i usluge, OIB 47678507601, Prvomajska 40,40000 Novo Selo Na Dravi</item>
      <item>Sudski registar</item>
      <item>Tomica Foder, OIB 89303771080, Prvomajska 40,40000 Novo Selo Na Dravi</item>
    </izvorni_sadrzaj>
    <derivirana_varijabla naziv="DomainObject.Predmet.SudioniciListAdressOIB_1">
      <item>Financijska agencija, OIB 85821130368, A. Cesarca 2,42000 Varaždin</item>
      <item>KUDOMONT jednostavno društvo s ograničenom odgovornošću za montažu i usluge, OIB 47678507601, Prvomajska 40,40000 Novo Selo Na Dravi</item>
      <item>Sudski registar</item>
      <item>Tomica Foder, OIB 89303771080, Prvomajska 40,40000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47678507601</item>
      <item>, OIB null</item>
      <item>, OIB 89303771080</item>
    </izvorni_sadrzaj>
    <derivirana_varijabla naziv="DomainObject.Predmet.SudioniciListNazivOIB_1">
      <item>, OIB 85821130368</item>
      <item>, OIB 47678507601</item>
      <item>, OIB null</item>
      <item>, OIB 89303771080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6BCD9-8972-4502-BEF6-A03E967B3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2511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2016-04-26T06:34:00Z</dcterms:created>
  <dc:creator>Maja Valušnig</dc:creator>
  <cp:lastModifiedBy>Marko Makaj</cp:lastModifiedBy>
  <cp:lastPrinted>2016-04-26T06:35:00Z</cp:lastPrinted>
  <dcterms:modified xmlns:xsi="http://www.w3.org/2001/XMLSchema-instance" xsi:type="dcterms:W3CDTF">2016-04-26T06:37:00Z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