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1d64" w14:paraId="d5f1d64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3804DF" w:rsidRPr="000F75C4">
        <w:t>6</w:t>
      </w:r>
      <w:r w:rsidRPr="000F75C4">
        <w:t xml:space="preserve">. </w:t>
      </w:r>
      <w:r w:rsidR="0011795E" w:rsidRPr="000F75C4">
        <w:t>listopada</w:t>
      </w:r>
      <w:r w:rsidRPr="000F75C4">
        <w:t xml:space="preserve"> </w:t>
      </w:r>
      <w:r w:rsidRPr="000767E9">
        <w:t>201</w:t>
      </w:r>
      <w:r w:rsidR="00CF12ED">
        <w:t>7</w:t>
      </w:r>
      <w:r w:rsidR="00B36B17">
        <w:t>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11795E">
        <w:rPr>
          <w:rFonts w:cs="Times New Roman" w:hAnsi="Times New Roman" w:ascii="Times New Roman"/>
          <w:b/>
          <w:sz w:val="24"/>
          <w:u w:val="single"/>
        </w:rPr>
        <w:t>šesto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upisanima u A radi osiguranja tražbine u iznosu od EUR =200.000,00 kunske protuvrijednosti, sa ugovorenim kamatama, zateznim kamatama, naknadama i ostalim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9C51B7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11795E" w:rsidP="008A16A9" w:rsidR="00963B6E" w:rsidRPr="005C5348">
      <w:pPr>
        <w:ind w:firstLine="709" w:left="709"/>
        <w:jc w:val="center"/>
      </w:pPr>
      <w:r>
        <w:rPr>
          <w:b/>
          <w:u w:val="single"/>
        </w:rPr>
        <w:t>14</w:t>
      </w:r>
      <w:r w:rsidR="007D3A28" w:rsidRPr="005C5348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FC1EDB" w:rsidRPr="005C5348">
        <w:rPr>
          <w:b/>
          <w:u w:val="single"/>
        </w:rPr>
        <w:t xml:space="preserve"> </w:t>
      </w:r>
      <w:r>
        <w:rPr>
          <w:b/>
          <w:u w:val="single"/>
        </w:rPr>
        <w:t>2018</w:t>
      </w:r>
      <w:r w:rsidR="007D3A28" w:rsidRPr="005C5348">
        <w:rPr>
          <w:b/>
          <w:u w:val="single"/>
        </w:rPr>
        <w:t xml:space="preserve">. godine u </w:t>
      </w:r>
      <w:r w:rsidR="005C5348" w:rsidRPr="005C5348">
        <w:rPr>
          <w:b/>
          <w:u w:val="single"/>
        </w:rPr>
        <w:t>10</w:t>
      </w:r>
      <w:r w:rsidR="008A16A9" w:rsidRPr="005C5348">
        <w:rPr>
          <w:b/>
          <w:u w:val="single"/>
        </w:rPr>
        <w:t>,</w:t>
      </w:r>
      <w:r>
        <w:rPr>
          <w:b/>
          <w:u w:val="single"/>
        </w:rPr>
        <w:t>1</w:t>
      </w:r>
      <w:r w:rsidR="005C5348" w:rsidRPr="005C5348">
        <w:rPr>
          <w:b/>
          <w:u w:val="single"/>
        </w:rPr>
        <w:t>0</w:t>
      </w:r>
      <w:r w:rsidR="007D3A28" w:rsidRPr="005C5348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3804DF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9C51B7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642F36" w:rsidRPr="00642F36">
        <w:t>ovom</w:t>
      </w:r>
      <w:r w:rsidR="00391F73" w:rsidRPr="00642F36">
        <w:t xml:space="preserve"> ročištu za</w:t>
      </w:r>
      <w:r w:rsidR="00391F73" w:rsidRPr="003000A4">
        <w:t xml:space="preserve"> javnu dražbu po početnoj cijeni </w:t>
      </w:r>
      <w:r w:rsidR="003000A4" w:rsidRPr="005C5348">
        <w:t xml:space="preserve">od </w:t>
      </w:r>
      <w:r w:rsidR="000F75C4" w:rsidRPr="000F75C4">
        <w:rPr>
          <w:b/>
          <w:u w:val="single"/>
        </w:rPr>
        <w:t>462</w:t>
      </w:r>
      <w:r w:rsidR="005C5348" w:rsidRPr="000F75C4">
        <w:rPr>
          <w:b/>
          <w:u w:val="single"/>
        </w:rPr>
        <w:t>.0</w:t>
      </w:r>
      <w:r w:rsidR="003000A4" w:rsidRPr="000F75C4">
        <w:rPr>
          <w:b/>
          <w:u w:val="single"/>
        </w:rPr>
        <w:t xml:space="preserve">00,00 kn </w:t>
      </w:r>
      <w:r w:rsidR="003000A4" w:rsidRPr="005C5348">
        <w:t xml:space="preserve">i ispod </w:t>
      </w:r>
      <w:r w:rsidR="003000A4" w:rsidRPr="003000A4">
        <w:t>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1795E">
        <w:rPr>
          <w:b/>
        </w:rPr>
        <w:t>10 %</w:t>
      </w:r>
      <w:r w:rsidR="0011795E">
        <w:rPr>
          <w:b/>
        </w:rPr>
        <w:t xml:space="preserve"> od</w:t>
      </w:r>
      <w:r w:rsidRPr="0011795E">
        <w:rPr>
          <w:b/>
        </w:rPr>
        <w:t xml:space="preserve"> utvrđene vr</w:t>
      </w:r>
      <w:r w:rsidR="00B36B17" w:rsidRPr="0011795E">
        <w:rPr>
          <w:b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AF3094" w:rsidR="00FB5ACB" w:rsidRPr="000767E9">
      <w:pPr>
        <w:ind w:hanging="426" w:left="426"/>
        <w:jc w:val="both"/>
      </w:pPr>
      <w:r w:rsidRPr="000767E9"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  <w:r w:rsidR="00FB5ACB"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0F75C4">
        <w:t>roku od 30</w:t>
      </w:r>
      <w:r w:rsidRPr="000767E9">
        <w:t xml:space="preserve"> dana od </w:t>
      </w:r>
      <w:r w:rsidR="009C51B7">
        <w:t>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963B6E" w:rsidR="00FB5ACB" w:rsidRPr="000767E9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3804DF" w:rsidRPr="008560B9">
        <w:t>6</w:t>
      </w:r>
      <w:r w:rsidR="00F5077A" w:rsidRPr="008560B9">
        <w:t xml:space="preserve">. </w:t>
      </w:r>
      <w:r w:rsidR="0011795E" w:rsidRPr="008560B9">
        <w:t>listopada</w:t>
      </w:r>
      <w:r w:rsidR="00052891" w:rsidRPr="008560B9">
        <w:t xml:space="preserve"> </w:t>
      </w:r>
      <w:r w:rsidR="00052891" w:rsidRPr="000767E9">
        <w:t>201</w:t>
      </w:r>
      <w:r w:rsidR="00870279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AF3094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C465E7" w:rsidP="008415F5" w:rsidR="00C465E7">
      <w:pPr>
        <w:jc w:val="both"/>
      </w:pPr>
    </w:p>
    <w:p w:rsidRDefault="00AF3094" w:rsidP="00324504" w:rsidR="00AF3094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F3094" w:rsidP="00324504" w:rsidR="00AF3094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09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  <w:rPr>
        <w:sz w:val="20"/>
      </w:rPr>
    </w:pPr>
    <w:r>
      <w:tab/>
    </w:r>
    <w:r w:rsidR="00AF3094">
      <w:tab/>
    </w:r>
    <w:r>
      <w:t xml:space="preserve">       </w:t>
    </w:r>
    <w:r w:rsidR="00B36B17">
      <w:t xml:space="preserve"> Poslovni broj: 47. St-542/15-</w:t>
    </w: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0F75C4"/>
    <w:rsid w:val="0010733C"/>
    <w:rsid w:val="00107426"/>
    <w:rsid w:val="0011795E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804DF"/>
    <w:rsid w:val="003844F1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A5453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5348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2F36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60B9"/>
    <w:rsid w:val="00870279"/>
    <w:rsid w:val="0088070C"/>
    <w:rsid w:val="00882E6B"/>
    <w:rsid w:val="008841B3"/>
    <w:rsid w:val="008A16A9"/>
    <w:rsid w:val="008A387F"/>
    <w:rsid w:val="008A67F9"/>
    <w:rsid w:val="008B7A19"/>
    <w:rsid w:val="008D514A"/>
    <w:rsid w:val="008E549A"/>
    <w:rsid w:val="008F4849"/>
    <w:rsid w:val="00914709"/>
    <w:rsid w:val="00937706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C51B7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094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D73E7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 jd</izvorni_sadrzaj>
    <derivirana_varijabla naziv="DomainObject.Primjedba_1">6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1101</properties:Words>
  <properties:Characters>6111</properties:Characters>
  <properties:Lines>148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2017-10-06T07:46:00Z</dcterms:created>
  <dc:creator>BISERKA CALIC</dc:creator>
  <cp:lastModifiedBy>Monika Grbac</cp:lastModifiedBy>
  <cp:lastPrinted>2017-10-06T09:34:00Z</cp:lastPrinted>
  <dcterms:modified xmlns:xsi="http://www.w3.org/2001/XMLSchema-instance" xsi:type="dcterms:W3CDTF">2017-10-06T09:34:00Z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