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c01d" w14:paraId="9ffc01d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75E0D">
        <w:rPr>
          <w:rFonts w:cs="Times New Roman" w:hAnsi="Times New Roman" w:ascii="Times New Roman"/>
          <w:i w:val="false"/>
          <w:sz w:val="24"/>
          <w:szCs w:val="24"/>
        </w:rPr>
        <w:t>107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77784E">
        <w:t xml:space="preserve">Stečajna masa iza </w:t>
      </w:r>
      <w:r w:rsidR="00975E0D">
        <w:t>A &amp; P CORPORATION, d.o.o., Omiš, Vukovarska 2b</w:t>
      </w:r>
      <w:r w:rsidR="00FF68CD" w:rsidRPr="00FF68CD">
        <w:t xml:space="preserve">, zastupano po stečajnom upravitelju </w:t>
      </w:r>
      <w:proofErr w:type="spellStart"/>
      <w:r w:rsidR="0077784E">
        <w:t>Vencel</w:t>
      </w:r>
      <w:proofErr w:type="spellEnd"/>
      <w:r w:rsidR="0077784E">
        <w:t xml:space="preserve"> </w:t>
      </w:r>
      <w:proofErr w:type="spellStart"/>
      <w:r w:rsidR="0077784E">
        <w:t>Čuljak</w:t>
      </w:r>
      <w:proofErr w:type="spellEnd"/>
      <w:r w:rsidR="0077784E">
        <w:t xml:space="preserve">, Osijek, </w:t>
      </w:r>
      <w:proofErr w:type="spellStart"/>
      <w:r w:rsidR="0077784E">
        <w:t>Plješevićka</w:t>
      </w:r>
      <w:proofErr w:type="spellEnd"/>
      <w:r w:rsidR="0077784E">
        <w:t xml:space="preserve"> 16 E</w:t>
      </w:r>
      <w:r w:rsidR="00FF68CD" w:rsidRPr="00FF68CD">
        <w:t xml:space="preserve">, izvan ročišta, dana </w:t>
      </w:r>
      <w:r w:rsidR="0077784E">
        <w:t>16</w:t>
      </w:r>
      <w:r w:rsidR="00FF68CD" w:rsidRPr="00FF68CD">
        <w:t xml:space="preserve">. </w:t>
      </w:r>
      <w:r w:rsidR="0077784E">
        <w:t>sr</w:t>
      </w:r>
      <w:r w:rsidR="004B7135">
        <w:t>pnj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proofErr w:type="spellStart"/>
      <w:r w:rsidR="0077784E" w:rsidRPr="0077784E">
        <w:t>Vencel</w:t>
      </w:r>
      <w:proofErr w:type="spellEnd"/>
      <w:r w:rsidR="0077784E" w:rsidRPr="0077784E">
        <w:t xml:space="preserve"> </w:t>
      </w:r>
      <w:proofErr w:type="spellStart"/>
      <w:r w:rsidR="0077784E" w:rsidRPr="0077784E">
        <w:t>Čuljak</w:t>
      </w:r>
      <w:proofErr w:type="spellEnd"/>
      <w:r w:rsidR="0077784E" w:rsidRPr="0077784E">
        <w:t xml:space="preserve">, Osijek, </w:t>
      </w:r>
      <w:proofErr w:type="spellStart"/>
      <w:r w:rsidR="0077784E" w:rsidRPr="0077784E">
        <w:t>Plješevi</w:t>
      </w:r>
      <w:r w:rsidR="00975E0D">
        <w:t>č</w:t>
      </w:r>
      <w:r w:rsidR="0077784E" w:rsidRPr="0077784E">
        <w:t>ka</w:t>
      </w:r>
      <w:proofErr w:type="spellEnd"/>
      <w:r w:rsidR="0077784E" w:rsidRPr="0077784E">
        <w:t xml:space="preserve"> 16 E</w:t>
      </w:r>
      <w:r w:rsidR="00975E0D">
        <w:t xml:space="preserve"> u roku od osam dana</w:t>
      </w:r>
      <w:r w:rsidR="0077784E" w:rsidRPr="0077784E">
        <w:t xml:space="preserve"> </w:t>
      </w:r>
      <w:r w:rsidR="0077784E">
        <w:t>očitovati</w:t>
      </w:r>
      <w:r w:rsidR="004B63AA">
        <w:t xml:space="preserve"> </w:t>
      </w:r>
      <w:r w:rsidR="004B7135">
        <w:t>ukoliko je</w:t>
      </w:r>
      <w:r w:rsidR="004B63AA">
        <w:t xml:space="preserve"> naknadno pron</w:t>
      </w:r>
      <w:r w:rsidR="0020123D">
        <w:t>ađena imovina stečajnog dužnika</w:t>
      </w:r>
      <w:r w:rsidR="004B7135">
        <w:t xml:space="preserve"> </w:t>
      </w:r>
      <w:r w:rsidR="0077784E">
        <w:t>o kojoj se imovini konkretno radi te je li ista imovina dostatna za namirenje troškova postupka</w:t>
      </w:r>
      <w:r w:rsidR="00865780">
        <w:t>.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77784E">
        <w:t>16</w:t>
      </w:r>
      <w:r w:rsidR="0020123D" w:rsidRPr="0020123D">
        <w:t xml:space="preserve">. </w:t>
      </w:r>
      <w:r w:rsidR="0077784E">
        <w:t>sr</w:t>
      </w:r>
      <w:r w:rsidR="004B7135">
        <w:t>pnj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C1E56"/>
    <w:rsid w:val="004002A6"/>
    <w:rsid w:val="00402D8B"/>
    <w:rsid w:val="00402FE3"/>
    <w:rsid w:val="004533D2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5153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1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1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1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1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1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1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1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1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 &amp; P CORPORATION, društvo s ograničenom odgovornošću za elektroinstalacije, graditeljstvo, trgovinu, ugostiteljstvo i prije</izvorni_sadrzaj>
    <derivirana_varijabla naziv="DomainObject.Predmet.ProtustrankaFormated_1">  Stečajna masa A &amp; P CORPORATION, društvo s ograničenom odgovornošću za elektroinstalacije, graditeljstvo, trgovinu, ugostiteljstvo i prije</derivirana_varijabla>
  </DomainObject.Predmet.ProtustrankaFormated>
  <DomainObject.Predmet.ProtustrankaFormatedOIB>
    <izvorni_sadrzaj>  Stečajna masa A &amp; P CORPORATION, društvo s ograničenom odgovornošću za elektroinstalacije, graditeljstvo, trgovinu, ugostiteljstvo i prije, OIB 39699777691</izvorni_sadrzaj>
    <derivirana_varijabla naziv="DomainObject.Predmet.ProtustrankaFormatedOIB_1">  Stečajna masa A &amp; P CORPORATION, društvo s ograničenom odgovornošću za elektroinstalacije, graditeljstvo, trgovinu, ugostiteljstvo i prije, OIB 39699777691</derivirana_varijabla>
  </DomainObject.Predmet.ProtustrankaFormatedOIB>
  <DomainObject.Predmet.ProtustrankaFormatedWithAdress>
    <izvorni_sadrzaj> Stečajna masa A &amp; P CORPORATION, društvo s ograničenom odgovornošću za elektroinstalacije, graditeljstvo, trgovinu, ugostiteljstvo i prije, Vukovarska 2b, 21310 Omiš</izvorni_sadrzaj>
    <derivirana_varijabla naziv="DomainObject.Predmet.ProtustrankaFormatedWithAdress_1"> Stečajna masa A &amp; P CORPORATION, društvo s ograničenom odgovornošću za elektroinstalacije, graditeljstvo, trgovinu, ugostiteljstvo i prije, Vukovarska 2b, 21310 Omiš</derivirana_varijabla>
  </DomainObject.Predmet.ProtustrankaFormatedWithAdress>
  <DomainObject.Predmet.ProtustrankaFormatedWithAdressOIB>
    <izvorni_sadrzaj> Stečajna masa A &amp; P CORPORATION, društvo s ograničenom odgovornošću za elektroinstalacije, graditeljstvo, trgovinu, ugostiteljstvo i prije, OIB 39699777691, Vukovarska 2b, 21310 Omiš</izvorni_sadrzaj>
    <derivirana_varijabla naziv="DomainObject.Predmet.ProtustrankaFormatedWithAdressOIB_1"> Stečajna masa A &amp; P CORPORATION, društvo s ograničenom odgovornošću za elektroinstalacije, graditeljstvo, trgovinu, ugostiteljstvo i prije, OIB 39699777691, Vukovarska 2b, 21310 Omiš</derivirana_varijabla>
  </DomainObject.Predmet.ProtustrankaFormatedWithAdressOIB>
  <DomainObject.Predmet.ProtustrankaWithAdress>
    <izvorni_sadrzaj>Stečajna masa A &amp; P CORPORATION, društvo s ograničenom odgovornošću za elektroinstalacije, graditeljstvo, trgovinu, ugostiteljstvo i prije Vukovarska 2b, 21310 Omiš</izvorni_sadrzaj>
    <derivirana_varijabla naziv="DomainObject.Predmet.ProtustrankaWithAdress_1">Stečajna masa A &amp; P CORPORATION, društvo s ograničenom odgovornošću za elektroinstalacije, graditeljstvo, trgovinu, ugostiteljstvo i prije Vukovarska 2b, 21310 Omiš</derivirana_varijabla>
  </DomainObject.Predmet.ProtustrankaWithAdress>
  <DomainObject.Predmet.ProtustrankaWithAdressOIB>
    <izvorni_sadrzaj>Stečajna masa A &amp; P CORPORATION, društvo s ograničenom odgovornošću za elektroinstalacije, graditeljstvo, trgovinu, ugostiteljstvo i prije, OIB 39699777691, Vukovarska 2b, 21310 Omiš</izvorni_sadrzaj>
    <derivirana_varijabla naziv="DomainObject.Predmet.ProtustrankaWithAdressOIB_1">Stečajna masa A &amp; P CORPORATION, društvo s ograničenom odgovornošću za elektroinstalacije, graditeljstvo, trgovinu, ugostiteljstvo i prije, OIB 39699777691, Vukovarska 2b, 21310 Omiš</derivirana_varijabla>
  </DomainObject.Predmet.ProtustrankaWithAdressOIB>
  <DomainObject.Predmet.ProtustrankaNazivFormated>
    <izvorni_sadrzaj>Stečajna masa A &amp; P CORPORATION, društvo s ograničenom odgovornošću za elektroinstalacije, graditeljstvo, trgovinu, ugostiteljstvo i prije</izvorni_sadrzaj>
    <derivirana_varijabla naziv="DomainObject.Predmet.ProtustrankaNazivFormated_1">Stečajna masa A &amp; P CORPORATION, društvo s ograničenom odgovornošću za elektroinstalacije, graditeljstvo, trgovinu, ugostiteljstvo i prije</derivirana_varijabla>
  </DomainObject.Predmet.ProtustrankaNazivFormated>
  <DomainObject.Predmet.ProtustrankaNazivFormatedOIB>
    <izvorni_sadrzaj>Stečajna masa A &amp; P CORPORATION, društvo s ograničenom odgovornošću za elektroinstalacije, graditeljstvo, trgovinu, ugostiteljstvo i prije, OIB 39699777691</izvorni_sadrzaj>
    <derivirana_varijabla naziv="DomainObject.Predmet.ProtustrankaNazivFormatedOIB_1">Stečajna masa A &amp; P CORPORATION, društvo s ograničenom odgovornošću za elektroinstalacije, graditeljstvo, trgovinu, ugostiteljstvo i prije, OIB 39699777691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914516.62</izvorni_sadrzaj>
    <derivirana_varijabla naziv="DomainObject.Predmet.TrenutnaVrijednost_1">914516.62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A &amp; P CORPORATION, društvo s ograničenom odgovornošću za elektroinstalacije, graditeljstvo, trgovinu, ugostiteljstvo i prije</item>
    </izvorni_sadrzaj>
    <derivirana_varijabla naziv="DomainObject.Predmet.ProtuStrankaListFormated_1">
      <item>Stečajna masa A &amp; P CORPORATION, društvo s ograničenom odgovornošću za elektroinstalacije, graditeljstvo, trgovinu, ugostiteljstvo i prije</item>
    </derivirana_varijabla>
  </DomainObject.Predmet.ProtuStrankaListFormated>
  <DomainObject.Predmet.ProtuStrankaListFormatedOIB>
    <izvorni_sadrzaj>
      <item>Stečajna masa A &amp; P CORPORATION, društvo s ograničenom odgovornošću za elektroinstalacije, graditeljstvo, trgovinu, ugostiteljstvo i prije, OIB 39699777691</item>
    </izvorni_sadrzaj>
    <derivirana_varijabla naziv="DomainObject.Predmet.ProtuStrankaListFormatedOIB_1">
      <item>Stečajna masa A &amp; P CORPORATION, društvo s ograničenom odgovornošću za elektroinstalacije, graditeljstvo, trgovinu, ugostiteljstvo i prije, OIB 39699777691</item>
    </derivirana_varijabla>
  </DomainObject.Predmet.ProtuStrankaListFormatedOIB>
  <DomainObject.Predmet.ProtuStrankaListFormatedWithAdress>
    <izvorni_sadrzaj>
      <item>Stečajna masa A &amp; P CORPORATION, društvo s ograničenom odgovornošću za elektroinstalacije, graditeljstvo, trgovinu, ugostiteljstvo i prije, Vukovarska 2b, 21310 Omiš</item>
    </izvorni_sadrzaj>
    <derivirana_varijabla naziv="DomainObject.Predmet.ProtuStrankaListFormatedWithAdress_1">
      <item>Stečajna masa A &amp; P CORPORATION, društvo s ograničenom odgovornošću za elektroinstalacije, graditeljstvo, trgovinu, ugostiteljstvo i prije, Vukovarska 2b, 21310 Omiš</item>
    </derivirana_varijabla>
  </DomainObject.Predmet.ProtuStrankaListFormatedWithAdress>
  <DomainObject.Predmet.ProtuStrankaListFormatedWithAdressOIB>
    <izvorni_sadrzaj>
      <item>Stečajna masa A &amp; P CORPORATION, društvo s ograničenom odgovornošću za elektroinstalacije, graditeljstvo, trgovinu, ugostiteljstvo i prije, OIB 39699777691, Vukovarska 2b, 21310 Omiš</item>
    </izvorni_sadrzaj>
    <derivirana_varijabla naziv="DomainObject.Predmet.ProtuStrankaListFormatedWithAdressOIB_1">
      <item>Stečajna masa A &amp; P CORPORATION, društvo s ograničenom odgovornošću za elektroinstalacije, graditeljstvo, trgovinu, ugostiteljstvo i prije, OIB 39699777691, Vukovarska 2b, 21310 Omiš</item>
    </derivirana_varijabla>
  </DomainObject.Predmet.ProtuStrankaListFormatedWithAdressOIB>
  <DomainObject.Predmet.ProtuStrankaListNazivFormated>
    <izvorni_sadrzaj>
      <item>Stečajna masa A &amp; P CORPORATION, društvo s ograničenom odgovornošću za elektroinstalacije, graditeljstvo, trgovinu, ugostiteljstvo i prije</item>
    </izvorni_sadrzaj>
    <derivirana_varijabla naziv="DomainObject.Predmet.ProtuStrankaListNazivFormated_1">
      <item>Stečajna masa A &amp; P CORPORATION, društvo s ograničenom odgovornošću za elektroinstalacije, graditeljstvo, trgovinu, ugostiteljstvo i prije</item>
    </derivirana_varijabla>
  </DomainObject.Predmet.ProtuStrankaListNazivFormated>
  <DomainObject.Predmet.ProtuStrankaListNazivFormatedOIB>
    <izvorni_sadrzaj>
      <item>Stečajna masa A &amp; P CORPORATION, društvo s ograničenom odgovornošću za elektroinstalacije, graditeljstvo, trgovinu, ugostiteljstvo i prije, OIB 39699777691</item>
    </izvorni_sadrzaj>
    <derivirana_varijabla naziv="DomainObject.Predmet.ProtuStrankaListNazivFormatedOIB_1">
      <item>Stečajna masa A &amp; P CORPORATION, društvo s ograničenom odgovornošću za elektroinstalacije, graditeljstvo, trgovinu, ugostiteljstvo i prije, OIB 39699777691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A &amp; P CORPORATION, društvo s ograničenom odgovornošću za elektroinstalacije, graditeljstvo, trgovinu, ugostiteljstvo i prije</izvorni_sadrzaj>
    <derivirana_varijabla naziv="DomainObject.Predmet.ProtustrankaIDrugi_1">Stečajna masa A &amp; P CORPORATION, društvo s ograničenom odgovornošću za elektroinstalacije, graditeljstvo, trgovinu, ugostiteljstvo i prije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A &amp; P CORPORATION, društvo s ograničenom odgovornošću za elektroinstalacije, graditeljstvo, trgovinu, ugostiteljstvo i prije, OIB 39699777691, Vukovarska 2b, 21310 Omiš</izvorni_sadrzaj>
    <derivirana_varijabla naziv="DomainObject.Predmet.ProtustrankaIDrugiAdressOIB_1">Stečajna masa A &amp; P CORPORATION, društvo s ograničenom odgovornošću za elektroinstalacije, graditeljstvo, trgovinu, ugostiteljstvo i prije, OIB 39699777691, Vukovarska 2b,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 &amp; P CORPORATION, društvo s ograničenom odgovornošću za elektroinstalacije, graditeljstvo, trgovinu, ugostiteljstvo i prije</item>
      <item>FINANCIJSKA AGENCIJA, RC SPLIT</item>
    </izvorni_sadrzaj>
    <derivirana_varijabla naziv="DomainObject.Predmet.SudioniciListNaziv_1">
      <item>Stečajna masa A &amp; P CORPORATION, društvo s ograničenom odgovornošću za elektroinstalacije, graditeljstvo, trgovinu, ugostiteljstvo i prije</item>
      <item>FINANCIJSKA AGENCIJA, RC SPLIT</item>
    </derivirana_varijabla>
  </DomainObject.Predmet.SudioniciListNaziv>
  <DomainObject.Predmet.SudioniciListAdressOIB>
    <izvorni_sadrzaj>
      <item>Stečajna masa 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izvorni_sadrzaj>
    <derivirana_varijabla naziv="DomainObject.Predmet.SudioniciListAdressOIB_1">
      <item>Stečajna masa A &amp; P CORPORATION, društvo s ograničenom odgovornošću za elektroinstalacije, graditeljstvo, trgovinu, ugostiteljstvo i prije, OIB 39699777691, Vukovarska 2b,21310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39699777691</item>
      <item>, OIB 85821130368</item>
    </izvorni_sadrzaj>
    <derivirana_varijabla naziv="DomainObject.Predmet.SudioniciListNazivOIB_1">
      <item>, OIB 39699777691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170</properties:Words>
  <properties:Characters>845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2018-07-16T08:54:00Z</dcterms:created>
  <dc:creator>none</dc:creator>
  <cp:lastModifiedBy>Katarina Franković</cp:lastModifiedBy>
  <cp:lastPrinted>2018-07-16T08:54:00Z</cp:lastPrinted>
  <dcterms:modified xmlns:xsi="http://www.w3.org/2001/XMLSchema-instance" xsi:type="dcterms:W3CDTF">2018-07-16T08:56:00Z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107 - 17 - zbog obavijesti o imovini ŽDO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