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593" w14:paraId="81bd593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3C5EE7" w:rsidR="003C5EE7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5EE7" w:rsidP="003C5EE7" w:rsidR="003C5EE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F260D3" w:rsidRPr="00F260D3">
        <w:rPr>
          <w:rFonts w:cs="Times New Roman" w:hAnsi="Times New Roman" w:ascii="Times New Roman"/>
          <w:sz w:val="24"/>
          <w:szCs w:val="24"/>
        </w:rPr>
        <w:t>VIS d.d. u stečaju, Šetalište Apolonija Zanelle 5, Vis, OIB: 55505367731</w:t>
      </w:r>
      <w:r w:rsidR="00B928CD" w:rsidRPr="00B928CD">
        <w:rPr>
          <w:rFonts w:cs="Times New Roman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F260D3">
        <w:rPr>
          <w:rFonts w:cs="Times New Roman" w:hAnsi="Times New Roman" w:ascii="Times New Roman"/>
          <w:sz w:val="24"/>
          <w:szCs w:val="24"/>
        </w:rPr>
        <w:t>1. listopada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3C5EE7" w:rsidR="003C5E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40557">
        <w:rPr>
          <w:rFonts w:cs="Times New Roman" w:hAnsi="Times New Roman" w:ascii="Times New Roman"/>
          <w:sz w:val="24"/>
          <w:szCs w:val="24"/>
        </w:rPr>
        <w:t>Sukladno čl. 153.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F260D3">
        <w:rPr>
          <w:rFonts w:cs="Times New Roman" w:hAnsi="Times New Roman" w:ascii="Times New Roman"/>
          <w:sz w:val="24"/>
          <w:szCs w:val="24"/>
        </w:rPr>
        <w:t>1.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2279DA">
        <w:rPr>
          <w:rFonts w:cs="Times New Roman" w:hAnsi="Times New Roman" w:ascii="Times New Roman"/>
          <w:sz w:val="24"/>
          <w:szCs w:val="24"/>
        </w:rPr>
        <w:t>u</w:t>
      </w:r>
      <w:r w:rsidR="003C5EE7">
        <w:rPr>
          <w:rFonts w:cs="Times New Roman" w:hAnsi="Times New Roman" w:ascii="Times New Roman"/>
          <w:sz w:val="24"/>
          <w:szCs w:val="24"/>
        </w:rPr>
        <w:t>:</w:t>
      </w:r>
    </w:p>
    <w:p w:rsidRDefault="00E11A2F" w:rsidP="00A60D8F" w:rsidR="00A60D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60D8F">
        <w:rPr>
          <w:rFonts w:cs="Times New Roman" w:hAnsi="Times New Roman" w:ascii="Times New Roman"/>
          <w:sz w:val="24"/>
          <w:szCs w:val="24"/>
        </w:rPr>
        <w:t>popis predmeta stečajne mase</w:t>
      </w:r>
    </w:p>
    <w:p w:rsidRDefault="00A60D8F" w:rsidP="00A60D8F" w:rsidR="00A60D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vjerovnika</w:t>
      </w:r>
    </w:p>
    <w:p w:rsidRDefault="00A60D8F" w:rsidP="00A60D8F" w:rsidR="00A60D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pregled imovine i obveza</w:t>
      </w:r>
    </w:p>
    <w:p w:rsidRDefault="00A40557" w:rsidP="00A60D8F" w:rsidR="00A405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F260D3">
        <w:rPr>
          <w:rFonts w:cs="Times New Roman" w:hAnsi="Times New Roman" w:ascii="Times New Roman"/>
          <w:sz w:val="24"/>
          <w:szCs w:val="24"/>
        </w:rPr>
        <w:t>5.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u </w:t>
      </w:r>
      <w:r w:rsidR="003C5EE7">
        <w:rPr>
          <w:rFonts w:cs="Times New Roman" w:hAnsi="Times New Roman" w:ascii="Times New Roman"/>
          <w:sz w:val="24"/>
          <w:szCs w:val="24"/>
        </w:rPr>
        <w:t>09,00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  <w:r w:rsidR="001826F0">
        <w:rPr>
          <w:rFonts w:cs="Times New Roman" w:hAnsi="Times New Roman" w:ascii="Times New Roman"/>
          <w:sz w:val="24"/>
          <w:szCs w:val="24"/>
        </w:rPr>
        <w:t>.</w:t>
      </w:r>
    </w:p>
    <w:p w:rsidRDefault="00B928CD" w:rsidP="003C5EE7" w:rsidR="00B928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8CD" w:rsidP="002218F8" w:rsidR="003022B9" w:rsidRPr="00B15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260D3">
        <w:rPr>
          <w:rFonts w:cs="Times New Roman" w:hAnsi="Times New Roman" w:ascii="Times New Roman"/>
          <w:sz w:val="24"/>
          <w:szCs w:val="24"/>
        </w:rPr>
        <w:t>1. listopada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53A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 xml:space="preserve">oglasna ploča suda – do </w:t>
      </w:r>
      <w:r w:rsidR="00F260D3">
        <w:rPr>
          <w:rFonts w:cs="Times New Roman" w:hAnsi="Times New Roman" w:ascii="Times New Roman"/>
          <w:sz w:val="24"/>
          <w:szCs w:val="24"/>
        </w:rPr>
        <w:t>5. listopada</w:t>
      </w:r>
      <w:r w:rsidR="00A40557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022B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F260D3">
      <w:rPr>
        <w:rFonts w:cs="Times New Roman" w:hAnsi="Times New Roman" w:ascii="Times New Roman"/>
        <w:sz w:val="24"/>
        <w:szCs w:val="24"/>
      </w:rPr>
      <w:t>172/2014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732CE"/>
    <w:rsid w:val="002A6F85"/>
    <w:rsid w:val="003022B9"/>
    <w:rsid w:val="00347CAB"/>
    <w:rsid w:val="00347F0E"/>
    <w:rsid w:val="003C5EE7"/>
    <w:rsid w:val="003D787B"/>
    <w:rsid w:val="0048081D"/>
    <w:rsid w:val="004A4B64"/>
    <w:rsid w:val="00507696"/>
    <w:rsid w:val="0059567F"/>
    <w:rsid w:val="005B1DE5"/>
    <w:rsid w:val="0064688C"/>
    <w:rsid w:val="00646B20"/>
    <w:rsid w:val="0077277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C47AE4"/>
    <w:rsid w:val="00CF212C"/>
    <w:rsid w:val="00D47DCF"/>
    <w:rsid w:val="00E11A2F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32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32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32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772</properties:Characters>
  <properties:Lines>39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2015-10-01T10:31:00Z</cp:lastPrinted>
  <dcterms:modified xmlns:xsi="http://www.w3.org/2001/XMLSchema-instance" xsi:type="dcterms:W3CDTF">2015-10-01T10:33:00Z</dcterms:modified>
  <cp:revision>36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