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1ba0" w14:paraId="33c1ba0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A816EE">
        <w:t>977/16-6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A816EE" w:rsidP="00A816EE" w:rsidR="00A816EE">
      <w:pPr>
        <w:spacing w:lineRule="auto" w:line="240" w:after="0"/>
        <w:ind w:firstLine="708"/>
        <w:jc w:val="both"/>
      </w:pPr>
      <w:r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KRIS d.o.o., OIB: 10143958708 sa sjedištem u Istarska 15, 40000 Čakovec, dana 1. veljače 2017.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816EE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5207B1" w:rsidRPr="005207B1">
        <w:rPr>
          <w:b/>
          <w:u w:val="single"/>
        </w:rPr>
        <w:t xml:space="preserve">. </w:t>
      </w:r>
      <w:r w:rsidR="007F2BF5"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>
        <w:rPr>
          <w:b/>
          <w:u w:val="single"/>
        </w:rPr>
        <w:t>08</w:t>
      </w:r>
      <w:r w:rsidR="001D4C37">
        <w:rPr>
          <w:b/>
          <w:u w:val="single"/>
        </w:rPr>
        <w:t>,</w:t>
      </w:r>
      <w:r>
        <w:rPr>
          <w:b/>
          <w:u w:val="single"/>
        </w:rPr>
        <w:t>50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 xml:space="preserve">nu, </w:t>
      </w:r>
      <w:r w:rsidR="00B570A2">
        <w:t>Braće Radić 2, soba 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E11765">
        <w:t xml:space="preserve"> putem e-Oglasne ploče suda</w:t>
      </w:r>
    </w:p>
    <w:p w:rsidRDefault="00F44CDB" w:rsidP="008F50F0" w:rsidR="00F44CDB">
      <w:pPr>
        <w:spacing w:lineRule="auto" w:line="240" w:after="0"/>
        <w:jc w:val="both"/>
      </w:pPr>
      <w:r>
        <w:t xml:space="preserve">-zakonski zastupnik dužnika </w:t>
      </w:r>
      <w:r w:rsidR="00A816EE">
        <w:t>Jasminka Herman, OIB: 73499643777, Istarska 15, Čakovec</w:t>
      </w:r>
    </w:p>
    <w:p w:rsidRDefault="00F44CDB" w:rsidP="008F50F0" w:rsidR="00F44CDB">
      <w:pPr>
        <w:spacing w:lineRule="auto" w:line="240" w:after="0"/>
        <w:jc w:val="both"/>
      </w:pPr>
    </w:p>
    <w:p w:rsidRDefault="00F44CDB" w:rsidP="00F44CDB" w:rsidR="00F44CDB">
      <w:pPr>
        <w:spacing w:lineRule="auto" w:line="240" w:after="0"/>
        <w:ind w:firstLine="708"/>
        <w:jc w:val="both"/>
      </w:pPr>
    </w:p>
    <w:p w:rsidRDefault="00F44CDB" w:rsidP="00F44CDB" w:rsidR="00F44CDB">
      <w:pPr>
        <w:spacing w:lineRule="auto" w:line="240" w:after="0"/>
        <w:ind w:firstLine="708"/>
        <w:jc w:val="both"/>
      </w:pPr>
      <w:r>
        <w:t xml:space="preserve">II. Nalaže se direktoru dužnika da do dana održavanja ročišta iz točke II. izreke ovog rješenja dostavi sudu popis imovine i obveza sukladno čl. 17. SZ-a. </w:t>
      </w:r>
    </w:p>
    <w:p w:rsidRDefault="00F44CDB" w:rsidP="00F44CDB" w:rsidR="00F44CDB">
      <w:pPr>
        <w:spacing w:lineRule="auto" w:line="240" w:after="0"/>
        <w:jc w:val="both"/>
      </w:pPr>
    </w:p>
    <w:p w:rsidRDefault="00F44CDB" w:rsidP="00F44CDB" w:rsidR="00F44CD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Pr="00A02B1E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</w:t>
      </w:r>
      <w:r w:rsidRPr="00A02B1E">
        <w:rPr>
          <w:rFonts w:eastAsia="Times New Roman"/>
          <w:lang w:eastAsia="hr-HR"/>
        </w:rPr>
        <w:t>Ak</w:t>
      </w:r>
      <w:r>
        <w:rPr>
          <w:rFonts w:eastAsia="Times New Roman"/>
          <w:lang w:eastAsia="hr-HR"/>
        </w:rPr>
        <w:t>o se direktor dužnika ne odazove</w:t>
      </w:r>
      <w:r w:rsidRPr="00A02B1E">
        <w:rPr>
          <w:rFonts w:eastAsia="Times New Roman"/>
          <w:lang w:eastAsia="hr-HR"/>
        </w:rPr>
        <w:t xml:space="preserve"> na navedeno ročište, sud može narediti da se prisilno doved</w:t>
      </w:r>
      <w:r>
        <w:rPr>
          <w:rFonts w:eastAsia="Times New Roman"/>
          <w:lang w:eastAsia="hr-HR"/>
        </w:rPr>
        <w:t>e i podmiri</w:t>
      </w:r>
      <w:r w:rsidRPr="00A02B1E">
        <w:rPr>
          <w:rFonts w:eastAsia="Times New Roman"/>
          <w:lang w:eastAsia="hr-HR"/>
        </w:rPr>
        <w:t xml:space="preserve"> troškove dovođenja, a </w:t>
      </w:r>
      <w:r>
        <w:rPr>
          <w:rFonts w:eastAsia="Times New Roman"/>
          <w:lang w:eastAsia="hr-HR"/>
        </w:rPr>
        <w:t>može</w:t>
      </w:r>
      <w:r w:rsidRPr="00A02B1E">
        <w:rPr>
          <w:rFonts w:eastAsia="Times New Roman"/>
          <w:lang w:eastAsia="hr-HR"/>
        </w:rPr>
        <w:t xml:space="preserve"> biti  novčano kažnjen u iznosu do 10.000,00 kn (čl. 1</w:t>
      </w:r>
      <w:r>
        <w:rPr>
          <w:rFonts w:eastAsia="Times New Roman"/>
          <w:lang w:eastAsia="hr-HR"/>
        </w:rPr>
        <w:t>17</w:t>
      </w:r>
      <w:r w:rsidRPr="00A02B1E">
        <w:rPr>
          <w:rFonts w:eastAsia="Times New Roman"/>
          <w:lang w:eastAsia="hr-HR"/>
        </w:rPr>
        <w:t xml:space="preserve">. st. </w:t>
      </w:r>
      <w:r>
        <w:rPr>
          <w:rFonts w:eastAsia="Times New Roman"/>
          <w:lang w:eastAsia="hr-HR"/>
        </w:rPr>
        <w:t>6.</w:t>
      </w:r>
      <w:r w:rsidRPr="00A02B1E">
        <w:rPr>
          <w:rFonts w:eastAsia="Times New Roman"/>
          <w:lang w:eastAsia="hr-HR"/>
        </w:rPr>
        <w:t xml:space="preserve"> u vezi sa čl. </w:t>
      </w:r>
      <w:r>
        <w:rPr>
          <w:rFonts w:eastAsia="Times New Roman"/>
          <w:lang w:eastAsia="hr-HR"/>
        </w:rPr>
        <w:t>177. i 178.</w:t>
      </w:r>
      <w:r w:rsidRPr="00A02B1E">
        <w:rPr>
          <w:rFonts w:eastAsia="Times New Roman"/>
          <w:lang w:eastAsia="hr-HR"/>
        </w:rPr>
        <w:t xml:space="preserve"> Stečajnog zakona).</w:t>
      </w: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F44CDB" w:rsidP="008F50F0" w:rsidR="00F44CDB">
      <w:pPr>
        <w:spacing w:lineRule="auto" w:line="240" w:after="0"/>
        <w:jc w:val="both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>Budući da</w:t>
      </w:r>
      <w:r w:rsidR="00F44CDB">
        <w:t xml:space="preserve"> na</w:t>
      </w:r>
      <w:r w:rsidR="00B570A2">
        <w:t xml:space="preserve"> </w:t>
      </w:r>
      <w:r w:rsidR="00DC0A4C" w:rsidRPr="00DC0A4C">
        <w:t xml:space="preserve">ročište zakazano za </w:t>
      </w:r>
      <w:r w:rsidR="00F44CDB">
        <w:t>30</w:t>
      </w:r>
      <w:r w:rsidR="00DC0A4C" w:rsidRPr="00DC0A4C">
        <w:t xml:space="preserve">. </w:t>
      </w:r>
      <w:r w:rsidR="00E11765">
        <w:t>siječnja 2017</w:t>
      </w:r>
      <w:r w:rsidR="00DC0A4C" w:rsidRPr="00DC0A4C">
        <w:t>. godine</w:t>
      </w:r>
      <w:r w:rsidR="00F44CDB">
        <w:t xml:space="preserve"> zakonski zastupnik nije pristupio,</w:t>
      </w:r>
      <w:r w:rsidR="00B570A2">
        <w:t xml:space="preserve"> </w:t>
      </w:r>
      <w:r w:rsidR="00DC0A4C" w:rsidRPr="00DC0A4C">
        <w:t xml:space="preserve">valjalo je odrediti novi termin ročišta i ponovno </w:t>
      </w:r>
      <w:r w:rsidR="00B570A2">
        <w:t>pozvati osobe iz točke I izreke</w:t>
      </w:r>
      <w:r w:rsidR="00DC0A4C" w:rsidRPr="00DC0A4C">
        <w:t>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CDB">
        <w:t>1</w:t>
      </w:r>
      <w:r w:rsidR="00066C4E" w:rsidRPr="005207B1">
        <w:t>.</w:t>
      </w:r>
      <w:r w:rsidR="00F44CDB">
        <w:t xml:space="preserve"> veljače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A816EE" w:rsidP="00A816EE" w:rsidR="00A816EE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 suda</w:t>
      </w:r>
    </w:p>
    <w:p w:rsidRDefault="00A816EE" w:rsidP="00A816EE" w:rsidR="00A816EE">
      <w:pPr>
        <w:spacing w:lineRule="auto" w:line="240" w:after="0"/>
        <w:jc w:val="both"/>
      </w:pPr>
      <w:r>
        <w:t>-zakonski zastupnik dužnika Jasminka Herman, OIB: 73499643777, Istarska 15, Čakovec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7A4" w:rsidP="00CD4711" w:rsidR="008547A4">
      <w:pPr>
        <w:spacing w:lineRule="auto" w:line="240" w:after="0"/>
      </w:pPr>
      <w:r>
        <w:separator/>
      </w:r>
    </w:p>
  </w:endnote>
  <w:endnote w:id="0" w:type="continuationSeparator">
    <w:p w:rsidRDefault="008547A4" w:rsidP="00CD4711" w:rsidR="008547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7A4" w:rsidP="00CD4711" w:rsidR="008547A4">
      <w:pPr>
        <w:spacing w:lineRule="auto" w:line="240" w:after="0"/>
      </w:pPr>
      <w:r>
        <w:separator/>
      </w:r>
    </w:p>
  </w:footnote>
  <w:footnote w:id="0" w:type="continuationSeparator">
    <w:p w:rsidRDefault="008547A4" w:rsidP="00CD4711" w:rsidR="008547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71F">
          <w:rPr>
            <w:noProof/>
          </w:rPr>
          <w:t>2</w:t>
        </w:r>
        <w:r>
          <w:fldChar w:fldCharType="end"/>
        </w:r>
      </w:p>
    </w:sdtContent>
  </w:sdt>
  <w:p w:rsidRDefault="00A816EE" w:rsidP="00A816EE" w:rsidR="00A816EE" w:rsidRPr="005207B1">
    <w:pPr>
      <w:pStyle w:val="Zaglavlje"/>
      <w:jc w:val="right"/>
    </w:pPr>
    <w:r>
      <w:t>Poslovni broj: 2 St-977/16-6</w:t>
    </w:r>
  </w:p>
  <w:p w:rsidRDefault="00CD4711" w:rsidP="00B570A2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5E1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3E5009"/>
    <w:rsid w:val="00400455"/>
    <w:rsid w:val="00400A22"/>
    <w:rsid w:val="00422C42"/>
    <w:rsid w:val="00440457"/>
    <w:rsid w:val="0044231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F2BF5"/>
    <w:rsid w:val="00804BB0"/>
    <w:rsid w:val="00822D9B"/>
    <w:rsid w:val="008547A4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816EE"/>
    <w:rsid w:val="00AA771F"/>
    <w:rsid w:val="00AC1C85"/>
    <w:rsid w:val="00AC1CAE"/>
    <w:rsid w:val="00AC256F"/>
    <w:rsid w:val="00AC4BF5"/>
    <w:rsid w:val="00AD116D"/>
    <w:rsid w:val="00B23A1B"/>
    <w:rsid w:val="00B570A2"/>
    <w:rsid w:val="00B64216"/>
    <w:rsid w:val="00BB07B4"/>
    <w:rsid w:val="00C04790"/>
    <w:rsid w:val="00C30BDC"/>
    <w:rsid w:val="00C56516"/>
    <w:rsid w:val="00CC2EF9"/>
    <w:rsid w:val="00CD4711"/>
    <w:rsid w:val="00D113A9"/>
    <w:rsid w:val="00D75765"/>
    <w:rsid w:val="00DA4497"/>
    <w:rsid w:val="00DC0A4C"/>
    <w:rsid w:val="00E01330"/>
    <w:rsid w:val="00E11765"/>
    <w:rsid w:val="00E14768"/>
    <w:rsid w:val="00E17CBA"/>
    <w:rsid w:val="00E87994"/>
    <w:rsid w:val="00EB0C64"/>
    <w:rsid w:val="00EC2B21"/>
    <w:rsid w:val="00F1571F"/>
    <w:rsid w:val="00F44CD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6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za otvaranje st. postupka 31.5.2016</izvorni_sadrzaj>
    <derivirana_varijabla naziv="DomainObject.Predmet.Opis_1">Zahtjev za provedbu skraćenog stečajnog postupka
Prijedlog za otvaranje st. postupka 31.5.2016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 društvo s ograničenom odgovornošću za knjigovodstvene, računovodstvene usluge i savjetovanje</izvorni_sadrzaj>
    <derivirana_varijabla naziv="DomainObject.Predmet.ProtustrankaFormated_1">  KRIS društvo s ograničenom odgovornošću za knjigovodstvene, računovodstvene usluge i savjetovanje</derivirana_varijabla>
  </DomainObject.Predmet.ProtustrankaFormated>
  <DomainObject.Predmet.ProtustrankaFormatedOIB>
    <izvorni_sadrzaj>  KRIS društvo s ograničenom odgovornošću za knjigovodstvene, računovodstvene usluge i savjetovanje, OIB 10143958708</izvorni_sadrzaj>
    <derivirana_varijabla naziv="DomainObject.Predmet.ProtustrankaFormatedOIB_1">  KRIS društvo s ograničenom odgovornošću za knjigovodstvene, računovodstvene usluge i savjetovanje, OIB 10143958708</derivirana_varijabla>
  </DomainObject.Predmet.ProtustrankaFormatedOIB>
  <DomainObject.Predmet.ProtustrankaFormatedWithAdress>
    <izvorni_sadrzaj> KRIS društvo s ograničenom odgovornošću za knjigovodstvene, računovodstvene usluge i savjetovanje, Istarska 15, 40000 Čakovec</izvorni_sadrzaj>
    <derivirana_varijabla naziv="DomainObject.Predmet.ProtustrankaFormatedWithAdress_1"> KRIS društvo s ograničenom odgovornošću za knjigovodstvene, računovodstvene usluge i savjetovanje, Istarska 15, 40000 Čakovec</derivirana_varijabla>
  </DomainObject.Predmet.ProtustrankaFormatedWithAdress>
  <DomainObject.Predmet.ProtustrankaFormatedWithAdressOIB>
    <izvorni_sadrzaj> KRIS društvo s ograničenom odgovornošću za knjigovodstvene, računovodstvene usluge i savjetovanje, OIB 10143958708, Istarska 15, 40000 Čakovec</izvorni_sadrzaj>
    <derivirana_varijabla naziv="DomainObject.Predmet.ProtustrankaFormatedWithAdressOIB_1"> KRIS društvo s ograničenom odgovornošću za knjigovodstvene, računovodstvene usluge i savjetovanje, OIB 10143958708, Istarska 15, 40000 Čakovec</derivirana_varijabla>
  </DomainObject.Predmet.ProtustrankaFormatedWithAdressOIB>
  <DomainObject.Predmet.ProtustrankaWithAdress>
    <izvorni_sadrzaj>KRIS društvo s ograničenom odgovornošću za knjigovodstvene, računovodstvene usluge i savjetovanje Istarska 15, 40000 Čakovec</izvorni_sadrzaj>
    <derivirana_varijabla naziv="DomainObject.Predmet.ProtustrankaWithAdress_1">KRIS društvo s ograničenom odgovornošću za knjigovodstvene, računovodstvene usluge i savjetovanje Istarska 15, 40000 Čakovec</derivirana_varijabla>
  </DomainObject.Predmet.ProtustrankaWithAdress>
  <DomainObject.Predmet.ProtustrankaWithAdressOIB>
    <izvorni_sadrzaj>KRIS društvo s ograničenom odgovornošću za knjigovodstvene, računovodstvene usluge i savjetovanje, OIB 10143958708, Istarska 15, 40000 Čakovec</izvorni_sadrzaj>
    <derivirana_varijabla naziv="DomainObject.Predmet.ProtustrankaWithAdressOIB_1">KRIS društvo s ograničenom odgovornošću za knjigovodstvene, računovodstvene usluge i savjetovanje, OIB 10143958708, Istarska 15, 40000 Čakovec</derivirana_varijabla>
  </DomainObject.Predmet.ProtustrankaWithAdressOIB>
  <DomainObject.Predmet.ProtustrankaNazivFormated>
    <izvorni_sadrzaj>KRIS društvo s ograničenom odgovornošću za knjigovodstvene, računovodstvene usluge i savjetovanje</izvorni_sadrzaj>
    <derivirana_varijabla naziv="DomainObject.Predmet.ProtustrankaNazivFormated_1">KRIS društvo s ograničenom odgovornošću za knjigovodstvene, računovodstvene usluge i savjetovanje</derivirana_varijabla>
  </DomainObject.Predmet.ProtustrankaNazivFormated>
  <DomainObject.Predmet.ProtustrankaNazivFormatedOIB>
    <izvorni_sadrzaj>KRIS društvo s ograničenom odgovornošću za knjigovodstvene, računovodstvene usluge i savjetovanje, OIB 10143958708</izvorni_sadrzaj>
    <derivirana_varijabla naziv="DomainObject.Predmet.ProtustrankaNazivFormatedOIB_1">KRIS društvo s ograničenom odgovornošću za knjigovodstvene, računovodstvene usluge i savjetovanje, OIB 10143958708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51524.60</izvorni_sadrzaj>
    <derivirana_varijabla naziv="DomainObject.Predmet.TrenutnaVrijednost_1">51524.60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 društvo s ograničenom odgovornošću za knjigovodstvene, računovodstvene usluge i savjetovanje</item>
    </izvorni_sadrzaj>
    <derivirana_varijabla naziv="DomainObject.Predmet.ProtuStrankaListFormated_1">
      <item>KRIS društvo s ograničenom odgovornošću za knjigovodstvene, računovodstvene usluge i savjetovanje</item>
    </derivirana_varijabla>
  </DomainObject.Predmet.ProtuStrankaListFormated>
  <DomainObject.Predmet.ProtuStrankaListFormatedOIB>
    <izvorni_sadrzaj>
      <item>KRIS društvo s ograničenom odgovornošću za knjigovodstvene, računovodstvene usluge i savjetovanje, OIB 10143958708</item>
    </izvorni_sadrzaj>
    <derivirana_varijabla naziv="DomainObject.Predmet.ProtuStrankaListFormatedOIB_1">
      <item>KRIS društvo s ograničenom odgovornošću za knjigovodstvene, računovodstvene usluge i savjetovanje, OIB 10143958708</item>
    </derivirana_varijabla>
  </DomainObject.Predmet.ProtuStrankaListFormatedOIB>
  <DomainObject.Predmet.ProtuStrankaListFormatedWithAdress>
    <izvorni_sadrzaj>
      <item>KRIS društvo s ograničenom odgovornošću za knjigovodstvene, računovodstvene usluge i savjetovanje, Istarska 15, 40000 Čakovec</item>
    </izvorni_sadrzaj>
    <derivirana_varijabla naziv="DomainObject.Predmet.ProtuStrankaListFormatedWithAdress_1">
      <item>KRIS društvo s ograničenom odgovornošću za knjigovodstvene, računovodstvene usluge i savjetovanje, Istarska 15, 40000 Čakovec</item>
    </derivirana_varijabla>
  </DomainObject.Predmet.ProtuStrankaListFormatedWithAdress>
  <DomainObject.Predmet.ProtuStrankaListFormatedWithAdressOIB>
    <izvorni_sadrzaj>
      <item>KRIS društvo s ograničenom odgovornošću za knjigovodstvene, računovodstvene usluge i savjetovanje, OIB 10143958708, Istarska 15, 40000 Čakovec</item>
    </izvorni_sadrzaj>
    <derivirana_varijabla naziv="DomainObject.Predmet.ProtuStrankaListFormatedWithAdressOIB_1">
      <item>KRIS društvo s ograničenom odgovornošću za knjigovodstvene, računovodstvene usluge i savjetovanje, OIB 10143958708, Istarska 15, 40000 Čakovec</item>
    </derivirana_varijabla>
  </DomainObject.Predmet.ProtuStrankaListFormatedWithAdressOIB>
  <DomainObject.Predmet.ProtuStrankaListNazivFormated>
    <izvorni_sadrzaj>
      <item>KRIS društvo s ograničenom odgovornošću za knjigovodstvene, računovodstvene usluge i savjetovanje</item>
    </izvorni_sadrzaj>
    <derivirana_varijabla naziv="DomainObject.Predmet.ProtuStrankaListNazivFormated_1">
      <item>KRIS društvo s ograničenom odgovornošću za knjigovodstvene, računovodstvene usluge i savjetovanje</item>
    </derivirana_varijabla>
  </DomainObject.Predmet.ProtuStrankaListNazivFormated>
  <DomainObject.Predmet.ProtuStrankaListNazivFormatedOIB>
    <izvorni_sadrzaj>
      <item>KRIS društvo s ograničenom odgovornošću za knjigovodstvene, računovodstvene usluge i savjetovanje, OIB 10143958708</item>
    </izvorni_sadrzaj>
    <derivirana_varijabla naziv="DomainObject.Predmet.ProtuStrankaListNazivFormatedOIB_1">
      <item>KRIS društvo s ograničenom odgovornošću za knjigovodstvene, računovodstvene usluge i savjetovanje, OIB 10143958708</item>
    </derivirana_varijabla>
  </DomainObject.Predmet.ProtuStrankaListNazivFormatedOIB>
  <DomainObject.Predmet.OstaliListFormated>
    <izvorni_sadrzaj>
      <item>ŽDO VARAŽDIN</item>
      <item>Jasminka Herman</item>
    </izvorni_sadrzaj>
    <derivirana_varijabla naziv="DomainObject.Predmet.OstaliListFormated_1">
      <item>ŽDO VARAŽDIN</item>
      <item>Jasminka Herman</item>
    </derivirana_varijabla>
  </DomainObject.Predmet.OstaliListFormated>
  <DomainObject.Predmet.OstaliListFormatedOIB>
    <izvorni_sadrzaj>
      <item>ŽDO VARAŽDIN</item>
      <item>Jasminka Herman, OIB 73499643777</item>
    </izvorni_sadrzaj>
    <derivirana_varijabla naziv="DomainObject.Predmet.OstaliListFormatedOIB_1">
      <item>ŽDO VARAŽDIN</item>
      <item>Jasminka Herman, OIB 73499643777</item>
    </derivirana_varijabla>
  </DomainObject.Predmet.OstaliListFormatedOIB>
  <DomainObject.Predmet.OstaliListFormatedWithAdress>
    <izvorni_sadrzaj>
      <item>ŽDO VARAŽDIN, Braže Radića 2, 42000 Varaždin</item>
      <item>Jasminka Herman, Istarska 15, 40000 Čakovec</item>
    </izvorni_sadrzaj>
    <derivirana_varijabla naziv="DomainObject.Predmet.OstaliListFormatedWithAdress_1">
      <item>ŽDO VARAŽDIN, Braže Radića 2, 42000 Varaždin</item>
      <item>Jasminka Herman, Istarska 15, 40000 Čakovec</item>
    </derivirana_varijabla>
  </DomainObject.Predmet.OstaliListFormatedWithAdress>
  <DomainObject.Predmet.OstaliListFormatedWithAdressOIB>
    <izvorni_sadrzaj>
      <item>ŽDO VARAŽDIN, Braže Radića 2, 42000 Varaždin</item>
      <item>Jasminka Herman, OIB 73499643777, Istarska 15, 40000 Čakovec</item>
    </izvorni_sadrzaj>
    <derivirana_varijabla naziv="DomainObject.Predmet.OstaliListFormatedWithAdressOIB_1">
      <item>ŽDO VARAŽDIN, Braže Radića 2, 42000 Varaždin</item>
      <item>Jasminka Herman, OIB 73499643777, Istarska 15, 40000 Čakovec</item>
    </derivirana_varijabla>
  </DomainObject.Predmet.OstaliListFormatedWithAdressOIB>
  <DomainObject.Predmet.OstaliListNazivFormated>
    <izvorni_sadrzaj>
      <item>ŽDO VARAŽDIN</item>
      <item>Jasminka Herman</item>
    </izvorni_sadrzaj>
    <derivirana_varijabla naziv="DomainObject.Predmet.OstaliListNazivFormated_1">
      <item>ŽDO VARAŽDIN</item>
      <item>Jasminka Herman</item>
    </derivirana_varijabla>
  </DomainObject.Predmet.OstaliListNazivFormated>
  <DomainObject.Predmet.OstaliListNazivFormatedOIB>
    <izvorni_sadrzaj>
      <item>ŽDO VARAŽDIN</item>
      <item>Jasminka Herman, OIB 73499643777</item>
    </izvorni_sadrzaj>
    <derivirana_varijabla naziv="DomainObject.Predmet.OstaliListNazivFormatedOIB_1">
      <item>ŽDO VARAŽDIN</item>
      <item>Jasminka Herman, OIB 73499643777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 društvo s ograničenom odgovornošću za knjigovodstvene, računovodstvene usluge i savjetovanje</izvorni_sadrzaj>
    <derivirana_varijabla naziv="DomainObject.Predmet.ProtustrankaIDrugi_1">KRIS društvo s ograničenom odgovornošću za knjigovodstvene, računovodstvene usluge i savjetovanje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KRIS društvo s ograničenom odgovornošću za knjigovodstvene, računovodstvene usluge i savjetovanje, OIB 10143958708, Istarska 15, 40000 Čakovec</izvorni_sadrzaj>
    <derivirana_varijabla naziv="DomainObject.Predmet.ProtustrankaIDrugiAdressOIB_1">KRIS društvo s ograničenom odgovornošću za knjigovodstvene, računovodstvene usluge i savjetovanje, OIB 10143958708, Istarska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 društvo s ograničenom odgovornošću za knjigovodstvene, računovodstvene usluge i savjetovanje</item>
      <item>ŽDO VARAŽDIN</item>
      <item>Jasminka Herman</item>
    </izvorni_sadrzaj>
    <derivirana_varijabla naziv="DomainObject.Predmet.SudioniciListNaziv_1">
      <item>Financijska agencija</item>
      <item>KRIS društvo s ograničenom odgovornošću za knjigovodstvene, računovodstvene usluge i savjetovanje</item>
      <item>ŽDO VARAŽDIN</item>
      <item>Jasminka Herman</item>
    </derivirana_varijabla>
  </DomainObject.Predmet.SudioniciListNaziv>
  <DomainObject.Predmet.SudioniciListAdressOIB>
    <izvorni_sadrzaj>
      <item>Financijska agencija, OIB 85821130368</item>
      <item>KRIS društvo s ograničenom odgovornošću za knjigovodstvene, računovodstvene usluge i savjetovanje, OIB 10143958708, Istarska 15,40000 Čakovec</item>
      <item>ŽDO VARAŽDIN, Braže Radića 2,42000 Varaždin</item>
      <item>Jasminka Herman, OIB 73499643777, Istarska 15,40000 Čakovec</item>
    </izvorni_sadrzaj>
    <derivirana_varijabla naziv="DomainObject.Predmet.SudioniciListAdressOIB_1">
      <item>Financijska agencija, OIB 85821130368</item>
      <item>KRIS društvo s ograničenom odgovornošću za knjigovodstvene, računovodstvene usluge i savjetovanje, OIB 10143958708, Istarska 15,40000 Čakovec</item>
      <item>ŽDO VARAŽDIN, Braže Radića 2,42000 Varaždin</item>
      <item>Jasminka Herman, OIB 73499643777, Istarska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10143958708</item>
      <item>, OIB null</item>
      <item>, OIB 73499643777</item>
    </izvorni_sadrzaj>
    <derivirana_varijabla naziv="DomainObject.Predmet.SudioniciListNazivOIB_1">
      <item>, OIB 85821130368</item>
      <item>, OIB 10143958708</item>
      <item>, OIB null</item>
      <item>, OIB 73499643777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37E05-C565-4978-988A-724A33FB9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1869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2017-02-01T12:13:00Z</dcterms:created>
  <dc:creator>Maja Valušnig</dc:creator>
  <cp:lastModifiedBy>Marko Makaj</cp:lastModifiedBy>
  <cp:lastPrinted>2017-02-01T12:13:00Z</cp:lastPrinted>
  <dcterms:modified xmlns:xsi="http://www.w3.org/2001/XMLSchema-instance" xsi:type="dcterms:W3CDTF">2017-02-01T12:14:00Z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