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f90a" w14:paraId="df3f90a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1DDD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20.11</w:t>
      </w:r>
      <w:r w:rsidR="002E3A1B">
        <w:rPr>
          <w:rFonts w:cs="Times New Roman" w:hAnsi="Times New Roman" w:ascii="Times New Roman"/>
          <w:b/>
          <w:sz w:val="24"/>
          <w:szCs w:val="24"/>
        </w:rPr>
        <w:t>.2017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C117A5">
        <w:rPr>
          <w:rFonts w:cs="Times New Roman" w:hAnsi="Times New Roman" w:ascii="Times New Roman"/>
          <w:sz w:val="24"/>
          <w:szCs w:val="24"/>
        </w:rPr>
        <w:t>OSTUPKA  U  RAZDOBLJU  od 29.08.2017.  do 20.11</w:t>
      </w:r>
      <w:r w:rsidR="0056048E">
        <w:rPr>
          <w:rFonts w:cs="Times New Roman" w:hAnsi="Times New Roman" w:ascii="Times New Roman"/>
          <w:sz w:val="24"/>
          <w:szCs w:val="24"/>
        </w:rPr>
        <w:t>.2017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05D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3A1C">
        <w:rPr>
          <w:rFonts w:cs="Times New Roman" w:hAnsi="Times New Roman" w:ascii="Times New Roman"/>
          <w:sz w:val="24"/>
          <w:szCs w:val="24"/>
        </w:rPr>
        <w:t>Pokretn</w:t>
      </w:r>
      <w:r w:rsidR="00391E55">
        <w:rPr>
          <w:rFonts w:cs="Times New Roman" w:hAnsi="Times New Roman" w:ascii="Times New Roman"/>
          <w:sz w:val="24"/>
          <w:szCs w:val="24"/>
        </w:rPr>
        <w:t>ine- ugostiteljska  oprema, koje</w:t>
      </w:r>
      <w:r w:rsidRPr="00453A1C">
        <w:rPr>
          <w:rFonts w:cs="Times New Roman" w:hAnsi="Times New Roman" w:ascii="Times New Roman"/>
          <w:sz w:val="24"/>
          <w:szCs w:val="24"/>
        </w:rPr>
        <w:t xml:space="preserve">  čine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Pr="00453A1C">
        <w:rPr>
          <w:rFonts w:cs="Times New Roman" w:hAnsi="Times New Roman" w:ascii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453A1C" w:rsidP="00853D49" w:rsidR="00853D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Ovakav način unovčenja određen je na</w:t>
      </w:r>
      <w:r w:rsidR="00853D49">
        <w:rPr>
          <w:rFonts w:cs="Times New Roman" w:hAnsi="Times New Roman" w:ascii="Times New Roman"/>
          <w:sz w:val="24"/>
          <w:szCs w:val="24"/>
        </w:rPr>
        <w:t xml:space="preserve"> prvoj</w:t>
      </w:r>
      <w:r>
        <w:rPr>
          <w:rFonts w:cs="Times New Roman" w:hAnsi="Times New Roman" w:ascii="Times New Roman"/>
          <w:sz w:val="24"/>
          <w:szCs w:val="24"/>
        </w:rPr>
        <w:t xml:space="preserve"> skupštini vjerovnik</w:t>
      </w:r>
      <w:r w:rsidR="00EA4EE5">
        <w:rPr>
          <w:rFonts w:cs="Times New Roman" w:hAnsi="Times New Roman" w:ascii="Times New Roman"/>
          <w:sz w:val="24"/>
          <w:szCs w:val="24"/>
        </w:rPr>
        <w:t>a od 11.ožujka 2015.g.</w:t>
      </w:r>
    </w:p>
    <w:p w:rsidRDefault="00C211FC" w:rsidP="00853D49" w:rsidR="00853D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kasnijim</w:t>
      </w:r>
      <w:r w:rsidR="00853D49">
        <w:rPr>
          <w:rFonts w:cs="Times New Roman" w:hAnsi="Times New Roman" w:ascii="Times New Roman"/>
          <w:sz w:val="24"/>
          <w:szCs w:val="24"/>
        </w:rPr>
        <w:t xml:space="preserve"> skupštinama vjerovnika odlučeno je da se roba prodaje i dalje na isti način samo </w:t>
      </w:r>
      <w:r>
        <w:rPr>
          <w:rFonts w:cs="Times New Roman" w:hAnsi="Times New Roman" w:ascii="Times New Roman"/>
          <w:sz w:val="24"/>
          <w:szCs w:val="24"/>
        </w:rPr>
        <w:t xml:space="preserve">se smanjivala cijena i to svaki put  za 10% </w:t>
      </w:r>
      <w:r w:rsidR="00853D4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53D49" w:rsidP="00453A1C" w:rsidR="003B4C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Zadnja skupština vjerovnika održana je 12.04.2017.g.  i </w:t>
      </w:r>
      <w:r w:rsidR="003E283D">
        <w:rPr>
          <w:rFonts w:cs="Times New Roman" w:hAnsi="Times New Roman" w:ascii="Times New Roman"/>
          <w:sz w:val="24"/>
          <w:szCs w:val="24"/>
        </w:rPr>
        <w:t xml:space="preserve"> donesena je odluka da se unovčenje na</w:t>
      </w:r>
      <w:r w:rsidR="00C211FC">
        <w:rPr>
          <w:rFonts w:cs="Times New Roman" w:hAnsi="Times New Roman" w:ascii="Times New Roman"/>
          <w:sz w:val="24"/>
          <w:szCs w:val="24"/>
        </w:rPr>
        <w:t>stavi kao i do sada, tj</w:t>
      </w:r>
      <w:r w:rsidR="003E283D">
        <w:rPr>
          <w:rFonts w:cs="Times New Roman" w:hAnsi="Times New Roman" w:ascii="Times New Roman"/>
          <w:sz w:val="24"/>
          <w:szCs w:val="24"/>
        </w:rPr>
        <w:t xml:space="preserve"> objavljivanjem oglasa na prikupl</w:t>
      </w:r>
      <w:r w:rsidR="00C211FC">
        <w:rPr>
          <w:rFonts w:cs="Times New Roman" w:hAnsi="Times New Roman" w:ascii="Times New Roman"/>
          <w:sz w:val="24"/>
          <w:szCs w:val="24"/>
        </w:rPr>
        <w:t>janje ponuda, a da</w:t>
      </w:r>
      <w:r w:rsidR="00F42737">
        <w:rPr>
          <w:rFonts w:cs="Times New Roman" w:hAnsi="Times New Roman" w:ascii="Times New Roman"/>
          <w:sz w:val="24"/>
          <w:szCs w:val="24"/>
        </w:rPr>
        <w:t xml:space="preserve"> pri svakom  daljnjem objavl</w:t>
      </w:r>
      <w:r>
        <w:rPr>
          <w:rFonts w:cs="Times New Roman" w:hAnsi="Times New Roman" w:ascii="Times New Roman"/>
          <w:sz w:val="24"/>
          <w:szCs w:val="24"/>
        </w:rPr>
        <w:t>jivanju, cijena bude za 10% niž</w:t>
      </w:r>
      <w:r w:rsidR="00F42737">
        <w:rPr>
          <w:rFonts w:cs="Times New Roman" w:hAnsi="Times New Roman" w:ascii="Times New Roman"/>
          <w:sz w:val="24"/>
          <w:szCs w:val="24"/>
        </w:rPr>
        <w:t>a.</w:t>
      </w:r>
      <w:r w:rsidR="0056048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03E48" w:rsidP="00453A1C" w:rsidR="00803E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donesenim odlukama</w:t>
      </w:r>
      <w:r w:rsidR="009710EA">
        <w:rPr>
          <w:rFonts w:cs="Times New Roman" w:hAnsi="Times New Roman" w:ascii="Times New Roman"/>
          <w:sz w:val="24"/>
          <w:szCs w:val="24"/>
        </w:rPr>
        <w:t xml:space="preserve"> na skupštini vjerovnika, objavljujem oglase na prikupljanje ponuda. Trenutno se prikupljaju ponude za robu ( ugostiteljs</w:t>
      </w:r>
      <w:r w:rsidR="00C117A5">
        <w:rPr>
          <w:rFonts w:cs="Times New Roman" w:hAnsi="Times New Roman" w:ascii="Times New Roman"/>
          <w:sz w:val="24"/>
          <w:szCs w:val="24"/>
        </w:rPr>
        <w:t>ka oprema ) po cijeni nižoj za 9</w:t>
      </w:r>
      <w:r w:rsidR="009710EA">
        <w:rPr>
          <w:rFonts w:cs="Times New Roman" w:hAnsi="Times New Roman" w:ascii="Times New Roman"/>
          <w:sz w:val="24"/>
          <w:szCs w:val="24"/>
        </w:rPr>
        <w:t>0% od početne, knjigovodstvene vrijednosti.</w:t>
      </w:r>
    </w:p>
    <w:p w:rsidRDefault="00A60621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737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Kroz naredno razdoblje oglašavat ću prodaju pokretnina  u skladu sa odlukama skupštine i prema pristiglim ponudama prodavat navedenu robu.</w:t>
      </w:r>
    </w:p>
    <w:p w:rsidRDefault="00BE147A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147A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D7"/>
    <w:rsid w:val="00002F16"/>
    <w:rsid w:val="00015AB7"/>
    <w:rsid w:val="0004389C"/>
    <w:rsid w:val="0007343C"/>
    <w:rsid w:val="00074DC6"/>
    <w:rsid w:val="000D1A2D"/>
    <w:rsid w:val="000D1F1E"/>
    <w:rsid w:val="00134E49"/>
    <w:rsid w:val="001558EC"/>
    <w:rsid w:val="00165356"/>
    <w:rsid w:val="001C21FA"/>
    <w:rsid w:val="001E5182"/>
    <w:rsid w:val="00284ECF"/>
    <w:rsid w:val="002E3A1B"/>
    <w:rsid w:val="002E4DA0"/>
    <w:rsid w:val="003034D9"/>
    <w:rsid w:val="00314AB4"/>
    <w:rsid w:val="0031713D"/>
    <w:rsid w:val="00326CA1"/>
    <w:rsid w:val="00346350"/>
    <w:rsid w:val="00391E55"/>
    <w:rsid w:val="003B4C6A"/>
    <w:rsid w:val="003E283D"/>
    <w:rsid w:val="00453A1C"/>
    <w:rsid w:val="00456A85"/>
    <w:rsid w:val="0046176C"/>
    <w:rsid w:val="00472BDC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97E58"/>
    <w:rsid w:val="005B64FB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E5D8D"/>
    <w:rsid w:val="009710EA"/>
    <w:rsid w:val="009B4D35"/>
    <w:rsid w:val="009E6817"/>
    <w:rsid w:val="009F0150"/>
    <w:rsid w:val="009F1DDD"/>
    <w:rsid w:val="009F1E2A"/>
    <w:rsid w:val="00A53A01"/>
    <w:rsid w:val="00A60621"/>
    <w:rsid w:val="00AE6063"/>
    <w:rsid w:val="00B23471"/>
    <w:rsid w:val="00B36047"/>
    <w:rsid w:val="00B47C8D"/>
    <w:rsid w:val="00B51DF7"/>
    <w:rsid w:val="00B76CA1"/>
    <w:rsid w:val="00BE147A"/>
    <w:rsid w:val="00BF211F"/>
    <w:rsid w:val="00C117A5"/>
    <w:rsid w:val="00C211FC"/>
    <w:rsid w:val="00C44058"/>
    <w:rsid w:val="00C76A31"/>
    <w:rsid w:val="00C87400"/>
    <w:rsid w:val="00CD0B67"/>
    <w:rsid w:val="00D05D80"/>
    <w:rsid w:val="00D962B9"/>
    <w:rsid w:val="00DA074B"/>
    <w:rsid w:val="00DB3519"/>
    <w:rsid w:val="00DC45E7"/>
    <w:rsid w:val="00E13FE9"/>
    <w:rsid w:val="00E24664"/>
    <w:rsid w:val="00E251E8"/>
    <w:rsid w:val="00E31F2D"/>
    <w:rsid w:val="00E655B9"/>
    <w:rsid w:val="00E8577F"/>
    <w:rsid w:val="00EA4EE5"/>
    <w:rsid w:val="00EA5194"/>
    <w:rsid w:val="00EC21EB"/>
    <w:rsid w:val="00EE44E5"/>
    <w:rsid w:val="00EE65C1"/>
    <w:rsid w:val="00F01244"/>
    <w:rsid w:val="00F058D7"/>
    <w:rsid w:val="00F42737"/>
    <w:rsid w:val="00F83AF8"/>
    <w:rsid w:val="00F84AE8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C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CA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C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C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C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CA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C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C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St-861/2013-94</izvorni_sadrzaj>
    <derivirana_varijabla naziv="DomainObject.Oznaka_1">St-861/2013-94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FINA</item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ITAL-INVEST d.o.o. za trgovinu i usluge</item>
      <item>FINA</item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ITAL-INVEST d.o.o. za trgovinu i usluge, OIB 89389588441, Savska cesta 90,10000 Zagreb</item>
      <item>FINA, OIB 85821130368, Ul. grada Vukovara 70,10000 Zagreb</item>
      <item>IGOR ŠUPER, Ive Serdara 9,10000 Zagreb</item>
      <item>GORAN ZADRAŽIL, Gundulićeva 36,10000 Zagreb</item>
      <item>Ministarstvo financija RH, Porezna uprava, Av. Dubrovnik 32,10000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izvorni_sadrzaj>
    <derivirana_varijabla naziv="DomainObject.Predmet.SudioniciListAdressOIB_1">
      <item>ITAL-INVEST d.o.o. za trgovinu i usluge, OIB 89389588441, Savska cesta 90,10000 Zagreb</item>
      <item>FINA, OIB 85821130368, Ul. grada Vukovara 70,10000 Zagreb</item>
      <item>IGOR ŠUPER, Ive Serdara 9,10000 Zagreb</item>
      <item>GORAN ZADRAŽIL, Gundulićeva 36,10000 Zagreb</item>
      <item>Ministarstvo financija RH, Porezna uprava, Av. Dubrovnik 32,10000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85821130368</item>
      <item>, OIB null</item>
      <item>, OIB null</item>
      <item>, OIB null</item>
      <item>, OIB 06903243250</item>
      <item>, OIB 85584865987</item>
    </izvorni_sadrzaj>
    <derivirana_varijabla naziv="DomainObject.Predmet.SudioniciListNazivOIB_1">
      <item>, OIB 89389588441</item>
      <item>, OIB 85821130368</item>
      <item>, OIB null</item>
      <item>, OIB null</item>
      <item>, OIB null</item>
      <item>, OIB 06903243250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1256</properties:Characters>
  <properties:Lines>78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2017-11-27T08:39:00Z</dcterms:created>
  <dc:creator>Ana</dc:creator>
  <cp:lastModifiedBy>Valentina Kranjčić</cp:lastModifiedBy>
  <cp:lastPrinted>2017-05-18T08:40:00Z</cp:lastPrinted>
  <dcterms:modified xmlns:xsi="http://www.w3.org/2001/XMLSchema-instance" xsi:type="dcterms:W3CDTF">2017-11-27T08:39:00Z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St-861/2013-94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