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297e" w14:paraId="186297e" w:rsidRDefault="00EF58F3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Karlovac, 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3B0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A K </w:t>
      </w:r>
    </w:p>
    <w:p w:rsidRDefault="007F73B0" w:rsidP="004F089F" w:rsidR="007F73B0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nad stečajnim dužnikom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95108">
        <w:rPr>
          <w:rFonts w:cs="Times New Roman" w:eastAsia="Times New Roman" w:hAnsi="Times New Roman" w:ascii="Times New Roman"/>
          <w:sz w:val="24"/>
          <w:szCs w:val="24"/>
          <w:lang w:eastAsia="hr-HR"/>
        </w:rPr>
        <w:t>PROJEKT VODOVODNA d.o.o. u stečaju, Zagreb, Trg Nikole Šubića Zrinskog 2, OIB: 11192923439</w:t>
      </w:r>
      <w:r w:rsidR="00FC4D07">
        <w:rPr>
          <w:rFonts w:cs="Times New Roman" w:eastAsia="Times New Roman" w:hAnsi="Times New Roman" w:ascii="Times New Roman"/>
          <w:sz w:val="24"/>
          <w:szCs w:val="24"/>
          <w:lang w:eastAsia="hr-HR"/>
        </w:rPr>
        <w:t>, 29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3B0" w:rsidP="007E6F3E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i o    j e </w:t>
      </w:r>
    </w:p>
    <w:p w:rsidRDefault="00E646AC" w:rsidP="007E6F3E" w:rsidR="00E646AC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46AC" w:rsidP="00995108" w:rsidR="007F73B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Ispitno i izvještajno ročište zakazano za dan </w:t>
      </w:r>
      <w:r w:rsidR="00995108">
        <w:rPr>
          <w:rFonts w:cs="Times New Roman" w:eastAsia="Times New Roman" w:hAnsi="Times New Roman" w:ascii="Times New Roman"/>
          <w:sz w:val="24"/>
          <w:szCs w:val="24"/>
          <w:lang w:eastAsia="hr-HR"/>
        </w:rPr>
        <w:t>22. siječnja</w:t>
      </w:r>
      <w:r w:rsidR="00FC4D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C4D07">
        <w:rPr>
          <w:rFonts w:cs="Times New Roman" w:eastAsia="Times New Roman" w:hAnsi="Times New Roman" w:ascii="Times New Roman"/>
          <w:sz w:val="24"/>
          <w:szCs w:val="24"/>
          <w:lang w:eastAsia="hr-HR"/>
        </w:rPr>
        <w:t>u 10,</w:t>
      </w:r>
      <w:r w:rsidR="00995108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FC4D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 sati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održat će se u Stalnoj službi Trgovačkog suda u Zagrebu, Karlovac, Trg hrvatskih branitelja 1//II, soba broj 207, a ne u zgradi Trgovačkoga suda u Zagrebu, Zagreb, Amruševa 2/II, soba broj </w:t>
      </w:r>
      <w:r w:rsidR="00995108">
        <w:rPr>
          <w:rFonts w:cs="Times New Roman" w:eastAsia="Times New Roman" w:hAnsi="Times New Roman" w:ascii="Times New Roman"/>
          <w:sz w:val="24"/>
          <w:szCs w:val="24"/>
          <w:lang w:eastAsia="hr-HR"/>
        </w:rPr>
        <w:t>93/II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kako je određeno rješenjem od </w:t>
      </w:r>
      <w:r w:rsidR="00995108">
        <w:rPr>
          <w:rFonts w:cs="Times New Roman" w:eastAsia="Times New Roman" w:hAnsi="Times New Roman" w:ascii="Times New Roman"/>
          <w:sz w:val="24"/>
          <w:szCs w:val="24"/>
          <w:lang w:eastAsia="hr-HR"/>
        </w:rPr>
        <w:t>2. listopada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7F73B0" w:rsidP="007F73B0" w:rsidR="007F73B0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3B0" w:rsidP="004F089F" w:rsidR="007F73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FC4D0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646AC" w:rsidP="004F089F" w:rsidR="00E646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46AC" w:rsidP="00E646AC" w:rsidR="00E646AC" w:rsidRPr="004F089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646AC" w:rsidP="00E646AC" w:rsidR="00E646AC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Draženka Prpić</w:t>
      </w:r>
    </w:p>
    <w:p w:rsidRDefault="00E646AC" w:rsidP="004F089F" w:rsidR="00E646AC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4F089F" w:rsidR="004F089F" w:rsidRP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>ovog zaključka nije dopuštena žalba.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51B7" w:rsidP="004F089F" w:rsidR="00BD51B7">
      <w:pPr>
        <w:spacing w:lineRule="auto" w:line="240" w:after="0"/>
      </w:pPr>
      <w:r>
        <w:separator/>
      </w:r>
    </w:p>
  </w:endnote>
  <w:endnote w:id="0" w:type="continuationSeparator">
    <w:p w:rsidRDefault="00BD51B7" w:rsidP="004F089F" w:rsidR="00BD51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51B7" w:rsidP="004F089F" w:rsidR="00BD51B7">
      <w:pPr>
        <w:spacing w:lineRule="auto" w:line="240" w:after="0"/>
      </w:pPr>
      <w:r>
        <w:separator/>
      </w:r>
    </w:p>
  </w:footnote>
  <w:footnote w:id="0" w:type="continuationSeparator">
    <w:p w:rsidRDefault="00BD51B7" w:rsidP="004F089F" w:rsidR="00BD51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8F3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995108">
      <w:t>4275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062D"/>
    <w:rsid w:val="004A4FF8"/>
    <w:rsid w:val="004F089F"/>
    <w:rsid w:val="007E6F3E"/>
    <w:rsid w:val="007F73B0"/>
    <w:rsid w:val="00970BE7"/>
    <w:rsid w:val="00995108"/>
    <w:rsid w:val="009A5852"/>
    <w:rsid w:val="00A55D65"/>
    <w:rsid w:val="00BD51B7"/>
    <w:rsid w:val="00C6298E"/>
    <w:rsid w:val="00C93486"/>
    <w:rsid w:val="00CA6F43"/>
    <w:rsid w:val="00CF1179"/>
    <w:rsid w:val="00D322A1"/>
    <w:rsid w:val="00E646AC"/>
    <w:rsid w:val="00EE6DC0"/>
    <w:rsid w:val="00EF58F3"/>
    <w:rsid w:val="00FC30A0"/>
    <w:rsid w:val="00FC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EF58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8F3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F58F3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F58F3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F58F3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EF58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8F3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F58F3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F58F3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F58F3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4275</izvorni_sadrzaj>
    <derivirana_varijabla naziv="DomainObject.Predmet.Broj_1">4275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St-4275/2016</izvorni_sadrzaj>
    <derivirana_varijabla naziv="DomainObject.Predmet.OznakaBroj_1">St-4275/2016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VODOVODNA d.o.o. zastupanog po punomoćniku Hrvoje Zovko; Damir Marković</izvorni_sadrzaj>
    <derivirana_varijabla naziv="DomainObject.Predmet.ProtustrankaFormated_1">  PROJEKT VODOVODNA d.o.o. zastupanog po punomoćniku Hrvoje Zovko; Damir Marković</derivirana_varijabla>
  </DomainObject.Predmet.ProtustrankaFormated>
  <DomainObject.Predmet.ProtustrankaFormatedOIB>
    <izvorni_sadrzaj>  PROJEKT VODOVODNA d.o.o., OIB 11192923439 zastupanog po punomoćniku Hrvoje Zovko; Damir Marković</izvorni_sadrzaj>
    <derivirana_varijabla naziv="DomainObject.Predmet.ProtustrankaFormatedOIB_1">  PROJEKT VODOVODNA d.o.o., OIB 11192923439 zastupanog po punomoćniku Hrvoje Zovko; Damir Marković</derivirana_varijabla>
  </DomainObject.Predmet.ProtustrankaFormatedOIB>
  <DomainObject.Predmet.ProtustrankaFormatedWithAdress>
    <izvorni_sadrzaj> PROJEKT VODOVODNA d.o.o., Trg Nikole Šubića Zrinskog 2, 10000 Zagreb zastupanog po punomoćniku Hrvoje Zovko; Damir Marković</izvorni_sadrzaj>
    <derivirana_varijabla naziv="DomainObject.Predmet.ProtustrankaFormatedWithAdress_1"> PROJEKT VODOVODNA d.o.o., Trg Nikole Šubića Zrinskog 2, 10000 Zagreb zastupanog po punomoćniku Hrvoje Zovko; Damir Marković</derivirana_varijabla>
  </DomainObject.Predmet.ProtustrankaFormatedWithAdress>
  <DomainObject.Predmet.ProtustrankaFormatedWithAdressOIB>
    <izvorni_sadrzaj> PROJEKT VODOVODNA d.o.o., OIB 11192923439, Trg Nikole Šubića Zrinskog 2, 10000 Zagreb zastupanog po punomoćniku Hrvoje Zovko; Damir Marković</izvorni_sadrzaj>
    <derivirana_varijabla naziv="DomainObject.Predmet.ProtustrankaFormatedWithAdressOIB_1"> PROJEKT VODOVODNA d.o.o., OIB 11192923439, Trg Nikole Šubića Zrinskog 2, 10000 Zagreb zastupanog po punomoćniku Hrvoje Zovko; Damir Marković</derivirana_varijabla>
  </DomainObject.Predmet.ProtustrankaFormatedWithAdressOIB>
  <DomainObject.Predmet.ProtustrankaWithAdress>
    <izvorni_sadrzaj>PROJEKT VODOVODNA d.o.o. Trg Nikole Šubića Zrinskog 2, 10000 Zagreb</izvorni_sadrzaj>
    <derivirana_varijabla naziv="DomainObject.Predmet.ProtustrankaWithAdress_1">PROJEKT VODOVODNA d.o.o. Trg Nikole Šubića Zrinskog 2, 10000 Zagreb</derivirana_varijabla>
  </DomainObject.Predmet.ProtustrankaWithAdress>
  <DomainObject.Predmet.ProtustrankaWithAdressOIB>
    <izvorni_sadrzaj>PROJEKT VODOVODNA d.o.o., OIB 11192923439, Trg Nikole Šubića Zrinskog 2, 10000 Zagreb</izvorni_sadrzaj>
    <derivirana_varijabla naziv="DomainObject.Predmet.ProtustrankaWithAdressOIB_1">PROJEKT VODOVODNA d.o.o., OIB 11192923439, Trg Nikole Šubića Zrinskog 2, 10000 Zagreb</derivirana_varijabla>
  </DomainObject.Predmet.ProtustrankaWithAdressOIB>
  <DomainObject.Predmet.ProtustrankaNazivFormated>
    <izvorni_sadrzaj>PROJEKT VODOVODNA d.o.o.</izvorni_sadrzaj>
    <derivirana_varijabla naziv="DomainObject.Predmet.ProtustrankaNazivFormated_1">PROJEKT VODOVODNA d.o.o.</derivirana_varijabla>
  </DomainObject.Predmet.ProtustrankaNazivFormated>
  <DomainObject.Predmet.ProtustrankaNazivFormatedOIB>
    <izvorni_sadrzaj>PROJEKT VODOVODNA d.o.o., OIB 11192923439</izvorni_sadrzaj>
    <derivirana_varijabla naziv="DomainObject.Predmet.ProtustrankaNazivFormatedOIB_1">PROJEKT VODOVODNA d.o.o., OIB 11192923439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Zovko; Damir Marković</izvorni_sadrzaj>
    <derivirana_varijabla naziv="DomainObject.Predmet.StrankaFormated_1">  FINA Regionalni centar Zagreb; Hrvoje Zovko; Damir Marković</derivirana_varijabla>
  </DomainObject.Predmet.StrankaFormated>
  <DomainObject.Predmet.StrankaFormatedOIB>
    <izvorni_sadrzaj>  FINA Regionalni centar Zagreb, OIB 85821130368; Hrvoje Zovko, OIB 05567404486; Damir Marković, OIB 85933700078</izvorni_sadrzaj>
    <derivirana_varijabla naziv="DomainObject.Predmet.StrankaFormatedOIB_1">  FINA Regionalni centar Zagreb, OIB 85821130368; Hrvoje Zovko, OIB 05567404486; Damir Marković, OIB 85933700078</derivirana_varijabla>
  </DomainObject.Predmet.StrankaFormatedOIB>
  <DomainObject.Predmet.StrankaFormatedWithAdress>
    <izvorni_sadrzaj> FINA Regionalni centar Zagreb, Trg svibanjskih žrtava 1995. br. 1, 10000 Zagreb; Hrvoje Zovko; Damir Marković, Podbrežje Viii. 34, 10000 Zagreb</izvorni_sadrzaj>
    <derivirana_varijabla naziv="DomainObject.Predmet.StrankaFormatedWithAdress_1"> FINA Regionalni centar Zagreb, Trg svibanjskih žrtava 1995. br. 1, 10000 Zagreb; Hrvoje Zovko; Damir Marković, Podbrežje Viii. 34, 10000 Zagreb</derivirana_varijabla>
  </DomainObject.Predmet.StrankaFormatedWithAdress>
  <DomainObject.Predmet.StrankaFormatedWithAdressOIB>
    <izvorni_sadrzaj> FINA Regionalni centar Zagreb, OIB 85821130368, Trg svibanjskih žrtava 1995. br. 1, 10000 Zagreb; Hrvoje Zovko, OIB 05567404486; Damir Marković, OIB 85933700078, Podbrežje Viii. 34, 10000 Zagreb</izvorni_sadrzaj>
    <derivirana_varijabla naziv="DomainObject.Predmet.StrankaFormatedWithAdressOIB_1"> FINA Regionalni centar Zagreb, OIB 85821130368, Trg svibanjskih žrtava 1995. br. 1, 10000 Zagreb; Hrvoje Zovko, OIB 05567404486; Damir Marković, OIB 85933700078, Podbrežje Viii. 34, 10000 Zagreb</derivirana_varijabla>
  </DomainObject.Predmet.StrankaFormatedWithAdressOIB>
  <DomainObject.Predmet.StrankaWithAdress>
    <izvorni_sadrzaj>FINA Regionalni centar Zagreb Trg svibanjskih žrtava 1995. br. 1,10000 Zagreb,Hrvoje Zovko ,Damir Marković Podbrežje Viii. 34,10000 Zagreb</izvorni_sadrzaj>
    <derivirana_varijabla naziv="DomainObject.Predmet.StrankaWithAdress_1">FINA Regionalni centar Zagreb Trg svibanjskih žrtava 1995. br. 1,10000 Zagreb,Hrvoje Zovko ,Damir Marković Podbrežje Viii. 34,10000 Zagreb</derivirana_varijabla>
  </DomainObject.Predmet.StrankaWithAdress>
  <DomainObject.Predmet.StrankaWithAdressOIB>
    <izvorni_sadrzaj>FINA Regionalni centar Zagreb, OIB 85821130368, Trg svibanjskih žrtava 1995. br. 1,10000 Zagreb,Hrvoje Zovko, OIB 05567404486,Damir Marković, OIB 85933700078, Podbrežje Viii. 34,10000 Zagreb</izvorni_sadrzaj>
    <derivirana_varijabla naziv="DomainObject.Predmet.StrankaWithAdressOIB_1">FINA Regionalni centar Zagreb, OIB 85821130368, Trg svibanjskih žrtava 1995. br. 1,10000 Zagreb,Hrvoje Zovko, OIB 05567404486,Damir Marković, OIB 85933700078, Podbrežje Viii. 34,10000 Zagreb</derivirana_varijabla>
  </DomainObject.Predmet.StrankaWithAdressOIB>
  <DomainObject.Predmet.StrankaNazivFormated>
    <izvorni_sadrzaj>FINA Regionalni centar Zagreb,Hrvoje Zovko,Damir Marković</izvorni_sadrzaj>
    <derivirana_varijabla naziv="DomainObject.Predmet.StrankaNazivFormated_1">FINA Regionalni centar Zagreb,Hrvoje Zovko,Damir Marković</derivirana_varijabla>
  </DomainObject.Predmet.StrankaNazivFormated>
  <DomainObject.Predmet.StrankaNazivFormatedOIB>
    <izvorni_sadrzaj>FINA Regionalni centar Zagreb, OIB 85821130368,Hrvoje Zovko, OIB 05567404486,Damir Marković, OIB 85933700078</izvorni_sadrzaj>
    <derivirana_varijabla naziv="DomainObject.Predmet.StrankaNazivFormatedOIB_1">FINA Regionalni centar Zagreb, OIB 85821130368,Hrvoje Zovko, OIB 05567404486,Damir Marković, OIB 85933700078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Hrvoje Zovko</item>
      <item>Damir Marković</item>
    </izvorni_sadrzaj>
    <derivirana_varijabla naziv="DomainObject.Predmet.StrankaListFormated_1">
      <item>FINA Regionalni centar Zagreb</item>
      <item>Hrvoje Zovko</item>
      <item>Damir Marković</item>
    </derivirana_varijabla>
  </DomainObject.Predmet.StrankaListFormated>
  <DomainObject.Predmet.StrankaListFormatedOIB>
    <izvorni_sadrzaj>
      <item>FINA Regionalni centar Zagreb, OIB 85821130368</item>
      <item>Hrvoje Zovko, OIB 05567404486</item>
      <item>Damir Marković, OIB 85933700078</item>
    </izvorni_sadrzaj>
    <derivirana_varijabla naziv="DomainObject.Predmet.StrankaListFormatedOIB_1">
      <item>FINA Regionalni centar Zagreb, OIB 85821130368</item>
      <item>Hrvoje Zovko, OIB 05567404486</item>
      <item>Damir Marković, OIB 85933700078</item>
    </derivirana_varijabla>
  </DomainObject.Predmet.StrankaListFormatedOIB>
  <DomainObject.Predmet.StrankaListFormatedWithAdress>
    <izvorni_sadrzaj>
      <item>FINA Regionalni centar Zagreb, Trg svibanjskih žrtava 1995. br. 1, 10000 Zagreb</item>
      <item>Hrvoje Zovko</item>
      <item>Damir Marković, Podbrežje Viii. 34, 10000 Zagreb</item>
    </izvorni_sadrzaj>
    <derivirana_varijabla naziv="DomainObject.Predmet.StrankaListFormatedWithAdress_1">
      <item>FINA Regionalni centar Zagreb, Trg svibanjskih žrtava 1995. br. 1, 10000 Zagreb</item>
      <item>Hrvoje Zovko</item>
      <item>Damir Marković, Podbrežje Viii. 34,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Hrvoje Zovko, OIB 05567404486</item>
      <item>Damir Marković, OIB 85933700078, Podbrežje Viii. 34, 10000 Zagreb</item>
    </izvorni_sadrzaj>
    <derivirana_varijabla naziv="DomainObject.Predmet.StrankaListFormatedWithAdressOIB_1">
      <item>FINA Regionalni centar Zagreb, OIB 85821130368, Trg svibanjskih žrtava 1995. br. 1, 10000 Zagreb</item>
      <item>Hrvoje Zovko, OIB 05567404486</item>
      <item>Damir Marković, OIB 85933700078, Podbrežje Viii. 34, 10000 Zagreb</item>
    </derivirana_varijabla>
  </DomainObject.Predmet.StrankaListFormatedWithAdressOIB>
  <DomainObject.Predmet.StrankaListNazivFormated>
    <izvorni_sadrzaj>
      <item>FINA Regionalni centar Zagreb</item>
      <item>Hrvoje Zovko</item>
      <item>Damir Marković</item>
    </izvorni_sadrzaj>
    <derivirana_varijabla naziv="DomainObject.Predmet.StrankaListNazivFormated_1">
      <item>FINA Regionalni centar Zagreb</item>
      <item>Hrvoje Zovko</item>
      <item>Damir Marković</item>
    </derivirana_varijabla>
  </DomainObject.Predmet.StrankaListNazivFormated>
  <DomainObject.Predmet.StrankaListNazivFormatedOIB>
    <izvorni_sadrzaj>
      <item>FINA Regionalni centar Zagreb, OIB 85821130368</item>
      <item>Hrvoje Zovko, OIB 05567404486</item>
      <item>Damir Marković, OIB 85933700078</item>
    </izvorni_sadrzaj>
    <derivirana_varijabla naziv="DomainObject.Predmet.StrankaListNazivFormatedOIB_1">
      <item>FINA Regionalni centar Zagreb, OIB 85821130368</item>
      <item>Hrvoje Zovko, OIB 05567404486</item>
      <item>Damir Marković, OIB 85933700078</item>
    </derivirana_varijabla>
  </DomainObject.Predmet.StrankaListNazivFormatedOIB>
  <DomainObject.Predmet.ProtuStrankaListFormated>
    <izvorni_sadrzaj>
      <item>PROJEKT VODOVODNA d.o.o. zastupanog po punomoćniku Hrvoje Zovko; Damir Marković</item>
    </izvorni_sadrzaj>
    <derivirana_varijabla naziv="DomainObject.Predmet.ProtuStrankaListFormated_1">
      <item>PROJEKT VODOVODNA d.o.o. zastupanog po punomoćniku Hrvoje Zovko; Damir Marković</item>
    </derivirana_varijabla>
  </DomainObject.Predmet.ProtuStrankaListFormated>
  <DomainObject.Predmet.ProtuStrankaListFormatedOIB>
    <izvorni_sadrzaj>
      <item>PROJEKT VODOVODNA d.o.o., OIB 11192923439 zastupanog po punomoćniku Hrvoje Zovko; Damir Marković</item>
    </izvorni_sadrzaj>
    <derivirana_varijabla naziv="DomainObject.Predmet.ProtuStrankaListFormatedOIB_1">
      <item>PROJEKT VODOVODNA d.o.o., OIB 11192923439 zastupanog po punomoćniku Hrvoje Zovko; Damir Marković</item>
    </derivirana_varijabla>
  </DomainObject.Predmet.ProtuStrankaListFormatedOIB>
  <DomainObject.Predmet.ProtuStrankaListFormatedWithAdress>
    <izvorni_sadrzaj>
      <item>PROJEKT VODOVODNA d.o.o., Trg Nikole Šubića Zrinskog 2, 10000 Zagreb zastupanog po punomoćniku Hrvoje Zovko; Damir Marković</item>
    </izvorni_sadrzaj>
    <derivirana_varijabla naziv="DomainObject.Predmet.ProtuStrankaListFormatedWithAdress_1">
      <item>PROJEKT VODOVODNA d.o.o., Trg Nikole Šubića Zrinskog 2, 10000 Zagreb zastupanog po punomoćniku Hrvoje Zovko; Damir Marković</item>
    </derivirana_varijabla>
  </DomainObject.Predmet.ProtuStrankaListFormatedWithAdress>
  <DomainObject.Predmet.ProtuStrankaListFormatedWithAdressOIB>
    <izvorni_sadrzaj>
      <item>PROJEKT VODOVODNA d.o.o., OIB 11192923439, Trg Nikole Šubića Zrinskog 2, 10000 Zagreb zastupanog po punomoćniku Hrvoje Zovko; Damir Marković</item>
    </izvorni_sadrzaj>
    <derivirana_varijabla naziv="DomainObject.Predmet.ProtuStrankaListFormatedWithAdressOIB_1">
      <item>PROJEKT VODOVODNA d.o.o., OIB 11192923439, Trg Nikole Šubića Zrinskog 2, 10000 Zagreb zastupanog po punomoćniku Hrvoje Zovko; Damir Marković</item>
    </derivirana_varijabla>
  </DomainObject.Predmet.ProtuStrankaListFormatedWithAdressOIB>
  <DomainObject.Predmet.ProtuStrankaListNazivFormated>
    <izvorni_sadrzaj>
      <item>PROJEKT VODOVODNA d.o.o.</item>
    </izvorni_sadrzaj>
    <derivirana_varijabla naziv="DomainObject.Predmet.ProtuStrankaListNazivFormated_1">
      <item>PROJEKT VODOVODNA d.o.o.</item>
    </derivirana_varijabla>
  </DomainObject.Predmet.ProtuStrankaListNazivFormated>
  <DomainObject.Predmet.ProtuStrankaListNazivFormatedOIB>
    <izvorni_sadrzaj>
      <item>PROJEKT VODOVODNA d.o.o., OIB 11192923439</item>
    </izvorni_sadrzaj>
    <derivirana_varijabla naziv="DomainObject.Predmet.ProtuStrankaListNazivFormatedOIB_1">
      <item>PROJEKT VODOVODNA d.o.o., OIB 11192923439</item>
    </derivirana_varijabla>
  </DomainObject.Predmet.ProtuStrankaListNazivFormatedOIB>
  <DomainObject.Predmet.OstaliListFormated>
    <izvorni_sadrzaj>
      <item>Hrvoje Zovko punomoćnik sudionika u postupku PROJEKT VODOVODNA d.o.o.</item>
      <item>Damir Marković punomoćnik sudionika u postupku PROJEKT VODOVODNA d.o.o.</item>
      <item>Tomislav Strniščak</item>
    </izvorni_sadrzaj>
    <derivirana_varijabla naziv="DomainObject.Predmet.OstaliListFormated_1">
      <item>Hrvoje Zovko punomoćnik sudionika u postupku PROJEKT VODOVODNA d.o.o.</item>
      <item>Damir Marković punomoćnik sudionika u postupku PROJEKT VODOVODNA d.o.o.</item>
      <item>Tomislav Strniščak</item>
    </derivirana_varijabla>
  </DomainObject.Predmet.OstaliListFormated>
  <DomainObject.Predmet.OstaliListFormatedOIB>
    <izvorni_sadrzaj>
      <item>Hrvoje Zovko, OIB 05567404486 punomoćnik sudionika u postupku PROJEKT VODOVODNA d.o.o.</item>
      <item>Damir Marković, OIB 85933700078 punomoćnik sudionika u postupku PROJEKT VODOVODNA d.o.o.</item>
      <item>Tomislav Strniščak, OIB 26341315268</item>
    </izvorni_sadrzaj>
    <derivirana_varijabla naziv="DomainObject.Predmet.OstaliListFormatedOIB_1">
      <item>Hrvoje Zovko, OIB 05567404486 punomoćnik sudionika u postupku PROJEKT VODOVODNA d.o.o.</item>
      <item>Damir Marković, OIB 85933700078 punomoćnik sudionika u postupku PROJEKT VODOVODNA d.o.o.</item>
      <item>Tomislav Strniščak, OIB 26341315268</item>
    </derivirana_varijabla>
  </DomainObject.Predmet.OstaliListFormatedOIB>
  <DomainObject.Predmet.OstaliListFormatedWithAdress>
    <izvorni_sadrzaj>
      <item>Hrvoje Zovko, Rudeška cesta 88, 10000 Zagreb punomoćnik sudionika u postupku PROJEKT VODOVODNA d.o.o.</item>
      <item>Damir Marković, Podbrežje Viii. 34, 10000 Zagreb punomoćnik sudionika u postupku PROJEKT VODOVODNA d.o.o.</item>
      <item>Tomislav Strniščak, Gorčica 10, 40000 Šenkovec</item>
    </izvorni_sadrzaj>
    <derivirana_varijabla naziv="DomainObject.Predmet.OstaliListFormatedWithAdress_1">
      <item>Hrvoje Zovko, Rudeška cesta 88, 10000 Zagreb punomoćnik sudionika u postupku PROJEKT VODOVODNA d.o.o.</item>
      <item>Damir Marković, Podbrežje Viii. 34, 10000 Zagreb punomoćnik sudionika u postupku PROJEKT VODOVODNA d.o.o.</item>
      <item>Tomislav Strniščak, Gorčica 10, 40000 Šenkovec</item>
    </derivirana_varijabla>
  </DomainObject.Predmet.OstaliListFormatedWithAdress>
  <DomainObject.Predmet.OstaliListFormatedWithAdressOIB>
    <izvorni_sadrzaj>
      <item>Hrvoje Zovko, OIB 05567404486, Rudeška cesta 88, 10000 Zagreb punomoćnik sudionika u postupku PROJEKT VODOVODNA d.o.o.</item>
      <item>Damir Marković, OIB 85933700078, Podbrežje Viii. 34, 10000 Zagreb punomoćnik sudionika u postupku PROJEKT VODOVODNA d.o.o.</item>
      <item>Tomislav Strniščak, OIB 26341315268, Gorčica 10, 40000 Šenkovec</item>
    </izvorni_sadrzaj>
    <derivirana_varijabla naziv="DomainObject.Predmet.OstaliListFormatedWithAdressOIB_1">
      <item>Hrvoje Zovko, OIB 05567404486, Rudeška cesta 88, 10000 Zagreb punomoćnik sudionika u postupku PROJEKT VODOVODNA d.o.o.</item>
      <item>Damir Marković, OIB 85933700078, Podbrežje Viii. 34, 10000 Zagreb punomoćnik sudionika u postupku PROJEKT VODOVODNA d.o.o.</item>
      <item>Tomislav Strniščak, OIB 26341315268, Gorčica 10, 40000 Šenkovec</item>
    </derivirana_varijabla>
  </DomainObject.Predmet.OstaliListFormatedWithAdressOIB>
  <DomainObject.Predmet.OstaliListNazivFormated>
    <izvorni_sadrzaj>
      <item>Hrvoje Zovko</item>
      <item>Damir Marković</item>
      <item>Tomislav Strniščak</item>
    </izvorni_sadrzaj>
    <derivirana_varijabla naziv="DomainObject.Predmet.OstaliListNazivFormated_1">
      <item>Hrvoje Zovko</item>
      <item>Damir Marković</item>
      <item>Tomislav Strniščak</item>
    </derivirana_varijabla>
  </DomainObject.Predmet.OstaliListNazivFormated>
  <DomainObject.Predmet.OstaliListNazivFormatedOIB>
    <izvorni_sadrzaj>
      <item>Hrvoje Zovko, OIB 05567404486</item>
      <item>Damir Marković, OIB 85933700078</item>
      <item>Tomislav Strniščak, OIB 26341315268</item>
    </izvorni_sadrzaj>
    <derivirana_varijabla naziv="DomainObject.Predmet.OstaliListNazivFormatedOIB_1">
      <item>Hrvoje Zovko, OIB 05567404486</item>
      <item>Damir Marković, OIB 85933700078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VODOVODNA d.o.o.</izvorni_sadrzaj>
    <derivirana_varijabla naziv="DomainObject.Predmet.ProtustrankaIDrugi_1">PROJEKT VODOVODNA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PROJEKT VODOVODNA d.o.o., OIB 11192923439, Trg Nikole Šubića Zrinskog 2, 10000 Zagreb</izvorni_sadrzaj>
    <derivirana_varijabla naziv="DomainObject.Predmet.ProtustrankaIDrugiAdressOIB_1">PROJEKT VODOVODNA d.o.o., OIB 11192923439, Trg Nikole Šubića Zrinskog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VODOVODNA d.o.o.</item>
      <item>Hrvoje Zovko</item>
      <item>Hrvoje Zovko</item>
      <item>Damir Marković</item>
      <item>Damir Marković</item>
      <item>Tomislav Strniščak</item>
    </izvorni_sadrzaj>
    <derivirana_varijabla naziv="DomainObject.Predmet.SudioniciListNaziv_1">
      <item>FINA Regionalni centar Zagreb</item>
      <item>PROJEKT VODOVODNA d.o.o.</item>
      <item>Hrvoje Zovko</item>
      <item>Hrvoje Zovko</item>
      <item>Damir Marković</item>
      <item>Damir Marković</item>
      <item>Tomislav Strniščak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PROJEKT VODOVODNA d.o.o., OIB 11192923439, Trg Nikole Šubića Zrinskog 2,10000 Zagreb</item>
      <item>Hrvoje Zovko, OIB 05567404486</item>
      <item>Hrvoje Zovko, OIB 05567404486, Rudeška cesta 88,10000 Zagreb</item>
      <item>Damir Marković, OIB 85933700078, Podbrežje Viii. 34,10000 Zagreb</item>
      <item>Damir Marković, OIB 85933700078, Podbrežje Viii. 34,10000 Zagreb</item>
      <item>Tomislav Strniščak, OIB 26341315268, Gorčica 10,40000 Šenkovec</item>
    </izvorni_sadrzaj>
    <derivirana_varijabla naziv="DomainObject.Predmet.SudioniciListAdressOIB_1">
      <item>FINA Regionalni centar Zagreb, OIB 85821130368, Trg svibanjskih žrtava 1995. br. 1,10000 Zagreb</item>
      <item>PROJEKT VODOVODNA d.o.o., OIB 11192923439, Trg Nikole Šubića Zrinskog 2,10000 Zagreb</item>
      <item>Hrvoje Zovko, OIB 05567404486</item>
      <item>Hrvoje Zovko, OIB 05567404486, Rudeška cesta 88,10000 Zagreb</item>
      <item>Damir Marković, OIB 85933700078, Podbrežje Viii. 34,10000 Zagreb</item>
      <item>Damir Marković, OIB 85933700078, Podbrežje Viii. 34,10000 Zagreb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11192923439</item>
      <item>, OIB 05567404486</item>
      <item>, OIB 05567404486</item>
      <item>, OIB 85933700078</item>
      <item>, OIB 85933700078</item>
      <item>, OIB 26341315268</item>
    </izvorni_sadrzaj>
    <derivirana_varijabla naziv="DomainObject.Predmet.SudioniciListNazivOIB_1">
      <item>, OIB 85821130368</item>
      <item>, OIB 11192923439</item>
      <item>, OIB 05567404486</item>
      <item>, OIB 05567404486</item>
      <item>, OIB 85933700078</item>
      <item>, OIB 85933700078</item>
      <item>, OIB 26341315268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165</properties:Words>
  <properties:Characters>774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2017-11-29T09:34:00Z</dcterms:created>
  <dc:creator>Draženka Prpić</dc:creator>
  <cp:lastModifiedBy>Draženka Prpić</cp:lastModifiedBy>
  <cp:lastPrinted>2017-11-29T09:34:00Z</cp:lastPrinted>
  <dcterms:modified xmlns:xsi="http://www.w3.org/2001/XMLSchema-instance" xsi:type="dcterms:W3CDTF">2017-11-29T09:34:00Z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