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9c67" w14:paraId="b189c67" w:rsidRDefault="00B0635F" w:rsidP="00B0635F" w:rsidR="00B0635F" w:rsidRPr="00FE2FD1">
      <w:pPr>
        <w:jc w:val="center"/>
        <w15:collapsed w:val="false"/>
      </w:pPr>
      <w:bookmarkStart w:name="_GoBack" w:id="0"/>
      <w:bookmarkEnd w:id="0"/>
    </w:p>
    <w:p w:rsidRDefault="00B0635F" w:rsidP="00B0635F" w:rsidR="00B0635F">
      <w:pPr>
        <w:ind w:firstLine="708"/>
      </w:pPr>
    </w:p>
    <w:p w:rsidRDefault="005D5493" w:rsidP="00B0635F" w:rsidR="005D5493">
      <w:pPr>
        <w:ind w:firstLine="708"/>
      </w:pPr>
    </w:p>
    <w:p w:rsidRDefault="005D5493" w:rsidP="00B0635F" w:rsidR="005D5493">
      <w:pPr>
        <w:ind w:firstLine="708"/>
      </w:pPr>
    </w:p>
    <w:p w:rsidRDefault="005D5493" w:rsidP="00B0635F" w:rsidR="005D5493" w:rsidRPr="00FE2FD1">
      <w:pPr>
        <w:ind w:firstLine="708"/>
      </w:pPr>
    </w:p>
    <w:p w:rsidRDefault="00B0635F" w:rsidP="00FB6C70" w:rsidR="00B0635F" w:rsidRPr="00FE2FD1">
      <w:r w:rsidRPr="00FE2FD1">
        <w:t>REPUBLIKA HRVATSKA</w:t>
      </w:r>
    </w:p>
    <w:p w:rsidRDefault="00B0635F" w:rsidP="00FB6C70" w:rsidR="00B0635F" w:rsidRPr="00FE2FD1">
      <w:r w:rsidRPr="00FE2FD1">
        <w:t>TRGOVAČKI SUD U ZADRU</w:t>
      </w:r>
    </w:p>
    <w:p w:rsidRDefault="00B0635F" w:rsidP="00FB6C70" w:rsidR="00B0635F" w:rsidRPr="00FE2FD1">
      <w:r w:rsidRPr="00FE2FD1">
        <w:t>Zadar, Dr. Franje Tuđmana 35</w:t>
      </w:r>
    </w:p>
    <w:p w:rsidRDefault="00B0635F" w:rsidP="00B0635F" w:rsidR="00B0635F" w:rsidRPr="00FE2FD1"/>
    <w:p w:rsidRDefault="00B0635F" w:rsidP="00B0635F" w:rsidR="00B0635F" w:rsidRPr="00FE2FD1"/>
    <w:p w:rsidRDefault="00B0635F" w:rsidP="00B0635F" w:rsidR="00B0635F" w:rsidRPr="00FE2FD1">
      <w:pPr>
        <w:jc w:val="center"/>
      </w:pPr>
      <w:r w:rsidRPr="00FE2FD1">
        <w:t xml:space="preserve">U  I M E  R E P U B L I K E  H R V A T S K E </w:t>
      </w:r>
    </w:p>
    <w:p w:rsidRDefault="00B0635F" w:rsidP="00B0635F" w:rsidR="00B0635F" w:rsidRPr="00FE2FD1">
      <w:pPr>
        <w:jc w:val="both"/>
      </w:pPr>
    </w:p>
    <w:p w:rsidRDefault="00B0635F" w:rsidP="00B0635F" w:rsidR="00B0635F" w:rsidRPr="00FE2FD1">
      <w:pPr>
        <w:jc w:val="center"/>
      </w:pPr>
      <w:r w:rsidRPr="00FE2FD1">
        <w:t>R J E Š E NJ E</w:t>
      </w:r>
    </w:p>
    <w:p w:rsidRDefault="00B0635F" w:rsidP="00B0635F" w:rsidR="00B0635F" w:rsidRPr="00FE2FD1"/>
    <w:p w:rsidRDefault="00B0635F" w:rsidP="00C04A99" w:rsidR="00B0635F" w:rsidRPr="00FE2FD1">
      <w:pPr>
        <w:ind w:firstLine="705"/>
        <w:jc w:val="both"/>
      </w:pPr>
      <w:r w:rsidRPr="00FE2FD1">
        <w:t xml:space="preserve">Trgovački sud u Zadru, OIB: 39670464653, </w:t>
      </w:r>
      <w:r w:rsidR="003644E1" w:rsidRPr="00FE2FD1">
        <w:t>po stečajnoj sutkinji Tini Grgas, na prijedlog sudske savjetnice Katarine Miletić, u pravnoj stvari podnositeljice zahtjeva Financijske agencije, Regionalnog centra Split, Podružnice Zadar, Ivana Danila 4., OIB: 85821130368,</w:t>
      </w:r>
      <w:r w:rsidRPr="00FE2FD1">
        <w:t xml:space="preserve"> od </w:t>
      </w:r>
      <w:r w:rsidR="002E3751" w:rsidRPr="00FE2FD1">
        <w:t>21</w:t>
      </w:r>
      <w:r w:rsidR="000A6FE8" w:rsidRPr="00FE2FD1">
        <w:t>. rujna 2015</w:t>
      </w:r>
      <w:r w:rsidRPr="00FE2FD1">
        <w:t xml:space="preserve">. za provedbu skraćenoga stečajnog postupka nad dužnikom </w:t>
      </w:r>
      <w:r w:rsidR="00FE2FD1" w:rsidRPr="00FE2FD1">
        <w:t>GRIFA d.o.o., Turanj, Turanj 627, OIB 14160172162,</w:t>
      </w:r>
      <w:r w:rsidR="00C04A99" w:rsidRPr="00FE2FD1">
        <w:t xml:space="preserve"> </w:t>
      </w:r>
      <w:r w:rsidR="003644E1" w:rsidRPr="00FE2FD1">
        <w:t xml:space="preserve">dana </w:t>
      </w:r>
      <w:r w:rsidR="00EF53E8" w:rsidRPr="00FE2FD1">
        <w:t>1</w:t>
      </w:r>
      <w:r w:rsidR="000A6FE8" w:rsidRPr="00FE2FD1">
        <w:t>4</w:t>
      </w:r>
      <w:r w:rsidRPr="00FE2FD1">
        <w:t xml:space="preserve">. ožujka 2016.  </w:t>
      </w:r>
    </w:p>
    <w:p w:rsidRDefault="00B0635F" w:rsidP="00B0635F" w:rsidR="00B0635F">
      <w:pPr>
        <w:jc w:val="center"/>
      </w:pPr>
    </w:p>
    <w:p w:rsidRDefault="005D5493" w:rsidP="00B0635F" w:rsidR="005D5493" w:rsidRPr="00FE2FD1">
      <w:pPr>
        <w:jc w:val="center"/>
      </w:pPr>
    </w:p>
    <w:p w:rsidRDefault="00B0635F" w:rsidP="00B0635F" w:rsidR="00B0635F" w:rsidRPr="00FE2FD1">
      <w:pPr>
        <w:jc w:val="center"/>
      </w:pPr>
      <w:r w:rsidRPr="00FE2FD1">
        <w:t>r i j e š i o  j e</w:t>
      </w:r>
    </w:p>
    <w:p w:rsidRDefault="00B0635F" w:rsidP="00B0635F" w:rsidR="00B0635F" w:rsidRPr="00FE2FD1">
      <w:pPr>
        <w:jc w:val="both"/>
      </w:pPr>
    </w:p>
    <w:p w:rsidRDefault="005E138C" w:rsidP="00B0635F" w:rsidR="00B0635F" w:rsidRPr="00FE2FD1">
      <w:pPr>
        <w:ind w:firstLine="708"/>
        <w:jc w:val="both"/>
      </w:pPr>
      <w:r w:rsidRPr="00FE2FD1">
        <w:t xml:space="preserve">I. </w:t>
      </w:r>
      <w:r w:rsidR="00B0635F" w:rsidRPr="00FE2FD1">
        <w:t xml:space="preserve">Obustavlja se skraćeni stečajni postupak nad dužnikom </w:t>
      </w:r>
      <w:r w:rsidR="00FE2FD1" w:rsidRPr="00FE2FD1">
        <w:t>GRIFA d.o.o., Turanj, Turanj 627, OIB 14160172162.</w:t>
      </w:r>
    </w:p>
    <w:p w:rsidRDefault="005E138C" w:rsidP="00B0635F" w:rsidR="005E138C" w:rsidRPr="00FE2FD1">
      <w:pPr>
        <w:ind w:firstLine="708"/>
        <w:jc w:val="both"/>
      </w:pPr>
    </w:p>
    <w:p w:rsidRDefault="005E138C" w:rsidP="005E138C" w:rsidR="005E138C" w:rsidRPr="00FE2FD1">
      <w:pPr>
        <w:ind w:firstLine="708"/>
        <w:jc w:val="both"/>
      </w:pPr>
      <w:r w:rsidRPr="00FE2FD1">
        <w:t xml:space="preserve">II. Po pravomoćnosti ovog rješenja, sud će odgovarajućom primjenom općih odredbi stečajnoga postupka Stečajnog zakona donijeti rješenje o pokretanju prethodnoga postupka odnosno otvaranju </w:t>
      </w:r>
      <w:r w:rsidR="003644E1" w:rsidRPr="00FE2FD1">
        <w:t xml:space="preserve">redovnog </w:t>
      </w:r>
      <w:r w:rsidRPr="00FE2FD1">
        <w:t xml:space="preserve">stečajnoga postupka nad dužnikom. </w:t>
      </w:r>
      <w:r w:rsidR="00711376" w:rsidRPr="00FE2FD1">
        <w:t xml:space="preserve"> </w:t>
      </w:r>
    </w:p>
    <w:p w:rsidRDefault="005E138C" w:rsidP="00CC7025" w:rsidR="00CC7025">
      <w:pPr>
        <w:ind w:firstLine="708"/>
        <w:jc w:val="both"/>
      </w:pPr>
      <w:r w:rsidRPr="00FE2FD1">
        <w:t xml:space="preserve"> </w:t>
      </w:r>
    </w:p>
    <w:p w:rsidRDefault="005D5493" w:rsidP="00CC7025" w:rsidR="005D5493" w:rsidRPr="00FE2FD1">
      <w:pPr>
        <w:ind w:firstLine="708"/>
        <w:jc w:val="both"/>
      </w:pPr>
    </w:p>
    <w:p w:rsidRDefault="00B0635F" w:rsidP="00B0635F" w:rsidR="00B0635F" w:rsidRPr="00FE2FD1">
      <w:pPr>
        <w:jc w:val="center"/>
      </w:pPr>
      <w:r w:rsidRPr="00FE2FD1">
        <w:t>Obrazloženje</w:t>
      </w:r>
    </w:p>
    <w:p w:rsidRDefault="00B0635F" w:rsidP="00B0635F" w:rsidR="00B0635F" w:rsidRPr="00FE2FD1">
      <w:pPr>
        <w:jc w:val="both"/>
      </w:pPr>
    </w:p>
    <w:p w:rsidRDefault="00B0635F" w:rsidP="00CC7025" w:rsidR="00B0635F" w:rsidRPr="00FE2FD1">
      <w:pPr>
        <w:ind w:firstLine="708"/>
        <w:jc w:val="both"/>
      </w:pPr>
      <w:r w:rsidRPr="00FE2FD1">
        <w:t>Postupajući po zahtjevu</w:t>
      </w:r>
      <w:r w:rsidR="003644E1" w:rsidRPr="00FE2FD1">
        <w:t xml:space="preserve"> Financijske agencije</w:t>
      </w:r>
      <w:r w:rsidRPr="00FE2FD1">
        <w:t xml:space="preserve"> od </w:t>
      </w:r>
      <w:r w:rsidR="00FE2FD1" w:rsidRPr="00FE2FD1">
        <w:t>21.</w:t>
      </w:r>
      <w:r w:rsidR="003644E1" w:rsidRPr="00FE2FD1">
        <w:t xml:space="preserve"> rujna</w:t>
      </w:r>
      <w:r w:rsidRPr="00FE2FD1">
        <w:t xml:space="preserve"> 2015. za provedbu skraćenoga stečajnog postupka nad dužnikom</w:t>
      </w:r>
      <w:r w:rsidR="003644E1" w:rsidRPr="00FE2FD1">
        <w:t xml:space="preserve"> </w:t>
      </w:r>
      <w:r w:rsidR="00FE2FD1" w:rsidRPr="00FE2FD1">
        <w:t>GRIFA d.o.o., Turanj, Turanj 627, OIB 14160172162,</w:t>
      </w:r>
      <w:r w:rsidRPr="00FE2FD1">
        <w:t xml:space="preserve"> oglasom</w:t>
      </w:r>
      <w:r w:rsidR="00FE2FD1" w:rsidRPr="00FE2FD1">
        <w:t xml:space="preserve"> ovog suda od 19</w:t>
      </w:r>
      <w:r w:rsidR="00FB6C70" w:rsidRPr="00FE2FD1">
        <w:t>. siječnja</w:t>
      </w:r>
      <w:r w:rsidR="00C04A99" w:rsidRPr="00FE2FD1">
        <w:t xml:space="preserve"> 201</w:t>
      </w:r>
      <w:r w:rsidR="00FB6C70" w:rsidRPr="00FE2FD1">
        <w:t>6</w:t>
      </w:r>
      <w:r w:rsidRPr="00FE2FD1">
        <w:t xml:space="preserve">. pozvane su osobe ovlaštene za zastupanje dužnika po zakonu u roku od 15 dana od dana objave oglasa, podnijeti sudu javnobilježnički ovjerovljen popis imovine i obveza </w:t>
      </w:r>
      <w:r w:rsidR="00CF5D70" w:rsidRPr="00FE2FD1">
        <w:t>na propisanom obrascu, te su pozvani vjerovnici u roku od 45 dana predložiti otvaranje stečajnoga postupka, sve sukladno odredbama čl. 430. i 431. Stečajnog zakona (Narodne novine broj 71/15, dalje u tekstu: SZ).</w:t>
      </w:r>
      <w:r w:rsidRPr="00FE2FD1">
        <w:t xml:space="preserve"> </w:t>
      </w:r>
    </w:p>
    <w:p w:rsidRDefault="00CF5D70" w:rsidP="00CC7025" w:rsidR="00CF5D70" w:rsidRPr="00FE2FD1">
      <w:pPr>
        <w:ind w:firstLine="708"/>
        <w:jc w:val="both"/>
        <w:rPr>
          <w:b/>
        </w:rPr>
      </w:pPr>
      <w:r w:rsidRPr="00FE2FD1">
        <w:t xml:space="preserve">U propisanom roku vjerovnik </w:t>
      </w:r>
      <w:r w:rsidR="003644E1" w:rsidRPr="00FE2FD1">
        <w:t xml:space="preserve">dužnika Komunalac d.o.o. Biograd na Moru, Ulica kralja Petra Svačića 28, </w:t>
      </w:r>
      <w:r w:rsidR="00FB6C70" w:rsidRPr="00FE2FD1">
        <w:t xml:space="preserve">OIB 79399174783, </w:t>
      </w:r>
      <w:r w:rsidRPr="00FE2FD1">
        <w:t xml:space="preserve">je </w:t>
      </w:r>
      <w:r w:rsidR="003644E1" w:rsidRPr="00FE2FD1">
        <w:t>07. ožujka</w:t>
      </w:r>
      <w:r w:rsidRPr="00FE2FD1">
        <w:t xml:space="preserve"> 2016. </w:t>
      </w:r>
      <w:r w:rsidR="00FB6C70" w:rsidRPr="00FE2FD1">
        <w:t xml:space="preserve">podnio </w:t>
      </w:r>
      <w:r w:rsidRPr="00FE2FD1">
        <w:t xml:space="preserve">prijedlog za otvaranje stečajnoga postupka nad dužnikom </w:t>
      </w:r>
      <w:r w:rsidR="003644E1" w:rsidRPr="00FE2FD1">
        <w:t>te je izvijestio sud da prema dužniku ima</w:t>
      </w:r>
      <w:r w:rsidRPr="00FE2FD1">
        <w:t xml:space="preserve"> dospjelu novčanu tražbinu u iznosu od </w:t>
      </w:r>
      <w:r w:rsidR="00FE2FD1" w:rsidRPr="00FE2FD1">
        <w:t>37.417,35</w:t>
      </w:r>
      <w:r w:rsidR="003644E1" w:rsidRPr="00FE2FD1">
        <w:t xml:space="preserve"> kn</w:t>
      </w:r>
      <w:r w:rsidR="00FB6C70" w:rsidRPr="00FE2FD1">
        <w:t xml:space="preserve"> koj</w:t>
      </w:r>
      <w:r w:rsidR="00406548" w:rsidRPr="00FE2FD1">
        <w:t>u</w:t>
      </w:r>
      <w:r w:rsidR="00FB6C70" w:rsidRPr="00FE2FD1">
        <w:t xml:space="preserve"> je dokumentirao izvodima otvorenih stavki prema dužniku. </w:t>
      </w:r>
      <w:r w:rsidRPr="00FE2FD1">
        <w:t xml:space="preserve"> </w:t>
      </w:r>
    </w:p>
    <w:p w:rsidRDefault="006F798E" w:rsidP="00FE2FD1" w:rsidR="006F798E" w:rsidRPr="00FE2FD1">
      <w:pPr>
        <w:ind w:firstLine="708"/>
        <w:jc w:val="both"/>
      </w:pPr>
      <w:r w:rsidRPr="00FE2FD1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 w:rsidRPr="00FE2FD1">
      <w:pPr>
        <w:ind w:firstLine="708"/>
        <w:jc w:val="both"/>
      </w:pPr>
      <w:r w:rsidRPr="00FE2FD1">
        <w:t>S obzirom da je navedeni vjerovnik podnio ovom sudu prijedlog za otvaranje stečajnoga postupka nad dužnikom uz odgovarajuće isprave kojima je učinio vjerojatnim postojanje svoje tražbine</w:t>
      </w:r>
      <w:r w:rsidR="005E138C" w:rsidRPr="00FE2FD1">
        <w:t xml:space="preserve">, </w:t>
      </w:r>
      <w:r w:rsidRPr="00FE2FD1">
        <w:t xml:space="preserve">to u konkretnom slučaju nisu ispunjene pretpostavke iz čl. 431. </w:t>
      </w:r>
      <w:r w:rsidR="005E138C" w:rsidRPr="00FE2FD1">
        <w:t>SZ-</w:t>
      </w:r>
      <w:r w:rsidR="005E138C" w:rsidRPr="00FE2FD1">
        <w:lastRenderedPageBreak/>
        <w:t xml:space="preserve">a </w:t>
      </w:r>
      <w:r w:rsidRPr="00FE2FD1">
        <w:t>za istodobno otvaranje i zaključenje skraćenog stečajnog postupka</w:t>
      </w:r>
      <w:r w:rsidR="005E138C" w:rsidRPr="00FE2FD1">
        <w:t>, zbo</w:t>
      </w:r>
      <w:r w:rsidR="00B11E69" w:rsidRPr="00FE2FD1">
        <w:t xml:space="preserve">g čega je temeljem odredbe čl. </w:t>
      </w:r>
      <w:r w:rsidR="005E138C" w:rsidRPr="00FE2FD1">
        <w:t xml:space="preserve">433. SZ-a donesena odluka kao u točki I. i II. izreke ovog rješenja.  </w:t>
      </w:r>
    </w:p>
    <w:p w:rsidRDefault="00B0635F" w:rsidP="00B0635F" w:rsidR="00B0635F" w:rsidRPr="00FE2FD1">
      <w:pPr>
        <w:jc w:val="both"/>
      </w:pPr>
    </w:p>
    <w:p w:rsidRDefault="005E138C" w:rsidP="00B0635F" w:rsidR="00B0635F" w:rsidRPr="00FE2FD1">
      <w:pPr>
        <w:jc w:val="center"/>
      </w:pPr>
      <w:r w:rsidRPr="00FE2FD1">
        <w:t xml:space="preserve">U Zadru </w:t>
      </w:r>
      <w:r w:rsidR="00EF53E8" w:rsidRPr="00FE2FD1">
        <w:t>1</w:t>
      </w:r>
      <w:r w:rsidR="00FB6C70" w:rsidRPr="00FE2FD1">
        <w:t>4</w:t>
      </w:r>
      <w:r w:rsidRPr="00FE2FD1">
        <w:t>. ožujka 2016.</w:t>
      </w:r>
    </w:p>
    <w:p w:rsidRDefault="00CC7025" w:rsidP="00B0635F" w:rsidR="00CC7025" w:rsidRPr="00FE2FD1">
      <w:pPr>
        <w:jc w:val="center"/>
      </w:pPr>
    </w:p>
    <w:p w:rsidRDefault="00CC7025" w:rsidP="00B0635F" w:rsidR="00CC7025" w:rsidRPr="00FE2FD1">
      <w:pPr>
        <w:jc w:val="center"/>
      </w:pPr>
    </w:p>
    <w:p w:rsidRDefault="009F5F7A" w:rsidP="000D26B8" w:rsidR="00CC7025" w:rsidRPr="00FE2FD1">
      <w:r w:rsidRPr="00FE2FD1">
        <w:t xml:space="preserve">Za točnost </w:t>
      </w:r>
      <w:r w:rsidR="000D26B8">
        <w:t>otpravka-ovlaštena službenica</w:t>
      </w:r>
      <w:r w:rsidRPr="00FE2FD1">
        <w:t xml:space="preserve">                                         </w:t>
      </w:r>
      <w:r w:rsidR="000D26B8">
        <w:t xml:space="preserve">                            </w:t>
      </w:r>
      <w:r w:rsidR="00FB6C70" w:rsidRPr="00FE2FD1">
        <w:t xml:space="preserve">  </w:t>
      </w:r>
      <w:r w:rsidR="00CC7025" w:rsidRPr="00FE2FD1">
        <w:t>Sutk</w:t>
      </w:r>
      <w:r w:rsidR="000D26B8">
        <w:t>inja</w:t>
      </w:r>
    </w:p>
    <w:p w:rsidRDefault="00FB6C70" w:rsidP="000D26B8" w:rsidR="00CC7025" w:rsidRPr="00FE2FD1">
      <w:r w:rsidRPr="00FE2FD1">
        <w:t>Vedrana Knežević</w:t>
      </w:r>
      <w:r w:rsidR="009F5F7A" w:rsidRPr="00FE2FD1">
        <w:t xml:space="preserve">                                                                                  </w:t>
      </w:r>
      <w:r w:rsidR="000D26B8">
        <w:t xml:space="preserve">                     </w:t>
      </w:r>
      <w:r w:rsidR="00CC7025" w:rsidRPr="00FE2FD1">
        <w:t>Tina Grgas</w:t>
      </w:r>
    </w:p>
    <w:p w:rsidRDefault="005E138C" w:rsidP="00B0635F" w:rsidR="005E138C" w:rsidRPr="00FE2FD1">
      <w:pPr>
        <w:jc w:val="center"/>
      </w:pPr>
    </w:p>
    <w:p w:rsidRDefault="00B0635F" w:rsidP="00B0635F" w:rsidR="00B0635F" w:rsidRPr="00FE2FD1">
      <w:pPr>
        <w:jc w:val="both"/>
        <w:rPr>
          <w:b/>
        </w:rPr>
      </w:pPr>
    </w:p>
    <w:p w:rsidRDefault="00B0635F" w:rsidP="00B0635F" w:rsidR="00B0635F" w:rsidRPr="00FE2FD1">
      <w:pPr>
        <w:ind w:firstLine="708"/>
        <w:jc w:val="both"/>
      </w:pPr>
      <w:r w:rsidRPr="00FE2FD1">
        <w:t>UPUTA O PRAVNOM LIJEKU:</w:t>
      </w:r>
    </w:p>
    <w:p w:rsidRDefault="00B0635F" w:rsidP="00B0635F" w:rsidR="00B0635F" w:rsidRPr="00FE2FD1">
      <w:pPr>
        <w:ind w:firstLine="708"/>
        <w:jc w:val="both"/>
      </w:pPr>
      <w:r w:rsidRPr="00FE2FD1"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5E138C" w:rsidP="00B0635F" w:rsidR="005E138C" w:rsidRPr="00FE2FD1">
      <w:pPr>
        <w:ind w:firstLine="708"/>
        <w:jc w:val="both"/>
      </w:pPr>
    </w:p>
    <w:p w:rsidRDefault="006778DB" w:rsidP="00B0635F" w:rsidR="006778DB" w:rsidRPr="00FE2FD1">
      <w:pPr>
        <w:ind w:firstLine="708"/>
        <w:jc w:val="both"/>
      </w:pPr>
    </w:p>
    <w:p w:rsidRDefault="005E138C" w:rsidP="005E138C" w:rsidR="005E138C" w:rsidRPr="00FE2FD1">
      <w:pPr>
        <w:ind w:firstLine="360"/>
        <w:rPr>
          <w:b/>
        </w:rPr>
      </w:pPr>
      <w:r w:rsidRPr="00FE2FD1">
        <w:t>DNA:</w:t>
      </w:r>
    </w:p>
    <w:p w:rsidRDefault="005E138C" w:rsidP="005E138C" w:rsidR="005E138C" w:rsidRPr="00FE2FD1">
      <w:pPr>
        <w:numPr>
          <w:ilvl w:val="0"/>
          <w:numId w:val="2"/>
        </w:numPr>
      </w:pPr>
      <w:r w:rsidRPr="00FE2FD1">
        <w:t xml:space="preserve">FINA, RC Split, Podružnica </w:t>
      </w:r>
      <w:r w:rsidR="00FB6C70" w:rsidRPr="00FE2FD1">
        <w:t>Zadar</w:t>
      </w:r>
    </w:p>
    <w:p w:rsidRDefault="005E138C" w:rsidP="005E138C" w:rsidR="005E138C" w:rsidRPr="00FE2FD1">
      <w:pPr>
        <w:numPr>
          <w:ilvl w:val="0"/>
          <w:numId w:val="2"/>
        </w:numPr>
      </w:pPr>
      <w:r w:rsidRPr="00FE2FD1">
        <w:t xml:space="preserve">Stečajnom dužniku </w:t>
      </w:r>
    </w:p>
    <w:p w:rsidRDefault="005E138C" w:rsidP="005E138C" w:rsidR="005E138C" w:rsidRPr="00FE2FD1">
      <w:pPr>
        <w:numPr>
          <w:ilvl w:val="0"/>
          <w:numId w:val="2"/>
        </w:numPr>
      </w:pPr>
      <w:r w:rsidRPr="00FE2FD1">
        <w:t>e-Oglasna ploča</w:t>
      </w:r>
      <w:r w:rsidR="00CC7025" w:rsidRPr="00FE2FD1">
        <w:t xml:space="preserve"> suda </w:t>
      </w:r>
    </w:p>
    <w:p w:rsidRDefault="005E138C" w:rsidP="005E138C" w:rsidR="005E138C" w:rsidRPr="00FE2FD1">
      <w:pPr>
        <w:numPr>
          <w:ilvl w:val="0"/>
          <w:numId w:val="2"/>
        </w:numPr>
      </w:pPr>
      <w:r w:rsidRPr="00FE2FD1">
        <w:t>U spis</w:t>
      </w:r>
    </w:p>
    <w:p w:rsidRDefault="005E138C" w:rsidP="005E138C" w:rsidR="005E138C" w:rsidRPr="00FE2FD1">
      <w:pPr>
        <w:rPr>
          <w:rFonts w:cs="Arial" w:hAnsi="Arial" w:ascii="Arial"/>
        </w:rPr>
      </w:pPr>
    </w:p>
    <w:p w:rsidRDefault="005E138C" w:rsidP="005E138C" w:rsidR="005E138C" w:rsidRPr="00FE2FD1"/>
    <w:p w:rsidRDefault="00B0635F" w:rsidP="00B0635F" w:rsidR="00B0635F" w:rsidRPr="00FE2FD1">
      <w:pPr>
        <w:ind w:hanging="705" w:left="705"/>
        <w:jc w:val="both"/>
      </w:pPr>
    </w:p>
    <w:p w:rsidRDefault="00B0635F" w:rsidP="00B0635F" w:rsidR="00B0635F" w:rsidRPr="00FE2FD1">
      <w:pPr>
        <w:ind w:hanging="705" w:left="705"/>
        <w:jc w:val="both"/>
      </w:pPr>
    </w:p>
    <w:p w:rsidRDefault="009A40CC" w:rsidR="009A40CC" w:rsidRPr="00FE2FD1"/>
    <w:sectPr w:rsidSect="00BE1154" w:rsidR="009A40CC" w:rsidRPr="00FE2FD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6B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6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784B7F">
      <w:t>Poslovni broj: 5</w:t>
    </w:r>
    <w:r w:rsidR="00784B7F" w:rsidRPr="00BE1154">
      <w:t xml:space="preserve"> St-</w:t>
    </w:r>
    <w:r w:rsidR="00784B7F">
      <w:t>151/15-12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C70" w:rsidR="00FB6C70">
    <w:pPr>
      <w:pStyle w:val="Zaglavlje"/>
    </w:pPr>
    <w:r>
      <w:tab/>
    </w:r>
    <w:r>
      <w:tab/>
      <w:t>Poslovni broj: 5</w:t>
    </w:r>
    <w:r w:rsidRPr="00BE1154">
      <w:t xml:space="preserve"> St-</w:t>
    </w:r>
    <w:r w:rsidR="00784B7F">
      <w:t>151/15-12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A6FE8"/>
    <w:rsid w:val="000D26B8"/>
    <w:rsid w:val="00197EA1"/>
    <w:rsid w:val="002E3751"/>
    <w:rsid w:val="003644E1"/>
    <w:rsid w:val="00406548"/>
    <w:rsid w:val="0048554C"/>
    <w:rsid w:val="005D5493"/>
    <w:rsid w:val="005E138C"/>
    <w:rsid w:val="006778DB"/>
    <w:rsid w:val="006F798E"/>
    <w:rsid w:val="00711376"/>
    <w:rsid w:val="00784B7F"/>
    <w:rsid w:val="007F27D9"/>
    <w:rsid w:val="0097369D"/>
    <w:rsid w:val="009A40CC"/>
    <w:rsid w:val="009F5F7A"/>
    <w:rsid w:val="00A842B2"/>
    <w:rsid w:val="00B0635F"/>
    <w:rsid w:val="00B11E69"/>
    <w:rsid w:val="00C04A99"/>
    <w:rsid w:val="00CC7025"/>
    <w:rsid w:val="00CF5D70"/>
    <w:rsid w:val="00EF53E8"/>
    <w:rsid w:val="00FB6C70"/>
    <w:rsid w:val="00FE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27387780.30</izvorni_sadrzaj>
    <derivirana_varijabla naziv="DomainObject.Predmet.TrenutnaVrijednost_1">27387780.30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GRIFA d.o.o. za gradnju, trgovinu i promet nekretninama</item>
    </izvorni_sadrzaj>
    <derivirana_varijabla naziv="DomainObject.Predmet.SudioniciListNaziv_1">
      <item>FINA</item>
      <item>GRIFA d.o.o. za gradnju, trgovinu i promet nekretninama</item>
    </derivirana_varijabla>
  </DomainObject.Predmet.SudioniciListNaziv>
  <DomainObject.Predmet.SudioniciListAdressOIB>
    <izvorni_sadrzaj>
      <item>FINA, OIB 85821130368</item>
      <item>GRIFA d.o.o. za gradnju, trgovinu i promet nekretninama, OIB 14160172162, Turanj 627,23210 Turanj</item>
    </izvorni_sadrzaj>
    <derivirana_varijabla naziv="DomainObject.Predmet.SudioniciListAdressOIB_1">
      <item>FINA, OIB 85821130368</item>
      <item>GRIFA d.o.o. za gradnju, trgovinu i promet nekretninama, OIB 14160172162,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14160172162</item>
    </izvorni_sadrzaj>
    <derivirana_varijabla naziv="DomainObject.Predmet.SudioniciListNazivOIB_1">
      <item>, OIB 85821130368</item>
      <item>, OIB 14160172162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2480</properties:Characters>
  <properties:Lines>76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2016-03-14T13:44:00Z</dcterms:created>
  <dc:creator>Tina Grgas</dc:creator>
  <cp:lastModifiedBy>Vedrana Raspović</cp:lastModifiedBy>
  <cp:lastPrinted>2016-03-15T07:20:00Z</cp:lastPrinted>
  <dcterms:modified xmlns:xsi="http://www.w3.org/2001/XMLSchema-instance" xsi:type="dcterms:W3CDTF">2016-03-15T07:22:00Z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