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c8260" w14:paraId="ccc826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95F3F">
        <w:t>8</w:t>
      </w:r>
      <w:r w:rsidR="007910B2">
        <w:t>. lipnja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FE3F5C">
        <w:rPr>
          <w:bCs/>
        </w:rPr>
        <w:t>ZAVANONE</w:t>
      </w:r>
      <w:r w:rsidR="00FE3F5C">
        <w:t xml:space="preserve"> ELEKTROTEHNIKA društvo s ograničenom odgovornošću za trgovinu i usluge Rijeka, Bože Starca Jurićeva 16, OIB: 53829271274, MBS: 040341641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910B2">
        <w:t>10,00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FE3F5C">
        <w:t>Zdravko Ružić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i dopis Financijske agencije od </w:t>
      </w:r>
      <w:r w:rsidR="00495F3F">
        <w:t>2</w:t>
      </w:r>
      <w:r w:rsidR="00FE3F5C">
        <w:t>5</w:t>
      </w:r>
      <w:r w:rsidR="00495F3F">
        <w:t>. travnja</w:t>
      </w:r>
      <w:r>
        <w:t xml:space="preserve"> 201</w:t>
      </w:r>
      <w:r w:rsidR="00495F3F">
        <w:t>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FE3F5C">
        <w:t>19</w:t>
      </w:r>
      <w:r w:rsidR="007910B2">
        <w:t>. svibnja</w:t>
      </w:r>
      <w:r>
        <w:t xml:space="preserve"> 2017. godine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FE3F5C">
        <w:rPr>
          <w:bCs/>
        </w:rPr>
        <w:t>2</w:t>
      </w:r>
      <w:r w:rsidR="007910B2">
        <w:rPr>
          <w:bCs/>
        </w:rPr>
        <w:t>0</w:t>
      </w:r>
      <w:r>
        <w:rPr>
          <w:bCs/>
        </w:rPr>
        <w:t>.000,00 kn koji se iznos odnosi na</w:t>
      </w:r>
      <w:r w:rsidR="00FE3F5C">
        <w:rPr>
          <w:bCs/>
        </w:rPr>
        <w:t xml:space="preserve"> </w:t>
      </w:r>
      <w:r w:rsidR="003E432E">
        <w:rPr>
          <w:bCs/>
        </w:rPr>
        <w:t>1.000,00 kn sudskih troškova stečajnog postupka, 1.000,00 kn bruto prijevoza stečajnog upravitelja, 1.000,00 kn osiguranja stečajnog upravitelja, 4.000,00 kn bruto nagrade privremenom stečajnom upravitelju, 10.000,00 kn bruto nagrade stečajnom upravitelju, te 3.000,00 kn izlučivanja i arhiviranja dokumenata</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FE3F5C">
        <w:rPr>
          <w:bCs/>
        </w:rPr>
        <w:t>ZAVANONE</w:t>
      </w:r>
      <w:r w:rsidR="00FE3F5C">
        <w:t xml:space="preserve"> ELEKTROTEHNIKA društvo s ograničenom odgovornošću za trgovinu i usluge Rijeka, Bože Starca Jurićeva 16, OIB: 53829271274, MBS: 040341641 </w:t>
      </w:r>
      <w:r w:rsidRPr="0031775E">
        <w:rPr>
          <w:color w:val="000000"/>
        </w:rPr>
        <w:t>da u roku od 15 dana uplate predujam za namirenje troškova prethodnoga i otvorenoga stečajnog postupka</w:t>
      </w:r>
      <w:r>
        <w:t xml:space="preserve"> u iznosu od </w:t>
      </w:r>
      <w:r w:rsidR="00FE3F5C">
        <w:t>2</w:t>
      </w:r>
      <w:r w:rsidR="007910B2">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E3F5C">
        <w:rPr>
          <w:bCs/>
        </w:rPr>
        <w:t>ZAVANONE</w:t>
      </w:r>
      <w:r w:rsidR="00FE3F5C">
        <w:t xml:space="preserve"> ELEKTROTEHNIKA društvo s ograničenom odgovornošću za trgovinu i usluge Rijeka, Bože Starca Jurićeva 16, OIB: 53829271274, MBS: 040341641</w:t>
      </w:r>
      <w:r>
        <w:t>.</w:t>
      </w:r>
    </w:p>
    <w:p w:rsidRDefault="000202C5" w:rsidP="000202C5" w:rsidR="000202C5">
      <w:pPr>
        <w:jc w:val="center"/>
      </w:pPr>
      <w:r>
        <w:lastRenderedPageBreak/>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FE3F5C">
        <w:rPr>
          <w:bCs/>
        </w:rPr>
        <w:t>ZAVANONE</w:t>
      </w:r>
      <w:r w:rsidR="00FE3F5C">
        <w:t xml:space="preserve"> ELEKTROTEHNIKA društvo s ograničenom odgovornošću za trgovinu i usluge Rijeka, Bože Starca Jurićeva 16, OIB: 53829271274, MBS: 040341641</w:t>
      </w:r>
      <w:r>
        <w:t>.</w:t>
      </w:r>
    </w:p>
    <w:p w:rsidRDefault="000202C5" w:rsidP="000202C5" w:rsidR="000202C5">
      <w:pPr>
        <w:ind w:firstLine="1440"/>
        <w:jc w:val="both"/>
      </w:pPr>
      <w:r>
        <w:t xml:space="preserve">Dana </w:t>
      </w:r>
      <w:r w:rsidR="00FE3F5C">
        <w:t>20</w:t>
      </w:r>
      <w:r w:rsidR="00495F3F">
        <w:t>. travnja 2017</w:t>
      </w:r>
      <w:r>
        <w:t>. godine doneseno je rješenje ovog suda posl. br. St-</w:t>
      </w:r>
      <w:r w:rsidR="007910B2">
        <w:t>1</w:t>
      </w:r>
      <w:r w:rsidR="00495F3F">
        <w:t>4</w:t>
      </w:r>
      <w:r w:rsidR="00FE3F5C">
        <w:t>41</w:t>
      </w:r>
      <w:r>
        <w:t>/2016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495F3F">
        <w:rPr>
          <w:bCs/>
        </w:rPr>
        <w:t>2</w:t>
      </w:r>
      <w:r w:rsidR="00FE3F5C">
        <w:rPr>
          <w:bCs/>
        </w:rPr>
        <w:t>5</w:t>
      </w:r>
      <w:r w:rsidR="00495F3F">
        <w:rPr>
          <w:bCs/>
        </w:rPr>
        <w:t>. travnja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95F3F">
        <w:t>ni privremeni stečajni upravitelj nije utvrdio postojanje iste imovine</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E3F5C">
        <w:rPr>
          <w:bCs/>
        </w:rPr>
        <w:t>2</w:t>
      </w:r>
      <w:r w:rsidR="007910B2">
        <w:rPr>
          <w:bCs/>
        </w:rPr>
        <w:t>0.000,00 kn koji se iznos odnosi na</w:t>
      </w:r>
      <w:r w:rsidR="003E432E">
        <w:rPr>
          <w:bCs/>
        </w:rPr>
        <w:t xml:space="preserve"> 20.000,00 kn koji se iznos odnosi na 1.000,00 kn sudskih troškova stečajnog postupka, 1.000,00 kn bruto prijevoza stečajnog upravitelja, 1.000,00 kn osiguranja stečajnog upravitelja, 4.000,00 kn bruto nagrade privremenom stečajnom upravitelju, 10.000,00 kn bruto nagrade stečajnom upravitelju, te 3.000,00 kn izlučivanja i arhiviranja dokumenata</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495F3F">
        <w:t>8</w:t>
      </w:r>
      <w:r w:rsidR="007910B2">
        <w:t>. lipnja</w:t>
      </w:r>
      <w:r>
        <w:t xml:space="preserve"> 2016.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10,0</w:t>
      </w:r>
      <w:r w:rsidR="003E432E">
        <w:t>5</w:t>
      </w:r>
      <w:r>
        <w:t xml:space="preserve"> sati.</w:t>
      </w:r>
    </w:p>
    <w:p w:rsidRDefault="000202C5" w:rsidP="000202C5" w:rsidR="000202C5"/>
    <w:p w:rsidRDefault="000202C5" w:rsidP="000202C5" w:rsidR="000202C5">
      <w:pPr>
        <w:ind w:firstLine="708" w:left="3540"/>
      </w:pPr>
      <w:r>
        <w:t xml:space="preserve">Sudac                      </w:t>
      </w:r>
      <w:r w:rsidR="003E432E">
        <w:t>Privremeni st. upravitelj</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4C9" w:rsidR="002764C9">
      <w:r>
        <w:separator/>
      </w:r>
    </w:p>
  </w:endnote>
  <w:endnote w:id="0" w:type="continuationSeparator">
    <w:p w:rsidRDefault="002764C9" w:rsidR="002764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FB2572">
          <w:rPr>
            <w:noProof/>
          </w:rPr>
          <w:t>1</w:t>
        </w:r>
        <w:r>
          <w:fldChar w:fldCharType="end"/>
        </w:r>
      </w:p>
    </w:sdtContent>
  </w:sdt>
  <w:p w:rsidRDefault="00FB2572"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4C9" w:rsidR="002764C9">
      <w:r>
        <w:separator/>
      </w:r>
    </w:p>
  </w:footnote>
  <w:footnote w:id="0" w:type="continuationSeparator">
    <w:p w:rsidRDefault="002764C9" w:rsidR="002764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FE3F5C">
      <w:t>441</w:t>
    </w:r>
    <w:r>
      <w:t>/2016</w:t>
    </w:r>
  </w:p>
  <w:p w:rsidRDefault="00FB2572"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267BBB"/>
    <w:rsid w:val="002764C9"/>
    <w:rsid w:val="00323A66"/>
    <w:rsid w:val="0033271F"/>
    <w:rsid w:val="003541B1"/>
    <w:rsid w:val="003E432E"/>
    <w:rsid w:val="00495F3F"/>
    <w:rsid w:val="004F6C16"/>
    <w:rsid w:val="00520689"/>
    <w:rsid w:val="0076139A"/>
    <w:rsid w:val="007910B2"/>
    <w:rsid w:val="007B6D04"/>
    <w:rsid w:val="00836506"/>
    <w:rsid w:val="00942A0F"/>
    <w:rsid w:val="00AA43BC"/>
    <w:rsid w:val="00AC33FA"/>
    <w:rsid w:val="00AF0A5D"/>
    <w:rsid w:val="00B93FF3"/>
    <w:rsid w:val="00BA3EB5"/>
    <w:rsid w:val="00C17835"/>
    <w:rsid w:val="00D67E91"/>
    <w:rsid w:val="00E518D1"/>
    <w:rsid w:val="00ED0D53"/>
    <w:rsid w:val="00FB2572"/>
    <w:rsid w:val="00FE2CAA"/>
    <w:rsid w:val="00FE3F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B2572"/>
    <w:rPr>
      <w:color w:val="808080"/>
      <w:bdr w:space="0" w:sz="0" w:color="auto" w:val="none"/>
      <w:shd w:fill="auto" w:color="auto" w:val="clear"/>
    </w:rPr>
  </w:style>
  <w:style w:customStyle="true" w:styleId="eSPISCCParagraphDefaultFont" w:type="character">
    <w:name w:val="eSPIS_CC_Paragraph Default Font"/>
    <w:basedOn w:val="Zadanifontodlomka"/>
    <w:rsid w:val="00FB25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2572"/>
    <w:rPr>
      <w:bdr w:space="0" w:sz="0" w:color="auto" w:val="none"/>
      <w:shd w:fill="FFFFCC" w:color="auto" w:val="clear"/>
      <w:lang w:val="hr-HR"/>
    </w:rPr>
  </w:style>
  <w:style w:customStyle="true" w:styleId="PozadinaSvijetloCrvena" w:type="character">
    <w:name w:val="Pozadina_SvijetloCrvena"/>
    <w:basedOn w:val="eSPISCCParagraphDefaultFont"/>
    <w:rsid w:val="00FB25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25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FB2572"/>
    <w:rPr>
      <w:color w:val="808080"/>
      <w:bdr w:color="auto" w:space="0" w:sz="0" w:val="none"/>
      <w:shd w:color="auto" w:fill="auto" w:val="clear"/>
    </w:rPr>
  </w:style>
  <w:style w:customStyle="1" w:styleId="eSPISCCParagraphDefaultFont" w:type="character">
    <w:name w:val="eSPIS_CC_Paragraph Default Font"/>
    <w:basedOn w:val="Zadanifontodlomka"/>
    <w:rsid w:val="00FB25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2572"/>
    <w:rPr>
      <w:bdr w:color="auto" w:space="0" w:sz="0" w:val="none"/>
      <w:shd w:color="auto" w:fill="FFFFCC" w:val="clear"/>
      <w:lang w:val="hr-HR"/>
    </w:rPr>
  </w:style>
  <w:style w:customStyle="1" w:styleId="PozadinaSvijetloCrvena" w:type="character">
    <w:name w:val="Pozadina_SvijetloCrvena"/>
    <w:basedOn w:val="eSPISCCParagraphDefaultFont"/>
    <w:rsid w:val="00FB25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25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2017.</izvorni_sadrzaj>
    <derivirana_varijabla naziv="DomainObject.PlaniraniZavrsetakDatum_1">8. lipnja 2017.</derivirana_varijabla>
  </DomainObject.PlaniraniZavrsetakDatum>
  <DomainObject.PlaniraniPocetakDatum>
    <izvorni_sadrzaj>8. lipnja 2017.</izvorni_sadrzaj>
    <derivirana_varijabla naziv="DomainObject.PlaniraniPocetakDatum_1">8.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2017.</izvorni_sadrzaj>
    <derivirana_varijabla naziv="DomainObject.Zapisnik.DatumKreiranja_1">8. lipnja 2017.</derivirana_varijabla>
  </DomainObject.Zapisnik.DatumKreiranja>
  <DomainObject.Zapisnik.ImovinskaKorist>
    <izvorni_sadrzaj/>
    <derivirana_varijabla naziv="DomainObject.Zapisnik.ImovinskaKorist_1"/>
  </DomainObject.Zapisnik.ImovinskaKorist>
  <DomainObject.Zapisnik.Oznaka>
    <izvorni_sadrzaj>St-1441/2016-7</izvorni_sadrzaj>
    <derivirana_varijabla naziv="DomainObject.Zapisnik.Oznaka_1">St-1441/2016-7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1441</izvorni_sadrzaj>
    <derivirana_varijabla naziv="DomainObject.Predmet.Broj_1">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St-1441/2016</izvorni_sadrzaj>
    <derivirana_varijabla naziv="DomainObject.Predmet.OznakaBroj_1">St-1441/2016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ZAVANONE ELEKTROTEHNIKA d.o.o.</izvorni_sadrzaj>
    <derivirana_varijabla naziv="DomainObject.Predmet.ProtustrankaFormated_1">  ZAVANONE ELEKTROTEHNIKA d.o.o.</derivirana_varijabla>
  </DomainObject.Predmet.ProtustrankaFormated>
  <DomainObject.Predmet.ProtustrankaFormatedOIB>
    <izvorni_sadrzaj>  ZAVANONE ELEKTROTEHNIKA d.o.o., OIB 53829271274</izvorni_sadrzaj>
    <derivirana_varijabla naziv="DomainObject.Predmet.ProtustrankaFormatedOIB_1">  ZAVANONE ELEKTROTEHNIKA d.o.o., OIB 53829271274</derivirana_varijabla>
  </DomainObject.Predmet.ProtustrankaFormatedOIB>
  <DomainObject.Predmet.ProtustrankaFormatedWithAdress>
    <izvorni_sadrzaj> ZAVANONE ELEKTROTEHNIKA d.o.o., Bože Starca Jurićeva 16, 51000 Rijeka</izvorni_sadrzaj>
    <derivirana_varijabla naziv="DomainObject.Predmet.ProtustrankaFormatedWithAdress_1"> ZAVANONE ELEKTROTEHNIKA d.o.o., Bože Starca Jurićeva 16, 51000 Rijeka</derivirana_varijabla>
  </DomainObject.Predmet.ProtustrankaFormatedWithAdress>
  <DomainObject.Predmet.ProtustrankaFormatedWithAdressOIB>
    <izvorni_sadrzaj> ZAVANONE ELEKTROTEHNIKA d.o.o., OIB 53829271274, Bože Starca Jurićeva 16, 51000 Rijeka</izvorni_sadrzaj>
    <derivirana_varijabla naziv="DomainObject.Predmet.ProtustrankaFormatedWithAdressOIB_1"> ZAVANONE ELEKTROTEHNIKA d.o.o., OIB 53829271274, Bože Starca Jurićeva 16, 51000 Rijeka</derivirana_varijabla>
  </DomainObject.Predmet.ProtustrankaFormatedWithAdressOIB>
  <DomainObject.Predmet.ProtustrankaWithAdress>
    <izvorni_sadrzaj>ZAVANONE ELEKTROTEHNIKA d.o.o. Bože Starca Jurićeva 16, 51000 Rijeka</izvorni_sadrzaj>
    <derivirana_varijabla naziv="DomainObject.Predmet.ProtustrankaWithAdress_1">ZAVANONE ELEKTROTEHNIKA d.o.o. Bože Starca Jurićeva 16, 51000 Rijeka</derivirana_varijabla>
  </DomainObject.Predmet.ProtustrankaWithAdress>
  <DomainObject.Predmet.ProtustrankaWithAdressOIB>
    <izvorni_sadrzaj>ZAVANONE ELEKTROTEHNIKA d.o.o., OIB 53829271274, Bože Starca Jurićeva 16, 51000 Rijeka</izvorni_sadrzaj>
    <derivirana_varijabla naziv="DomainObject.Predmet.ProtustrankaWithAdressOIB_1">ZAVANONE ELEKTROTEHNIKA d.o.o., OIB 53829271274, Bože Starca Jurićeva 16, 51000 Rijeka</derivirana_varijabla>
  </DomainObject.Predmet.ProtustrankaWithAdressOIB>
  <DomainObject.Predmet.ProtustrankaNazivFormated>
    <izvorni_sadrzaj>ZAVANONE ELEKTROTEHNIKA d.o.o.</izvorni_sadrzaj>
    <derivirana_varijabla naziv="DomainObject.Predmet.ProtustrankaNazivFormated_1">ZAVANONE ELEKTROTEHNIKA d.o.o.</derivirana_varijabla>
  </DomainObject.Predmet.ProtustrankaNazivFormated>
  <DomainObject.Predmet.ProtustrankaNazivFormatedOIB>
    <izvorni_sadrzaj>ZAVANONE ELEKTROTEHNIKA d.o.o., OIB 53829271274</izvorni_sadrzaj>
    <derivirana_varijabla naziv="DomainObject.Predmet.ProtustrankaNazivFormatedOIB_1">ZAVANONE ELEKTROTEHNIKA d.o.o., OIB 53829271274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ZAVANONE ELEKTROTEHNIKA d.o.o.</item>
    </izvorni_sadrzaj>
    <derivirana_varijabla naziv="DomainObject.Predmet.ProtuStrankaListFormated_1">
      <item>ZAVANONE ELEKTROTEHNIKA d.o.o.</item>
    </derivirana_varijabla>
  </DomainObject.Predmet.ProtuStrankaListFormated>
  <DomainObject.Predmet.ProtuStrankaListFormatedOIB>
    <izvorni_sadrzaj>
      <item>ZAVANONE ELEKTROTEHNIKA d.o.o., OIB 53829271274</item>
    </izvorni_sadrzaj>
    <derivirana_varijabla naziv="DomainObject.Predmet.ProtuStrankaListFormatedOIB_1">
      <item>ZAVANONE ELEKTROTEHNIKA d.o.o., OIB 53829271274</item>
    </derivirana_varijabla>
  </DomainObject.Predmet.ProtuStrankaListFormatedOIB>
  <DomainObject.Predmet.ProtuStrankaListFormatedWithAdress>
    <izvorni_sadrzaj>
      <item>ZAVANONE ELEKTROTEHNIKA d.o.o., Bože Starca Jurićeva 16, 51000 Rijeka</item>
    </izvorni_sadrzaj>
    <derivirana_varijabla naziv="DomainObject.Predmet.ProtuStrankaListFormatedWithAdress_1">
      <item>ZAVANONE ELEKTROTEHNIKA d.o.o., Bože Starca Jurićeva 16, 51000 Rijeka</item>
    </derivirana_varijabla>
  </DomainObject.Predmet.ProtuStrankaListFormatedWithAdress>
  <DomainObject.Predmet.ProtuStrankaListFormatedWithAdressOIB>
    <izvorni_sadrzaj>
      <item>ZAVANONE ELEKTROTEHNIKA d.o.o., OIB 53829271274, Bože Starca Jurićeva 16, 51000 Rijeka</item>
    </izvorni_sadrzaj>
    <derivirana_varijabla naziv="DomainObject.Predmet.ProtuStrankaListFormatedWithAdressOIB_1">
      <item>ZAVANONE ELEKTROTEHNIKA d.o.o., OIB 53829271274, Bože Starca Jurićeva 16, 51000 Rijeka</item>
    </derivirana_varijabla>
  </DomainObject.Predmet.ProtuStrankaListFormatedWithAdressOIB>
  <DomainObject.Predmet.ProtuStrankaListNazivFormated>
    <izvorni_sadrzaj>
      <item>ZAVANONE ELEKTROTEHNIKA d.o.o.</item>
    </izvorni_sadrzaj>
    <derivirana_varijabla naziv="DomainObject.Predmet.ProtuStrankaListNazivFormated_1">
      <item>ZAVANONE ELEKTROTEHNIKA d.o.o.</item>
    </derivirana_varijabla>
  </DomainObject.Predmet.ProtuStrankaListNazivFormated>
  <DomainObject.Predmet.ProtuStrankaListNazivFormatedOIB>
    <izvorni_sadrzaj>
      <item>ZAVANONE ELEKTROTEHNIKA d.o.o., OIB 53829271274</item>
    </izvorni_sadrzaj>
    <derivirana_varijabla naziv="DomainObject.Predmet.ProtuStrankaListNazivFormatedOIB_1">
      <item>ZAVANONE ELEKTROTEHNIKA d.o.o., OIB 53829271274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St-1441/2016-7</izvorni_sadrzaj>
    <derivirana_varijabla naziv="DomainObject.PoslovniBrojDokumenta_1">St-1441/2016-7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ZAVANONE ELEKTROTEHNIKA d.o.o.</izvorni_sadrzaj>
    <derivirana_varijabla naziv="DomainObject.Predmet.ProtustrankaIDrugi_1">ZAVANONE ELEKTROTEHNIKA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ZAVANONE ELEKTROTEHNIKA d.o.o., OIB 53829271274, Bože Starca Jurićeva 16, 51000 Rijeka</izvorni_sadrzaj>
    <derivirana_varijabla naziv="DomainObject.Predmet.ProtustrankaIDrugiAdressOIB_1">ZAVANONE ELEKTROTEHNIKA d.o.o., OIB 53829271274, Bože Starca Jurićeva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ZAVANONE ELEKTROTEHNIKA d.o.o.</item>
    </izvorni_sadrzaj>
    <derivirana_varijabla naziv="DomainObject.Predmet.SudioniciListNaziv_1">
      <item>FINA  Rijeka</item>
      <item>ZAVANONE ELEKTROTEHNIKA d.o.o.</item>
    </derivirana_varijabla>
  </DomainObject.Predmet.SudioniciListNaziv>
  <DomainObject.Predmet.SudioniciListAdressOIB>
    <izvorni_sadrzaj>
      <item>FINA  Rijeka, OIB 85821130368, Frana Kurelca 8,51000 Rijeka</item>
      <item>ZAVANONE ELEKTROTEHNIKA d.o.o., OIB 53829271274, Bože Starca Jurićeva 16,51000 Rijeka</item>
    </izvorni_sadrzaj>
    <derivirana_varijabla naziv="DomainObject.Predmet.SudioniciListAdressOIB_1">
      <item>FINA  Rijeka, OIB 85821130368, Frana Kurelca 8,51000 Rijeka</item>
      <item>ZAVANONE ELEKTROTEHNIKA d.o.o., OIB 53829271274, Bože Starca Jurićeva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53829271274</item>
    </izvorni_sadrzaj>
    <derivirana_varijabla naziv="DomainObject.Predmet.SudioniciListNazivOIB_1">
      <item>, OIB 85821130368</item>
      <item>, OIB 53829271274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4031</properties:Characters>
  <properties:Lines>95</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2017-06-08T08:04:00Z</dcterms:created>
  <dc:creator>Vera Jelenović</dc:creator>
  <cp:lastModifiedBy>Danijela Fumić</cp:lastModifiedBy>
  <dcterms:modified xmlns:xsi="http://www.w3.org/2001/XMLSchema-instance" xsi:type="dcterms:W3CDTF">2017-06-08T08:06:00Z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St-1441/2016-7 / Zapisnik - Ročište radi rasprave o uvjetima za otvaranje steč. post.</vt:lpwstr>
  </prop:property>
  <prop:property name="CC_coloring" pid="5" fmtid="{D5CDD505-2E9C-101B-9397-08002B2CF9AE}">
    <vt:bool>false</vt:bool>
  </prop:property>
</prop:Properties>
</file>