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d134" w14:paraId="0b5d13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A87324">
        <w:t>58</w:t>
      </w:r>
      <w:r w:rsidR="008C0547">
        <w:t>72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A87324">
        <w:t>58</w:t>
      </w:r>
      <w:r w:rsidR="008C0547">
        <w:t>72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8C0547" w:rsidRPr="005C6AC0">
        <w:t>DENA TRGOVINA TEKSTILOM jednostavno društvo s ograničenom odgovornošću za trgovinu</w:t>
      </w:r>
      <w:r w:rsidR="008C0547">
        <w:t xml:space="preserve">, Zabok (Grad Zabok), Matije Gupca </w:t>
      </w:r>
      <w:proofErr w:type="spellStart"/>
      <w:r w:rsidR="008C0547">
        <w:t>80</w:t>
      </w:r>
      <w:proofErr w:type="spellEnd"/>
      <w:r w:rsidR="008C0547">
        <w:t xml:space="preserve">, OIB: </w:t>
      </w:r>
      <w:proofErr w:type="spellStart"/>
      <w:r w:rsidR="008C0547" w:rsidRPr="00F40E11">
        <w:t>14976864499</w:t>
      </w:r>
      <w:proofErr w:type="spellEnd"/>
      <w:r w:rsidR="008C0547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proofErr w:type="spellStart"/>
      <w:r w:rsidR="008C0547">
        <w:t>24.587</w:t>
      </w:r>
      <w:proofErr w:type="spellEnd"/>
      <w:r w:rsidR="008C0547">
        <w:t>,</w:t>
      </w:r>
      <w:proofErr w:type="spellStart"/>
      <w:r w:rsidR="008C0547">
        <w:t>32</w:t>
      </w:r>
      <w:proofErr w:type="spellEnd"/>
      <w:r w:rsidR="00232743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361B12">
        <w:t>2</w:t>
      </w:r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C0547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20AA2"/>
    <w:rsid w:val="00E313F3"/>
    <w:rsid w:val="00E60025"/>
    <w:rsid w:val="00E66941"/>
    <w:rsid w:val="00E67F27"/>
    <w:rsid w:val="00EA462C"/>
    <w:rsid w:val="00EC3302"/>
    <w:rsid w:val="00ED6AA8"/>
    <w:rsid w:val="00EE31B5"/>
    <w:rsid w:val="00F034D3"/>
    <w:rsid w:val="00F100EF"/>
    <w:rsid w:val="00F14ABA"/>
    <w:rsid w:val="00F371B8"/>
    <w:rsid w:val="00F46C90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5872</izvorni_sadrzaj>
    <derivirana_varijabla naziv="DomainObject.Predmet.Broj_1">5872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St-5872/2015</izvorni_sadrzaj>
    <derivirana_varijabla naziv="DomainObject.Predmet.OznakaBroj_1">St-5872/2015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DENA TRGOVINA TEKSTILOM j.d.o.o. zastupanog po punomoćniku Marta Žiger</izvorni_sadrzaj>
    <derivirana_varijabla naziv="DomainObject.Predmet.ProtustrankaFormated_1">  DENA TRGOVINA TEKSTILOM j.d.o.o. zastupanog po punomoćniku Marta Žiger</derivirana_varijabla>
  </DomainObject.Predmet.ProtustrankaFormated>
  <DomainObject.Predmet.ProtustrankaFormatedOIB>
    <izvorni_sadrzaj>  DENA TRGOVINA TEKSTILOM j.d.o.o., OIB 14976864499 zastupanog po punomoćniku Marta Žiger</izvorni_sadrzaj>
    <derivirana_varijabla naziv="DomainObject.Predmet.ProtustrankaFormatedOIB_1">  DENA TRGOVINA TEKSTILOM j.d.o.o., OIB 14976864499 zastupanog po punomoćniku Marta Žiger</derivirana_varijabla>
  </DomainObject.Predmet.ProtustrankaFormatedOIB>
  <DomainObject.Predmet.ProtustrankaFormatedWithAdress>
    <izvorni_sadrzaj> DENA TRGOVINA TEKSTILOM j.d.o.o., Matije Gupca 80, 49210 Zabok zastupanog po punomoćniku Marta Žiger</izvorni_sadrzaj>
    <derivirana_varijabla naziv="DomainObject.Predmet.ProtustrankaFormatedWithAdress_1"> DENA TRGOVINA TEKSTILOM j.d.o.o., Matije Gupca 80, 49210 Zabok zastupanog po punomoćniku Marta Žiger</derivirana_varijabla>
  </DomainObject.Predmet.ProtustrankaFormatedWithAdress>
  <DomainObject.Predmet.ProtustrankaFormatedWithAdressOIB>
    <izvorni_sadrzaj> DENA TRGOVINA TEKSTILOM j.d.o.o., OIB 14976864499, Matije Gupca 80, 49210 Zabok zastupanog po punomoćniku Marta Žiger</izvorni_sadrzaj>
    <derivirana_varijabla naziv="DomainObject.Predmet.ProtustrankaFormatedWithAdressOIB_1"> DENA TRGOVINA TEKSTILOM j.d.o.o., OIB 14976864499, Matije Gupca 80, 49210 Zabok zastupanog po punomoćniku Marta Žiger</derivirana_varijabla>
  </DomainObject.Predmet.ProtustrankaFormatedWithAdressOIB>
  <DomainObject.Predmet.ProtustrankaWithAdress>
    <izvorni_sadrzaj>DENA TRGOVINA TEKSTILOM j.d.o.o. Matije Gupca 80, 49210 Zabok</izvorni_sadrzaj>
    <derivirana_varijabla naziv="DomainObject.Predmet.ProtustrankaWithAdress_1">DENA TRGOVINA TEKSTILOM j.d.o.o. Matije Gupca 80, 49210 Zabok</derivirana_varijabla>
  </DomainObject.Predmet.ProtustrankaWithAdress>
  <DomainObject.Predmet.ProtustrankaWithAdressOIB>
    <izvorni_sadrzaj>DENA TRGOVINA TEKSTILOM j.d.o.o., OIB 14976864499, Matije Gupca 80, 49210 Zabok</izvorni_sadrzaj>
    <derivirana_varijabla naziv="DomainObject.Predmet.ProtustrankaWithAdressOIB_1">DENA TRGOVINA TEKSTILOM j.d.o.o., OIB 14976864499, Matije Gupca 80, 49210 Zabok</derivirana_varijabla>
  </DomainObject.Predmet.ProtustrankaWithAdressOIB>
  <DomainObject.Predmet.ProtustrankaNazivFormated>
    <izvorni_sadrzaj>DENA TRGOVINA TEKSTILOM j.d.o.o.</izvorni_sadrzaj>
    <derivirana_varijabla naziv="DomainObject.Predmet.ProtustrankaNazivFormated_1">DENA TRGOVINA TEKSTILOM j.d.o.o.</derivirana_varijabla>
  </DomainObject.Predmet.ProtustrankaNazivFormated>
  <DomainObject.Predmet.ProtustrankaNazivFormatedOIB>
    <izvorni_sadrzaj>DENA TRGOVINA TEKSTILOM j.d.o.o., OIB 14976864499</izvorni_sadrzaj>
    <derivirana_varijabla naziv="DomainObject.Predmet.ProtustrankaNazivFormatedOIB_1">DENA TRGOVINA TEKSTILOM j.d.o.o., OIB 14976864499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DENA TRGOVINA TEKSTILOM j.d.o.o. zastupanog po punomoćniku Marta Žiger</item>
    </izvorni_sadrzaj>
    <derivirana_varijabla naziv="DomainObject.Predmet.ProtuStrankaListFormated_1">
      <item>DENA TRGOVINA TEKSTILOM j.d.o.o. zastupanog po punomoćniku Marta Žiger</item>
    </derivirana_varijabla>
  </DomainObject.Predmet.ProtuStrankaListFormated>
  <DomainObject.Predmet.ProtuStrankaListFormatedOIB>
    <izvorni_sadrzaj>
      <item>DENA TRGOVINA TEKSTILOM j.d.o.o., OIB 14976864499 zastupanog po punomoćniku Marta Žiger</item>
    </izvorni_sadrzaj>
    <derivirana_varijabla naziv="DomainObject.Predmet.ProtuStrankaListFormatedOIB_1">
      <item>DENA TRGOVINA TEKSTILOM j.d.o.o., OIB 14976864499 zastupanog po punomoćniku Marta Žiger</item>
    </derivirana_varijabla>
  </DomainObject.Predmet.ProtuStrankaListFormatedOIB>
  <DomainObject.Predmet.ProtuStrankaListFormatedWithAdress>
    <izvorni_sadrzaj>
      <item>DENA TRGOVINA TEKSTILOM j.d.o.o., Matije Gupca 80, 49210 Zabok zastupanog po punomoćniku Marta Žiger</item>
    </izvorni_sadrzaj>
    <derivirana_varijabla naziv="DomainObject.Predmet.ProtuStrankaListFormatedWithAdress_1">
      <item>DENA TRGOVINA TEKSTILOM j.d.o.o., Matije Gupca 80, 49210 Zabok zastupanog po punomoćniku Marta Žiger</item>
    </derivirana_varijabla>
  </DomainObject.Predmet.ProtuStrankaListFormatedWithAdress>
  <DomainObject.Predmet.ProtuStrankaListFormatedWithAdressOIB>
    <izvorni_sadrzaj>
      <item>DENA TRGOVINA TEKSTILOM j.d.o.o., OIB 14976864499, Matije Gupca 80, 49210 Zabok zastupanog po punomoćniku Marta Žiger</item>
    </izvorni_sadrzaj>
    <derivirana_varijabla naziv="DomainObject.Predmet.ProtuStrankaListFormatedWithAdressOIB_1">
      <item>DENA TRGOVINA TEKSTILOM j.d.o.o., OIB 14976864499, Matije Gupca 80, 49210 Zabok zastupanog po punomoćniku Marta Žiger</item>
    </derivirana_varijabla>
  </DomainObject.Predmet.ProtuStrankaListFormatedWithAdressOIB>
  <DomainObject.Predmet.ProtuStrankaListNazivFormated>
    <izvorni_sadrzaj>
      <item>DENA TRGOVINA TEKSTILOM j.d.o.o.</item>
    </izvorni_sadrzaj>
    <derivirana_varijabla naziv="DomainObject.Predmet.ProtuStrankaListNazivFormated_1">
      <item>DENA TRGOVINA TEKSTILOM j.d.o.o.</item>
    </derivirana_varijabla>
  </DomainObject.Predmet.ProtuStrankaListNazivFormated>
  <DomainObject.Predmet.ProtuStrankaListNazivFormatedOIB>
    <izvorni_sadrzaj>
      <item>DENA TRGOVINA TEKSTILOM j.d.o.o., OIB 14976864499</item>
    </izvorni_sadrzaj>
    <derivirana_varijabla naziv="DomainObject.Predmet.ProtuStrankaListNazivFormatedOIB_1">
      <item>DENA TRGOVINA TEKSTILOM j.d.o.o., OIB 14976864499</item>
    </derivirana_varijabla>
  </DomainObject.Predmet.ProtuStrankaListNazivFormatedOIB>
  <DomainObject.Predmet.OstaliListFormated>
    <izvorni_sadrzaj>
      <item>Marta Žiger punomoćnik sudionika u postupku DENA TRGOVINA TEKSTILOM j.d.o.o.</item>
    </izvorni_sadrzaj>
    <derivirana_varijabla naziv="DomainObject.Predmet.OstaliListFormated_1">
      <item>Marta Žiger punomoćnik sudionika u postupku DENA TRGOVINA TEKSTILOM j.d.o.o.</item>
    </derivirana_varijabla>
  </DomainObject.Predmet.OstaliListFormated>
  <DomainObject.Predmet.OstaliListFormatedOIB>
    <izvorni_sadrzaj>
      <item>Marta Žiger, OIB 07271768720 punomoćnik sudionika u postupku DENA TRGOVINA TEKSTILOM j.d.o.o.</item>
    </izvorni_sadrzaj>
    <derivirana_varijabla naziv="DomainObject.Predmet.OstaliListFormatedOIB_1">
      <item>Marta Žiger, OIB 07271768720 punomoćnik sudionika u postupku DENA TRGOVINA TEKSTILOM j.d.o.o.</item>
    </derivirana_varijabla>
  </DomainObject.Predmet.OstaliListFormatedOIB>
  <DomainObject.Predmet.OstaliListFormatedWithAdress>
    <izvorni_sadrzaj>
      <item>Marta Žiger, Jakuševec Zabočki 80a, 49210 Jakuševec Zabočki punomoćnik sudionika u postupku DENA TRGOVINA TEKSTILOM j.d.o.o.</item>
    </izvorni_sadrzaj>
    <derivirana_varijabla naziv="DomainObject.Predmet.OstaliListFormatedWithAdress_1">
      <item>Marta Žiger, Jakuševec Zabočki 80a, 49210 Jakuševec Zabočki punomoćnik sudionika u postupku DENA TRGOVINA TEKSTILOM j.d.o.o.</item>
    </derivirana_varijabla>
  </DomainObject.Predmet.OstaliListFormatedWithAdress>
  <DomainObject.Predmet.OstaliListFormatedWithAdressOIB>
    <izvorni_sadrzaj>
      <item>Marta Žiger, OIB 07271768720, Jakuševec Zabočki 80a, 49210 Jakuševec Zabočki punomoćnik sudionika u postupku DENA TRGOVINA TEKSTILOM j.d.o.o.</item>
    </izvorni_sadrzaj>
    <derivirana_varijabla naziv="DomainObject.Predmet.OstaliListFormatedWithAdressOIB_1">
      <item>Marta Žiger, OIB 07271768720, Jakuševec Zabočki 80a, 49210 Jakuševec Zabočki punomoćnik sudionika u postupku DENA TRGOVINA TEKSTILOM j.d.o.o.</item>
    </derivirana_varijabla>
  </DomainObject.Predmet.OstaliListFormatedWithAdressOIB>
  <DomainObject.Predmet.OstaliListNazivFormated>
    <izvorni_sadrzaj>
      <item>Marta Žiger</item>
    </izvorni_sadrzaj>
    <derivirana_varijabla naziv="DomainObject.Predmet.OstaliListNazivFormated_1">
      <item>Marta Žiger</item>
    </derivirana_varijabla>
  </DomainObject.Predmet.OstaliListNazivFormated>
  <DomainObject.Predmet.OstaliListNazivFormatedOIB>
    <izvorni_sadrzaj>
      <item>Marta Žiger, OIB 07271768720</item>
    </izvorni_sadrzaj>
    <derivirana_varijabla naziv="DomainObject.Predmet.OstaliListNazivFormatedOIB_1">
      <item>Marta Žiger, OIB 07271768720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DENA TRGOVINA TEKSTILOM j.d.o.o.</izvorni_sadrzaj>
    <derivirana_varijabla naziv="DomainObject.Predmet.ProtustrankaIDrugi_1">DENA TRGOVINA TEKSTILOM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DENA TRGOVINA TEKSTILOM j.d.o.o., OIB 14976864499, Matije Gupca 80, 49210 Zabok</izvorni_sadrzaj>
    <derivirana_varijabla naziv="DomainObject.Predmet.ProtustrankaIDrugiAdressOIB_1">DENA TRGOVINA TEKSTILOM j.d.o.o., OIB 14976864499, Matije Gupca 80,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DENA TRGOVINA TEKSTILOM j.d.o.o.</item>
      <item>Marta Žiger</item>
    </izvorni_sadrzaj>
    <derivirana_varijabla naziv="DomainObject.Predmet.SudioniciListNaziv_1">
      <item>FINA Regionalni centar Zagreb</item>
      <item>DENA TRGOVINA TEKSTILOM j.d.o.o.</item>
      <item>Marta Žiger</item>
    </derivirana_varijabla>
  </DomainObject.Predmet.SudioniciListNaziv>
  <DomainObject.Predmet.SudioniciListAdressOIB>
    <izvorni_sadrzaj>
      <item>FINA Regionalni centar Zagreb, OIB 85821130368, Trg svibanjskih žrtava 1995. 1,10000 Zagreb</item>
      <item>DENA TRGOVINA TEKSTILOM j.d.o.o., OIB 14976864499, Matije Gupca 80,49210 Zabok</item>
      <item>Marta Žiger, OIB 07271768720, Jakuševec Zabočki 80a,49210 Jakuševec Zabočki</item>
    </izvorni_sadrzaj>
    <derivirana_varijabla naziv="DomainObject.Predmet.SudioniciListAdressOIB_1">
      <item>FINA Regionalni centar Zagreb, OIB 85821130368, Trg svibanjskih žrtava 1995. 1,10000 Zagreb</item>
      <item>DENA TRGOVINA TEKSTILOM j.d.o.o., OIB 14976864499, Matije Gupca 80,49210 Zabok</item>
      <item>Marta Žiger, OIB 07271768720, Jakuševec Zabočki 80a,49210 Jakuševec Zabočki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14976864499</item>
      <item>, OIB 07271768720</item>
    </izvorni_sadrzaj>
    <derivirana_varijabla naziv="DomainObject.Predmet.SudioniciListNazivOIB_1">
      <item>, OIB 85821130368</item>
      <item>, OIB 14976864499</item>
      <item>, OIB 07271768720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284</properties:Words>
  <properties:Characters>1513</properties:Characters>
  <properties:Lines>43</properties:Lines>
  <properties:Paragraphs>18</properties:Paragraphs>
  <properties:TotalTime>728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2016-03-02T12:50:00Z</cp:lastPrinted>
  <dcterms:modified xmlns:xsi="http://www.w3.org/2001/XMLSchema-instance" xsi:type="dcterms:W3CDTF">2016-03-02T12:51:00Z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