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427c" w14:paraId="adf427c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9108ED">
        <w:t>30</w:t>
      </w:r>
      <w:r w:rsidR="002955F5">
        <w:t>7</w:t>
      </w:r>
      <w:r w:rsidR="00051187">
        <w:t>/</w:t>
      </w:r>
      <w:r>
        <w:t>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7D7BC7" w:rsidRPr="007D7BC7">
        <w:t xml:space="preserve"> </w:t>
      </w:r>
      <w:r w:rsidR="002955F5" w:rsidRPr="002955F5">
        <w:t>STARIGRAD PAKLENICA FILM FESTIVAL, Zagreb, Jakovljanska 21, OIB 76090097471</w:t>
      </w:r>
      <w:r w:rsidR="00D57066" w:rsidRPr="00D57066">
        <w:t>,</w:t>
      </w:r>
      <w:r w:rsidR="00C97427">
        <w:t xml:space="preserve">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2955F5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7D7BC7" w:rsidRPr="007D7BC7">
        <w:t xml:space="preserve"> </w:t>
      </w:r>
      <w:r w:rsidR="002955F5" w:rsidRPr="002955F5">
        <w:t>STARIGRAD PAKLENICA FILM FESTIVAL, Zagreb, Jakovljanska 21, OIB 76090097471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</w:t>
      </w:r>
      <w:r w:rsidR="009E4A43">
        <w:t xml:space="preserve">u upraviteljicu </w:t>
      </w:r>
      <w:r>
        <w:t>imenuje se</w:t>
      </w:r>
      <w:r w:rsidR="00C071B1">
        <w:t xml:space="preserve"> </w:t>
      </w:r>
      <w:r w:rsidR="00342EF9">
        <w:t xml:space="preserve"> </w:t>
      </w:r>
      <w:r w:rsidR="009E4A43">
        <w:t>Dinka Trumbić iz Splita, Lovretska 10, OIB 43468134790.</w:t>
      </w:r>
    </w:p>
    <w:p w:rsidRDefault="00B506CA" w:rsidP="00B506CA" w:rsidR="00B506CA">
      <w:pPr>
        <w:pStyle w:val="Odlomakpopisa"/>
      </w:pPr>
    </w:p>
    <w:p w:rsidRDefault="00B506CA" w:rsidP="002955F5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2955F5" w:rsidRPr="002955F5">
        <w:t>STARIGRAD PAKLENICA FILM FESTIVAL, Zagreb, Jakovljanska 21, OIB 76090097471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7066">
        <w:t>1</w:t>
      </w:r>
      <w:r w:rsidR="007D7BC7">
        <w:t xml:space="preserve">6. veljače </w:t>
      </w:r>
      <w:r w:rsidR="002C604C">
        <w:t>2016</w:t>
      </w:r>
      <w:r>
        <w:t>. zahtjev za provedbu skraćenog stečajnog postupka nad dužnikom</w:t>
      </w:r>
      <w:r w:rsidR="002955F5">
        <w:t xml:space="preserve"> S</w:t>
      </w:r>
      <w:r w:rsidR="002955F5" w:rsidRPr="002955F5">
        <w:t>TARIGRAD PAKLENICA FILM FESTIVAL, Zagreb, Jakovljanska 21, OIB 76090097471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667D9A">
        <w:t>30</w:t>
      </w:r>
      <w:r w:rsidR="002955F5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2E75BE" w:rsidP="00B506CA" w:rsidR="002E75BE">
      <w:pPr>
        <w:pStyle w:val="Tijeloteksta"/>
        <w:jc w:val="center"/>
      </w:pPr>
    </w:p>
    <w:p w:rsidRDefault="00B506CA" w:rsidP="00B506CA" w:rsidR="00B506CA">
      <w:pPr>
        <w:tabs>
          <w:tab w:pos="1590" w:val="left"/>
        </w:tabs>
      </w:pPr>
    </w:p>
    <w:p w:rsidRDefault="009E4A43" w:rsidP="009E4A43" w:rsidR="009E4A43">
      <w:pPr>
        <w:ind w:firstLine="708" w:left="4956"/>
      </w:pPr>
      <w:r>
        <w:t xml:space="preserve">          S U D A C :</w:t>
      </w:r>
    </w:p>
    <w:p w:rsidRDefault="009E4A43" w:rsidP="009E4A43" w:rsidR="009E4A43">
      <w:pPr>
        <w:ind w:firstLine="708" w:left="4248"/>
      </w:pPr>
      <w:r>
        <w:t xml:space="preserve">             Dubravka Kuveždić, v.r.</w:t>
      </w:r>
    </w:p>
    <w:p w:rsidRDefault="009E4A43" w:rsidP="009E4A43" w:rsidR="009E4A43"/>
    <w:p w:rsidRDefault="009E4A43" w:rsidP="009E4A43" w:rsidR="009E4A43"/>
    <w:p w:rsidRDefault="009E4A43" w:rsidP="009E4A43" w:rsidR="009E4A43">
      <w:pPr>
        <w:pStyle w:val="Tijeloteksta"/>
        <w:jc w:val="left"/>
      </w:pPr>
      <w:r>
        <w:t>UPUTA O PRAVNOM LIJEKU:</w:t>
      </w:r>
    </w:p>
    <w:p w:rsidRDefault="009E4A43" w:rsidP="009E4A43" w:rsidR="009E4A4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4A43" w:rsidP="009E4A43" w:rsidR="009E4A43"/>
    <w:p w:rsidRDefault="009E4A43" w:rsidP="009E4A43" w:rsidR="009E4A43"/>
    <w:p w:rsidRDefault="009E4A43" w:rsidP="009E4A43" w:rsidR="009E4A43">
      <w:pPr>
        <w:ind w:firstLine="708" w:left="4248"/>
      </w:pPr>
      <w:r>
        <w:t xml:space="preserve">                   Za točnost otpravka</w:t>
      </w:r>
    </w:p>
    <w:p w:rsidRDefault="009E4A43" w:rsidP="009E4A43" w:rsidR="009E4A43">
      <w:pPr>
        <w:ind w:firstLine="708" w:left="4248"/>
      </w:pPr>
      <w:r>
        <w:t xml:space="preserve">                   ovlašteni službenik:</w:t>
      </w:r>
    </w:p>
    <w:p w:rsidRDefault="009E4A43" w:rsidP="009E4A43" w:rsidR="009E4A43">
      <w:pPr>
        <w:ind w:firstLine="708" w:left="4956"/>
      </w:pPr>
      <w:r>
        <w:t xml:space="preserve">           Darija Miličević </w:t>
      </w:r>
    </w:p>
    <w:p w:rsidRDefault="009E4A43" w:rsidP="009E4A43" w:rsidR="009E4A43"/>
    <w:p w:rsidRDefault="009E4A43" w:rsidP="009E4A43" w:rsidR="009E4A43"/>
    <w:p w:rsidRDefault="009E4A43" w:rsidP="009E4A43" w:rsidR="009E4A43"/>
    <w:p w:rsidRDefault="009E4A43" w:rsidP="009E4A43" w:rsidR="009E4A43"/>
    <w:p w:rsidRDefault="009E4A43" w:rsidP="009E4A43" w:rsidR="009E4A43"/>
    <w:p w:rsidRDefault="009E4A43" w:rsidP="009E4A43" w:rsidR="009E4A43"/>
    <w:p w:rsidRDefault="009E4A43" w:rsidP="009E4A43" w:rsidR="009E4A43"/>
    <w:p w:rsidRDefault="009E4A43" w:rsidP="009E4A43" w:rsidR="009E4A43"/>
    <w:p w:rsidRDefault="009E4A43" w:rsidP="009E4A43" w:rsidR="009E4A43"/>
    <w:sectPr w:rsidSect="00F961D8" w:rsidR="009E4A4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04E" w:rsidP="00F961D8" w:rsidR="0017704E">
      <w:r>
        <w:separator/>
      </w:r>
    </w:p>
  </w:endnote>
  <w:endnote w:id="0" w:type="continuationSeparator">
    <w:p w:rsidRDefault="0017704E" w:rsidP="00F961D8" w:rsidR="00177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04E" w:rsidP="00F961D8" w:rsidR="0017704E">
      <w:r>
        <w:separator/>
      </w:r>
    </w:p>
  </w:footnote>
  <w:footnote w:id="0" w:type="continuationSeparator">
    <w:p w:rsidRDefault="0017704E" w:rsidP="00F961D8" w:rsidR="00177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217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9108ED">
      <w:t>30</w:t>
    </w:r>
    <w:r w:rsidR="002955F5">
      <w:t>7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51187"/>
    <w:rsid w:val="00102F9D"/>
    <w:rsid w:val="0017704E"/>
    <w:rsid w:val="001C0834"/>
    <w:rsid w:val="001F7D2D"/>
    <w:rsid w:val="002362E5"/>
    <w:rsid w:val="002511C8"/>
    <w:rsid w:val="00286227"/>
    <w:rsid w:val="002955F5"/>
    <w:rsid w:val="002A45E9"/>
    <w:rsid w:val="002A6D8F"/>
    <w:rsid w:val="002C604C"/>
    <w:rsid w:val="002E75BE"/>
    <w:rsid w:val="00342EF9"/>
    <w:rsid w:val="003A057F"/>
    <w:rsid w:val="003D5995"/>
    <w:rsid w:val="00447275"/>
    <w:rsid w:val="00474310"/>
    <w:rsid w:val="004A1C0B"/>
    <w:rsid w:val="00521C5E"/>
    <w:rsid w:val="00581DBE"/>
    <w:rsid w:val="005C2B6B"/>
    <w:rsid w:val="005E2309"/>
    <w:rsid w:val="00646CD6"/>
    <w:rsid w:val="0066353D"/>
    <w:rsid w:val="00667D9A"/>
    <w:rsid w:val="006C7D9B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E1BBA"/>
    <w:rsid w:val="009E4A43"/>
    <w:rsid w:val="00AB6233"/>
    <w:rsid w:val="00B506CA"/>
    <w:rsid w:val="00C071B1"/>
    <w:rsid w:val="00C97427"/>
    <w:rsid w:val="00CC632A"/>
    <w:rsid w:val="00D12FDF"/>
    <w:rsid w:val="00D57066"/>
    <w:rsid w:val="00D90AB2"/>
    <w:rsid w:val="00EF7D32"/>
    <w:rsid w:val="00F42EAB"/>
    <w:rsid w:val="00F77EFB"/>
    <w:rsid w:val="00F915DA"/>
    <w:rsid w:val="00F961D8"/>
    <w:rsid w:val="00FA024D"/>
    <w:rsid w:val="00FD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2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2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STARIGRAD PAKLENICA FILM FESTIVAL</izvorni_sadrzaj>
    <derivirana_varijabla naziv="DomainObject.Predmet.ProtustrankaFormated_1">  STARIGRAD PAKLENICA FILM FESTIVAL</derivirana_varijabla>
  </DomainObject.Predmet.ProtustrankaFormated>
  <DomainObject.Predmet.ProtustrankaFormatedOIB>
    <izvorni_sadrzaj>  STARIGRAD PAKLENICA FILM FESTIVAL, OIB 76090097471</izvorni_sadrzaj>
    <derivirana_varijabla naziv="DomainObject.Predmet.ProtustrankaFormatedOIB_1">  STARIGRAD PAKLENICA FILM FESTIVAL, OIB 76090097471</derivirana_varijabla>
  </DomainObject.Predmet.ProtustrankaFormatedOIB>
  <DomainObject.Predmet.ProtustrankaFormatedWithAdress>
    <izvorni_sadrzaj> STARIGRAD PAKLENICA FILM FESTIVAL, Jakovljanska 21, 10000 Zagreb</izvorni_sadrzaj>
    <derivirana_varijabla naziv="DomainObject.Predmet.ProtustrankaFormatedWithAdress_1"> STARIGRAD PAKLENICA FILM FESTIVAL, Jakovljanska 21, 10000 Zagreb</derivirana_varijabla>
  </DomainObject.Predmet.ProtustrankaFormatedWithAdress>
  <DomainObject.Predmet.ProtustrankaFormatedWithAdressOIB>
    <izvorni_sadrzaj> STARIGRAD PAKLENICA FILM FESTIVAL, OIB 76090097471, Jakovljanska 21, 10000 Zagreb</izvorni_sadrzaj>
    <derivirana_varijabla naziv="DomainObject.Predmet.ProtustrankaFormatedWithAdressOIB_1"> STARIGRAD PAKLENICA FILM FESTIVAL, OIB 76090097471, Jakovljanska 21, 10000 Zagreb</derivirana_varijabla>
  </DomainObject.Predmet.ProtustrankaFormatedWithAdressOIB>
  <DomainObject.Predmet.ProtustrankaWithAdress>
    <izvorni_sadrzaj>STARIGRAD PAKLENICA FILM FESTIVAL Jakovljanska 21, 10000 Zagreb</izvorni_sadrzaj>
    <derivirana_varijabla naziv="DomainObject.Predmet.ProtustrankaWithAdress_1">STARIGRAD PAKLENICA FILM FESTIVAL Jakovljanska 21, 10000 Zagreb</derivirana_varijabla>
  </DomainObject.Predmet.ProtustrankaWithAdress>
  <DomainObject.Predmet.ProtustrankaWithAdressOIB>
    <izvorni_sadrzaj>STARIGRAD PAKLENICA FILM FESTIVAL, OIB 76090097471, Jakovljanska 21, 10000 Zagreb</izvorni_sadrzaj>
    <derivirana_varijabla naziv="DomainObject.Predmet.ProtustrankaWithAdressOIB_1">STARIGRAD PAKLENICA FILM FESTIVAL, OIB 76090097471, Jakovljanska 21, 10000 Zagreb</derivirana_varijabla>
  </DomainObject.Predmet.ProtustrankaWithAdressOIB>
  <DomainObject.Predmet.ProtustrankaNazivFormated>
    <izvorni_sadrzaj>STARIGRAD PAKLENICA FILM FESTIVAL</izvorni_sadrzaj>
    <derivirana_varijabla naziv="DomainObject.Predmet.ProtustrankaNazivFormated_1">STARIGRAD PAKLENICA FILM FESTIVAL</derivirana_varijabla>
  </DomainObject.Predmet.ProtustrankaNazivFormated>
  <DomainObject.Predmet.ProtustrankaNazivFormatedOIB>
    <izvorni_sadrzaj>STARIGRAD PAKLENICA FILM FESTIVAL, OIB 76090097471</izvorni_sadrzaj>
    <derivirana_varijabla naziv="DomainObject.Predmet.ProtustrankaNazivFormatedOIB_1">STARIGRAD PAKLENICA FILM FESTIVAL, OIB 76090097471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STARIGRAD PAKLENICA FILM FESTIVAL</item>
    </izvorni_sadrzaj>
    <derivirana_varijabla naziv="DomainObject.Predmet.ProtuStrankaListFormated_1">
      <item>STARIGRAD PAKLENICA FILM FESTIVAL</item>
    </derivirana_varijabla>
  </DomainObject.Predmet.ProtuStrankaListFormated>
  <DomainObject.Predmet.ProtuStrankaListFormatedOIB>
    <izvorni_sadrzaj>
      <item>STARIGRAD PAKLENICA FILM FESTIVAL, OIB 76090097471</item>
    </izvorni_sadrzaj>
    <derivirana_varijabla naziv="DomainObject.Predmet.ProtuStrankaListFormatedOIB_1">
      <item>STARIGRAD PAKLENICA FILM FESTIVAL, OIB 76090097471</item>
    </derivirana_varijabla>
  </DomainObject.Predmet.ProtuStrankaListFormatedOIB>
  <DomainObject.Predmet.ProtuStrankaListFormatedWithAdress>
    <izvorni_sadrzaj>
      <item>STARIGRAD PAKLENICA FILM FESTIVAL, Jakovljanska 21, 10000 Zagreb</item>
    </izvorni_sadrzaj>
    <derivirana_varijabla naziv="DomainObject.Predmet.ProtuStrankaListFormatedWithAdress_1">
      <item>STARIGRAD PAKLENICA FILM FESTIVAL, Jakovljanska 21, 10000 Zagreb</item>
    </derivirana_varijabla>
  </DomainObject.Predmet.ProtuStrankaListFormatedWithAdress>
  <DomainObject.Predmet.ProtuStrankaListFormatedWithAdressOIB>
    <izvorni_sadrzaj>
      <item>STARIGRAD PAKLENICA FILM FESTIVAL, OIB 76090097471, Jakovljanska 21, 10000 Zagreb</item>
    </izvorni_sadrzaj>
    <derivirana_varijabla naziv="DomainObject.Predmet.ProtuStrankaListFormatedWithAdressOIB_1">
      <item>STARIGRAD PAKLENICA FILM FESTIVAL, OIB 76090097471, Jakovljanska 21, 10000 Zagreb</item>
    </derivirana_varijabla>
  </DomainObject.Predmet.ProtuStrankaListFormatedWithAdressOIB>
  <DomainObject.Predmet.ProtuStrankaListNazivFormated>
    <izvorni_sadrzaj>
      <item>STARIGRAD PAKLENICA FILM FESTIVAL</item>
    </izvorni_sadrzaj>
    <derivirana_varijabla naziv="DomainObject.Predmet.ProtuStrankaListNazivFormated_1">
      <item>STARIGRAD PAKLENICA FILM FESTIVAL</item>
    </derivirana_varijabla>
  </DomainObject.Predmet.ProtuStrankaListNazivFormated>
  <DomainObject.Predmet.ProtuStrankaListNazivFormatedOIB>
    <izvorni_sadrzaj>
      <item>STARIGRAD PAKLENICA FILM FESTIVAL, OIB 76090097471</item>
    </izvorni_sadrzaj>
    <derivirana_varijabla naziv="DomainObject.Predmet.ProtuStrankaListNazivFormatedOIB_1">
      <item>STARIGRAD PAKLENICA FILM FESTIVAL, OIB 76090097471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STARIGRAD PAKLENICA FILM FESTIVAL</izvorni_sadrzaj>
    <derivirana_varijabla naziv="DomainObject.Predmet.ProtustrankaIDrugi_1">STARIGRAD PAKLENICA FILM FESTIVAL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STARIGRAD PAKLENICA FILM FESTIVAL, OIB 76090097471, Jakovljanska 21, 10000 Zagreb</izvorni_sadrzaj>
    <derivirana_varijabla naziv="DomainObject.Predmet.ProtustrankaIDrugiAdressOIB_1">STARIGRAD PAKLENICA FILM FESTIVAL, OIB 76090097471, Jakovljanska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STARIGRAD PAKLENICA FILM FESTIVAL</item>
      <item>FINA Regionalni centar Zagreb</item>
    </izvorni_sadrzaj>
    <derivirana_varijabla naziv="DomainObject.Predmet.SudioniciListNaziv_1">
      <item>STARIGRAD PAKLENICA FILM FESTIVAL</item>
      <item>FINA Regionalni centar Zagreb</item>
    </derivirana_varijabla>
  </DomainObject.Predmet.SudioniciListNaziv>
  <DomainObject.Predmet.SudioniciListAdressOIB>
    <izvorni_sadrzaj>
      <item>STARIGRAD PAKLENICA FILM FESTIVAL, OIB 76090097471, Jakovljanska 21,10000 Zagreb</item>
      <item>FINA Regionalni centar Zagreb, OIB 85821130368, Trg svibanjskih žrtava 1995. 1,10000 Zagreb</item>
    </izvorni_sadrzaj>
    <derivirana_varijabla naziv="DomainObject.Predmet.SudioniciListAdressOIB_1">
      <item>STARIGRAD PAKLENICA FILM FESTIVAL, OIB 76090097471, Jakovljanska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76090097471</item>
      <item>, OIB 85821130368</item>
    </izvorni_sadrzaj>
    <derivirana_varijabla naziv="DomainObject.Predmet.SudioniciListNazivOIB_1">
      <item>, OIB 76090097471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2247B-2AF2-49DE-A913-82517EA5E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2255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2016-08-16T10:10:00Z</dcterms:created>
  <dc:creator>Darija Miličević</dc:creator>
  <cp:lastModifiedBy>Darija Miličević</cp:lastModifiedBy>
  <cp:lastPrinted>2016-08-17T08:41:00Z</cp:lastPrinted>
  <dcterms:modified xmlns:xsi="http://www.w3.org/2001/XMLSchema-instance" xsi:type="dcterms:W3CDTF">2016-08-17T08:42:00Z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