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94f1" w14:paraId="bb694f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768A2">
        <w:rPr>
          <w:color w:themeColor="text1" w:val="000000"/>
        </w:rPr>
        <w:t>HBH – TRGOVINA, d.o.o., OIB: 98154201547, Split, Ulica Brune Bušića 1 A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8B6B34">
        <w:rPr>
          <w:color w:themeColor="text1" w:val="000000"/>
        </w:rPr>
        <w:t>13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768A2">
        <w:rPr>
          <w:color w:themeColor="text1" w:val="000000"/>
        </w:rPr>
        <w:t>HBH – TRGOVINA, d.o.o., OIB: 98154201547, Split, Ulica Brune Bušića 1 A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F2391">
        <w:rPr>
          <w:color w:themeColor="text1" w:val="000000"/>
        </w:rPr>
        <w:t>01</w:t>
      </w:r>
      <w:r w:rsidR="006B7110">
        <w:rPr>
          <w:color w:themeColor="text1" w:val="000000"/>
        </w:rPr>
        <w:t xml:space="preserve">. </w:t>
      </w:r>
      <w:r w:rsidR="008B6B34">
        <w:rPr>
          <w:color w:themeColor="text1" w:val="000000"/>
        </w:rPr>
        <w:t>rujna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8B6B34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768A2">
        <w:rPr>
          <w:color w:themeColor="text1" w:val="000000"/>
        </w:rPr>
        <w:t>3228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768A2">
        <w:rPr>
          <w:color w:themeColor="text1" w:val="000000"/>
        </w:rPr>
        <w:t>2.692.842,83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8B6B34">
        <w:rPr>
          <w:color w:themeColor="text1" w:val="000000"/>
        </w:rPr>
        <w:t>13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6768A2">
      <w:rPr>
        <w:color w:themeColor="text1" w:val="000000"/>
      </w:rPr>
      <w:t>1686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8B6B34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768A2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2F0E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St-1686/2015</izvorni_sadrzaj>
    <derivirana_varijabla naziv="DomainObject.Predmet.OznakaBroj_1">St-1686/2015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HBH - TRGOVINA, poduzeće za trgovinu i usluge d.o.o.</izvorni_sadrzaj>
    <derivirana_varijabla naziv="DomainObject.Predmet.ProtustrankaFormated_1">  HBH - TRGOVINA, poduzeće za trgovinu i usluge d.o.o.</derivirana_varijabla>
  </DomainObject.Predmet.ProtustrankaFormated>
  <DomainObject.Predmet.ProtustrankaFormatedOIB>
    <izvorni_sadrzaj>  HBH - TRGOVINA, poduzeće za trgovinu i usluge d.o.o., OIB 98154201547</izvorni_sadrzaj>
    <derivirana_varijabla naziv="DomainObject.Predmet.ProtustrankaFormatedOIB_1">  HBH - TRGOVINA, poduzeće za trgovinu i usluge d.o.o., OIB 98154201547</derivirana_varijabla>
  </DomainObject.Predmet.ProtustrankaFormatedOIB>
  <DomainObject.Predmet.ProtustrankaFormatedWithAdress>
    <izvorni_sadrzaj> HBH - TRGOVINA, poduzeće za trgovinu i usluge d.o.o., Ulica Brune Bušića 1/A, 21000 Split</izvorni_sadrzaj>
    <derivirana_varijabla naziv="DomainObject.Predmet.ProtustrankaFormatedWithAdress_1"> HBH - TRGOVINA, poduzeće za trgovinu i usluge d.o.o., Ulica Brune Bušića 1/A, 21000 Split</derivirana_varijabla>
  </DomainObject.Predmet.ProtustrankaFormatedWithAdress>
  <DomainObject.Predmet.ProtustrankaFormatedWithAdressOIB>
    <izvorni_sadrzaj> HBH - TRGOVINA, poduzeće za trgovinu i usluge d.o.o., OIB 98154201547, Ulica Brune Bušića 1/A, 21000 Split</izvorni_sadrzaj>
    <derivirana_varijabla naziv="DomainObject.Predmet.ProtustrankaFormatedWithAdressOIB_1"> HBH - TRGOVINA, poduzeće za trgovinu i usluge d.o.o., OIB 98154201547, Ulica Brune Bušića 1/A, 21000 Split</derivirana_varijabla>
  </DomainObject.Predmet.ProtustrankaFormatedWithAdressOIB>
  <DomainObject.Predmet.ProtustrankaWithAdress>
    <izvorni_sadrzaj>HBH - TRGOVINA, poduzeće za trgovinu i usluge d.o.o. Ulica Brune Bušića 1/A, 21000 Split</izvorni_sadrzaj>
    <derivirana_varijabla naziv="DomainObject.Predmet.ProtustrankaWithAdress_1">HBH - TRGOVINA, poduzeće za trgovinu i usluge d.o.o. Ulica Brune Bušića 1/A, 21000 Split</derivirana_varijabla>
  </DomainObject.Predmet.ProtustrankaWithAdress>
  <DomainObject.Predmet.ProtustrankaWithAdressOIB>
    <izvorni_sadrzaj>HBH - TRGOVINA, poduzeće za trgovinu i usluge d.o.o., OIB 98154201547, Ulica Brune Bušića 1/A, 21000 Split</izvorni_sadrzaj>
    <derivirana_varijabla naziv="DomainObject.Predmet.ProtustrankaWithAdressOIB_1">HBH - TRGOVINA, poduzeće za trgovinu i usluge d.o.o., OIB 98154201547, Ulica Brune Bušića 1/A, 21000 Split</derivirana_varijabla>
  </DomainObject.Predmet.ProtustrankaWithAdressOIB>
  <DomainObject.Predmet.ProtustrankaNazivFormated>
    <izvorni_sadrzaj>HBH - TRGOVINA, poduzeće za trgovinu i usluge d.o.o.</izvorni_sadrzaj>
    <derivirana_varijabla naziv="DomainObject.Predmet.ProtustrankaNazivFormated_1">HBH - TRGOVINA, poduzeće za trgovinu i usluge d.o.o.</derivirana_varijabla>
  </DomainObject.Predmet.ProtustrankaNazivFormated>
  <DomainObject.Predmet.ProtustrankaNazivFormatedOIB>
    <izvorni_sadrzaj>HBH - TRGOVINA, poduzeće za trgovinu i usluge d.o.o., OIB 98154201547</izvorni_sadrzaj>
    <derivirana_varijabla naziv="DomainObject.Predmet.ProtustrankaNazivFormatedOIB_1">HBH - TRGOVINA, poduzeće za trgovinu i usluge d.o.o., OIB 98154201547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2692842.83</izvorni_sadrzaj>
    <derivirana_varijabla naziv="DomainObject.Predmet.TrenutnaVrijednost_1">2692842.83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HBH - TRGOVINA, poduzeće za trgovinu i usluge d.o.o.</item>
    </izvorni_sadrzaj>
    <derivirana_varijabla naziv="DomainObject.Predmet.ProtuStrankaListFormated_1">
      <item>HBH - TRGOVINA, poduzeće za trgovinu i usluge d.o.o.</item>
    </derivirana_varijabla>
  </DomainObject.Predmet.ProtuStrankaListFormated>
  <DomainObject.Predmet.ProtuStrankaListFormatedOIB>
    <izvorni_sadrzaj>
      <item>HBH - TRGOVINA, poduzeće za trgovinu i usluge d.o.o., OIB 98154201547</item>
    </izvorni_sadrzaj>
    <derivirana_varijabla naziv="DomainObject.Predmet.ProtuStrankaListFormatedOIB_1">
      <item>HBH - TRGOVINA, poduzeće za trgovinu i usluge d.o.o., OIB 98154201547</item>
    </derivirana_varijabla>
  </DomainObject.Predmet.ProtuStrankaListFormatedOIB>
  <DomainObject.Predmet.ProtuStrankaListFormatedWithAdress>
    <izvorni_sadrzaj>
      <item>HBH - TRGOVINA, poduzeće za trgovinu i usluge d.o.o., Ulica Brune Bušića 1/A, 21000 Split</item>
    </izvorni_sadrzaj>
    <derivirana_varijabla naziv="DomainObject.Predmet.ProtuStrankaListFormatedWithAdress_1">
      <item>HBH - TRGOVINA, poduzeće za trgovinu i usluge d.o.o., Ulica Brune Bušića 1/A, 21000 Split</item>
    </derivirana_varijabla>
  </DomainObject.Predmet.ProtuStrankaListFormatedWithAdress>
  <DomainObject.Predmet.ProtuStrankaListFormatedWithAdressOIB>
    <izvorni_sadrzaj>
      <item>HBH - TRGOVINA, poduzeće za trgovinu i usluge d.o.o., OIB 98154201547, Ulica Brune Bušića 1/A, 21000 Split</item>
    </izvorni_sadrzaj>
    <derivirana_varijabla naziv="DomainObject.Predmet.ProtuStrankaListFormatedWithAdressOIB_1">
      <item>HBH - TRGOVINA, poduzeće za trgovinu i usluge d.o.o., OIB 98154201547, Ulica Brune Bušića 1/A, 21000 Split</item>
    </derivirana_varijabla>
  </DomainObject.Predmet.ProtuStrankaListFormatedWithAdressOIB>
  <DomainObject.Predmet.ProtuStrankaListNazivFormated>
    <izvorni_sadrzaj>
      <item>HBH - TRGOVINA, poduzeće za trgovinu i usluge d.o.o.</item>
    </izvorni_sadrzaj>
    <derivirana_varijabla naziv="DomainObject.Predmet.ProtuStrankaListNazivFormated_1">
      <item>HBH - TRGOVINA, poduzeće za trgovinu i usluge d.o.o.</item>
    </derivirana_varijabla>
  </DomainObject.Predmet.ProtuStrankaListNazivFormated>
  <DomainObject.Predmet.ProtuStrankaListNazivFormatedOIB>
    <izvorni_sadrzaj>
      <item>HBH - TRGOVINA, poduzeće za trgovinu i usluge d.o.o., OIB 98154201547</item>
    </izvorni_sadrzaj>
    <derivirana_varijabla naziv="DomainObject.Predmet.ProtuStrankaListNazivFormatedOIB_1">
      <item>HBH - TRGOVINA, poduzeće za trgovinu i usluge d.o.o., OIB 98154201547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HBH - TRGOVINA, poduzeće za trgovinu i usluge d.o.o.</izvorni_sadrzaj>
    <derivirana_varijabla naziv="DomainObject.Predmet.ProtustrankaIDrugi_1">HBH - TRGOVINA, poduzeće za trgovinu i usluge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HBH - TRGOVINA, poduzeće za trgovinu i usluge d.o.o., OIB 98154201547, Ulica Brune Bušića 1/A, 21000 Split</izvorni_sadrzaj>
    <derivirana_varijabla naziv="DomainObject.Predmet.ProtustrankaIDrugiAdressOIB_1">HBH - TRGOVINA, poduzeće za trgovinu i usluge d.o.o., OIB 98154201547, Ulica Brune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HBH - TRGOVINA, poduzeće za trgovinu i usluge d.o.o.</item>
      <item>FINANCIJSKA AGENCIJA RC SPLIT</item>
    </izvorni_sadrzaj>
    <derivirana_varijabla naziv="DomainObject.Predmet.SudioniciListNaziv_1">
      <item>HBH - TRGOVINA, poduzeće za trgovinu i usluge d.o.o.</item>
      <item>FINANCIJSKA AGENCIJA RC SPLIT</item>
    </derivirana_varijabla>
  </DomainObject.Predmet.SudioniciListNaziv>
  <DomainObject.Predmet.SudioniciListAdressOIB>
    <izvorni_sadrzaj>
      <item>HBH - TRGOVINA, poduzeće za trgovinu i usluge d.o.o., OIB 98154201547, Ulica Brune Bušića 1/A,21000 Split</item>
      <item>FINANCIJSKA AGENCIJA RC SPLIT, OIB 85821130368, Mažuranićevo šetalište 24b,21000 Split</item>
    </izvorni_sadrzaj>
    <derivirana_varijabla naziv="DomainObject.Predmet.SudioniciListAdressOIB_1">
      <item>HBH - TRGOVINA, poduzeće za trgovinu i usluge d.o.o., OIB 98154201547, Ulica Brune Bušića 1/A,21000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98154201547</item>
      <item>, OIB 85821130368</item>
    </izvorni_sadrzaj>
    <derivirana_varijabla naziv="DomainObject.Predmet.SudioniciListNazivOIB_1">
      <item>, OIB 98154201547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1764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2017-03-13T12:01:00Z</cp:lastPrinted>
  <dcterms:modified xmlns:xsi="http://www.w3.org/2001/XMLSchema-instance" xsi:type="dcterms:W3CDTF">2017-03-13T12:03:00Z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