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89e8" w14:paraId="d3389e8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0E6C29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Dejan Škrbić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