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f2ea" w14:paraId="500f2ea"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904E16" w:rsidP="00904E16" w:rsidR="00904E16" w:rsidRPr="00382F71">
      <w:pPr>
        <w:jc w:val="both"/>
      </w:pPr>
      <w:r w:rsidRPr="00382F71">
        <w:tab/>
        <w:t>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LET d. o. o. za trgovinu i usluge u stečaju Rijeka (Grad Rijeka), Donji Ćikovići 82, MBS: 040045058, OIB: 03525097856, dana 7.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7E298D">
        <w:t xml:space="preserve">zahtjev </w:t>
      </w:r>
      <w:r>
        <w:t xml:space="preserve"> </w:t>
      </w:r>
      <w:r w:rsidR="0067672F" w:rsidRPr="000F768F">
        <w:t>Financijske agencije, Zagreb, Ulica grada Vukovara 70, OIB: 85821130368, Regionalni centar Rijeka, Podružnica Rijeka, F. Kurelca 8, Rijeka</w:t>
      </w:r>
      <w:r w:rsidR="0067672F">
        <w:t xml:space="preserve">  </w:t>
      </w:r>
      <w:r w:rsidR="007E298D">
        <w:t xml:space="preserve">od </w:t>
      </w:r>
      <w:r w:rsidR="0067672F">
        <w:t>18. rujna 2015.</w:t>
      </w:r>
      <w:r w:rsidR="007E298D">
        <w:t xml:space="preserve"> za pokretanje skraćenog </w:t>
      </w:r>
      <w:r>
        <w:t xml:space="preserve"> stečajnog postupka nad  dužnikom </w:t>
      </w:r>
      <w:r w:rsidR="00904E16" w:rsidRPr="00382F71">
        <w:t>LET d. o. o. za trgovinu i usluge u stečaju Rijeka (Grad Rijeka), Donji Ćikovići 82, MBS: 040045058, OIB: 03525097856</w:t>
      </w:r>
      <w:r>
        <w:t xml:space="preserve">. </w:t>
      </w:r>
    </w:p>
    <w:p w:rsidRDefault="0067672F" w:rsidP="0087104C" w:rsidR="0067672F">
      <w:pPr>
        <w:jc w:val="center"/>
      </w:pPr>
    </w:p>
    <w:p w:rsidRDefault="0087104C" w:rsidP="0087104C" w:rsidR="0087104C">
      <w:pPr>
        <w:jc w:val="center"/>
      </w:pPr>
      <w:r>
        <w:t>Obrazloženje</w:t>
      </w:r>
    </w:p>
    <w:p w:rsidRDefault="0087104C" w:rsidP="0087104C" w:rsidR="0087104C">
      <w:pPr>
        <w:jc w:val="both"/>
      </w:pPr>
      <w:r>
        <w:tab/>
        <w:t xml:space="preserve">Dana </w:t>
      </w:r>
      <w:r w:rsidR="0067672F">
        <w:t>18. rujna 2015</w:t>
      </w:r>
      <w:r>
        <w:t xml:space="preserve">. zaprimljen je pred ovim sudom </w:t>
      </w:r>
      <w:r w:rsidR="007E298D">
        <w:t>zahtjev</w:t>
      </w:r>
      <w:r>
        <w:t xml:space="preserve"> predlagatelja </w:t>
      </w:r>
      <w:r w:rsidR="0067672F" w:rsidRPr="000F768F">
        <w:t>Financijske agencije, Zagreb, Ulica grada Vukovara 70, OIB: 85821130368, Regionalni centar Rijeka, Podružnica Rijeka, F. Kurelca 8, Rijeka</w:t>
      </w:r>
      <w:r w:rsidR="0067672F">
        <w:t xml:space="preserve">  </w:t>
      </w:r>
      <w:r>
        <w:t xml:space="preserve">za </w:t>
      </w:r>
      <w:r w:rsidR="007E298D">
        <w:t xml:space="preserve">pokretanje skraćenog  stečajnog postupka </w:t>
      </w:r>
      <w:r>
        <w:t xml:space="preserve">nad dužnikom </w:t>
      </w:r>
      <w:r w:rsidR="00904E16" w:rsidRPr="00382F71">
        <w:t>LET d. o. o. za trgovinu i usluge u stečaju Rijeka (Grad Rijeka), Donji Ćikovići 82, MBS: 040045058, OIB: 03525097856</w:t>
      </w:r>
      <w:r>
        <w:t>.</w:t>
      </w:r>
    </w:p>
    <w:p w:rsidRDefault="0087104C" w:rsidP="0087104C" w:rsidR="0087104C">
      <w:pPr>
        <w:jc w:val="both"/>
      </w:pPr>
      <w:r>
        <w:tab/>
      </w:r>
      <w:r>
        <w:rPr>
          <w:color w:val="000000"/>
        </w:rPr>
        <w:t xml:space="preserve">Međutim, prije ovog </w:t>
      </w:r>
      <w:r w:rsidR="00F61A1C">
        <w:rPr>
          <w:color w:val="000000"/>
        </w:rPr>
        <w:t>zahtjeva</w:t>
      </w:r>
      <w:r>
        <w:rPr>
          <w:color w:val="000000"/>
        </w:rPr>
        <w:t xml:space="preserve"> je pred ovim sudom zaprimljen prijedlog za otvaranje stečajnog postupka nad istim dužnikom po kojem još nije donesena pravomoćna odluka. </w:t>
      </w:r>
      <w:r>
        <w:t xml:space="preserve">Dotični je prijedlog podnesen dana </w:t>
      </w:r>
      <w:r w:rsidR="00904E16" w:rsidRPr="00382F71">
        <w:t>20. kolovoza 2013. godine pod posl. br. St-960/2013</w:t>
      </w:r>
      <w:r>
        <w:rPr>
          <w:color w:val="000000"/>
        </w:rPr>
        <w:t>.</w:t>
      </w:r>
    </w:p>
    <w:p w:rsidRDefault="0087104C" w:rsidP="0087104C" w:rsidR="0087104C">
      <w:pPr>
        <w:jc w:val="both"/>
      </w:pPr>
      <w:r>
        <w:rPr>
          <w:color w:val="000000"/>
        </w:rPr>
        <w:tab/>
        <w:t>D</w:t>
      </w:r>
      <w:r>
        <w:t xml:space="preserve">ana </w:t>
      </w:r>
      <w:r w:rsidR="00904E16">
        <w:t>20. listopada</w:t>
      </w:r>
      <w:r>
        <w:t xml:space="preserve"> 2015. ovaj je sud donio rješenje posl. br. </w:t>
      </w:r>
      <w:r w:rsidR="0067672F">
        <w:t>14</w:t>
      </w:r>
      <w:r>
        <w:t xml:space="preserve"> St-</w:t>
      </w:r>
      <w:r w:rsidR="00904E16">
        <w:t>960</w:t>
      </w:r>
      <w:r w:rsidR="0067672F">
        <w:t>/2013</w:t>
      </w:r>
      <w:r w:rsidR="00904E16">
        <w:t>-14</w:t>
      </w:r>
      <w:r>
        <w:t xml:space="preserve"> o otvaranju i istovremenom zaključenju stečajnog postupka nad ovim dužnikom. Navedeno je rješenje postalo pravomoćno dana </w:t>
      </w:r>
      <w:r w:rsidR="00904E16">
        <w:t>24</w:t>
      </w:r>
      <w:r w:rsidR="0067672F">
        <w:t xml:space="preserve">. studenoga </w:t>
      </w:r>
      <w:r>
        <w:t>2015.</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67672F" w:rsidRPr="000F768F">
        <w:rPr>
          <w:bCs/>
        </w:rPr>
        <w:t>DENTALNI STUDIO PETROVIĆ</w:t>
      </w:r>
      <w:r w:rsidR="0067672F" w:rsidRPr="000F768F">
        <w:t xml:space="preserve"> društvo s ograničenom odgovornošću za djelatnost dentalnog laboratorija u stečaju Novi Vinodolski, Korzo hrvatskih branitelja bb, OIB: 10171620968</w:t>
      </w:r>
      <w:r>
        <w:rPr>
          <w:color w:val="000000"/>
        </w:rPr>
        <w:t xml:space="preserve"> </w:t>
      </w:r>
      <w:r>
        <w:t xml:space="preserve">već pravomoćnim rješenjem ovog suda posl. br. </w:t>
      </w:r>
      <w:r w:rsidR="00904E16">
        <w:t xml:space="preserve">14 St-960/2013-14 </w:t>
      </w:r>
      <w:r>
        <w:t xml:space="preserve">od </w:t>
      </w:r>
      <w:r w:rsidR="00904E16">
        <w:t>20. listopada 2015</w:t>
      </w:r>
      <w:r>
        <w:t xml:space="preserve">.  već otvoren ( i zaključen) stečajni postupak, valjalo je odlučiti kao u izreci ovog rješenja i odbaciti </w:t>
      </w:r>
      <w:r w:rsidR="00F579D1">
        <w:t>navedeni zahtjev</w:t>
      </w:r>
      <w:r>
        <w:t>.</w:t>
      </w:r>
    </w:p>
    <w:p w:rsidRDefault="0087104C" w:rsidP="0087104C" w:rsidR="0087104C">
      <w:pPr>
        <w:jc w:val="center"/>
      </w:pPr>
      <w:r>
        <w:t>Rijeka, 7. ožujka 2018.</w:t>
      </w:r>
    </w:p>
    <w:p w:rsidRDefault="00904E16" w:rsidP="0087104C" w:rsidR="00904E16">
      <w:pPr>
        <w:jc w:val="center"/>
      </w:pPr>
    </w:p>
    <w:p w:rsidRDefault="0087104C" w:rsidP="0087104C" w:rsidR="0087104C">
      <w:pPr>
        <w:jc w:val="both"/>
      </w:pPr>
      <w:r>
        <w:tab/>
      </w:r>
      <w:r>
        <w:tab/>
      </w:r>
      <w:r>
        <w:tab/>
      </w:r>
      <w:r>
        <w:tab/>
      </w:r>
      <w:r>
        <w:tab/>
      </w:r>
      <w:r>
        <w:tab/>
      </w:r>
      <w:r>
        <w:tab/>
        <w:t xml:space="preserve">                Sudac</w:t>
      </w:r>
    </w:p>
    <w:p w:rsidRDefault="0087104C" w:rsidP="00083423" w:rsidR="0087104C">
      <w:pPr>
        <w:jc w:val="both"/>
      </w:pPr>
      <w:r>
        <w:tab/>
      </w:r>
      <w:r>
        <w:tab/>
      </w:r>
      <w:r>
        <w:tab/>
      </w:r>
      <w:r>
        <w:tab/>
      </w:r>
      <w:r>
        <w:tab/>
      </w:r>
      <w:r>
        <w:tab/>
      </w:r>
      <w:r>
        <w:tab/>
        <w:t xml:space="preserve">          Vera Jelenović</w:t>
      </w:r>
    </w:p>
    <w:p w:rsidRDefault="00904E16" w:rsidP="00083423" w:rsidR="00904E16">
      <w:pPr>
        <w:jc w:val="both"/>
      </w:pPr>
    </w:p>
    <w:p w:rsidRDefault="0087104C" w:rsidP="0087104C" w:rsidR="0087104C">
      <w:r>
        <w:lastRenderedPageBreak/>
        <w:t>UPUTA O PRAVNOM LIJEKU:</w:t>
      </w:r>
    </w:p>
    <w:p w:rsidRDefault="0087104C" w:rsidP="00083423" w:rsidR="004F6C16">
      <w:pPr>
        <w:jc w:val="both"/>
      </w:pPr>
      <w:r>
        <w:tab/>
        <w:t>Protiv  ovog  rješenja nezadovoljna stranka može podnijeti žalbu u roku od 8 dana od dana primitka istog. Žalba se podnosi putem ovog  suda u dva  istovjetna primjerka, a o žalbi odlučuje Visoki trgovački sud  Republike  Hrvatske.</w:t>
      </w:r>
    </w:p>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F43" w:rsidP="0087104C" w:rsidR="00985F43">
      <w:r>
        <w:separator/>
      </w:r>
    </w:p>
  </w:endnote>
  <w:endnote w:id="0" w:type="continuationSeparator">
    <w:p w:rsidRDefault="00985F43" w:rsidP="0087104C" w:rsidR="00985F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F43" w:rsidP="0087104C" w:rsidR="00985F43">
      <w:r>
        <w:separator/>
      </w:r>
    </w:p>
  </w:footnote>
  <w:footnote w:id="0" w:type="continuationSeparator">
    <w:p w:rsidRDefault="00985F43" w:rsidP="0087104C" w:rsidR="00985F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rsidR="00904E16">
      <w:t>155</w:t>
    </w:r>
    <w:r>
      <w:t>/2018</w:t>
    </w:r>
    <w:r w:rsidR="008062E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30D9A"/>
    <w:rsid w:val="00083423"/>
    <w:rsid w:val="00084C43"/>
    <w:rsid w:val="00267BBB"/>
    <w:rsid w:val="003541B1"/>
    <w:rsid w:val="004F6C16"/>
    <w:rsid w:val="00520689"/>
    <w:rsid w:val="0052670C"/>
    <w:rsid w:val="00636723"/>
    <w:rsid w:val="0067672F"/>
    <w:rsid w:val="0076139A"/>
    <w:rsid w:val="007B6D04"/>
    <w:rsid w:val="007E298D"/>
    <w:rsid w:val="008062E3"/>
    <w:rsid w:val="00836506"/>
    <w:rsid w:val="0087104C"/>
    <w:rsid w:val="00904E16"/>
    <w:rsid w:val="00942A0F"/>
    <w:rsid w:val="00985F43"/>
    <w:rsid w:val="00AA43BC"/>
    <w:rsid w:val="00AF0A5D"/>
    <w:rsid w:val="00B93FF3"/>
    <w:rsid w:val="00BA3EB5"/>
    <w:rsid w:val="00C17835"/>
    <w:rsid w:val="00D67E91"/>
    <w:rsid w:val="00E518D1"/>
    <w:rsid w:val="00ED0D53"/>
    <w:rsid w:val="00F328EC"/>
    <w:rsid w:val="00F579D1"/>
    <w:rsid w:val="00F61A1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636723"/>
    <w:rPr>
      <w:color w:val="808080"/>
      <w:bdr w:space="0" w:sz="0" w:color="auto" w:val="none"/>
      <w:shd w:fill="auto" w:color="auto" w:val="clear"/>
    </w:rPr>
  </w:style>
  <w:style w:customStyle="true" w:styleId="eSPISCCParagraphDefaultFont" w:type="character">
    <w:name w:val="eSPIS_CC_Paragraph Default Font"/>
    <w:basedOn w:val="Zadanifontodlomka"/>
    <w:rsid w:val="00636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723"/>
    <w:rPr>
      <w:bdr w:space="0" w:sz="0" w:color="auto" w:val="none"/>
      <w:shd w:fill="FFFFCC" w:color="auto" w:val="clear"/>
      <w:lang w:val="hr-HR"/>
    </w:rPr>
  </w:style>
  <w:style w:customStyle="true" w:styleId="PozadinaSvijetloCrvena" w:type="character">
    <w:name w:val="Pozadina_SvijetloCrvena"/>
    <w:basedOn w:val="eSPISCCParagraphDefaultFont"/>
    <w:rsid w:val="00636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636723"/>
    <w:rPr>
      <w:color w:val="808080"/>
      <w:bdr w:color="auto" w:space="0" w:sz="0" w:val="none"/>
      <w:shd w:color="auto" w:fill="auto" w:val="clear"/>
    </w:rPr>
  </w:style>
  <w:style w:customStyle="1" w:styleId="eSPISCCParagraphDefaultFont" w:type="character">
    <w:name w:val="eSPIS_CC_Paragraph Default Font"/>
    <w:basedOn w:val="Zadanifontodlomka"/>
    <w:rsid w:val="00636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723"/>
    <w:rPr>
      <w:bdr w:color="auto" w:space="0" w:sz="0" w:val="none"/>
      <w:shd w:color="auto" w:fill="FFFFCC" w:val="clear"/>
      <w:lang w:val="hr-HR"/>
    </w:rPr>
  </w:style>
  <w:style w:customStyle="1" w:styleId="PozadinaSvijetloCrvena" w:type="character">
    <w:name w:val="Pozadina_SvijetloCrvena"/>
    <w:basedOn w:val="eSPISCCParagraphDefaultFont"/>
    <w:rsid w:val="00636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St-155/2018</izvorni_sadrzaj>
    <derivirana_varijabla naziv="DomainObject.Predmet.OznakaBroj_1">St-155/2018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 d.o.o.  Kastav</izvorni_sadrzaj>
    <derivirana_varijabla naziv="DomainObject.Predmet.ProtustrankaFormated_1">  LET d.o.o.  Kastav</derivirana_varijabla>
  </DomainObject.Predmet.ProtustrankaFormated>
  <DomainObject.Predmet.ProtustrankaFormatedOIB>
    <izvorni_sadrzaj>  LET d.o.o.  Kastav, OIB 03525097856</izvorni_sadrzaj>
    <derivirana_varijabla naziv="DomainObject.Predmet.ProtustrankaFormatedOIB_1">  LET d.o.o.  Kastav, OIB 03525097856</derivirana_varijabla>
  </DomainObject.Predmet.ProtustrankaFormatedOIB>
  <DomainObject.Predmet.ProtustrankaFormatedWithAdress>
    <izvorni_sadrzaj> LET d.o.o.  Kastav, Donji Ćikovići 82, 51215 Kastav</izvorni_sadrzaj>
    <derivirana_varijabla naziv="DomainObject.Predmet.ProtustrankaFormatedWithAdress_1"> LET d.o.o.  Kastav, Donji Ćikovići 82, 51215 Kastav</derivirana_varijabla>
  </DomainObject.Predmet.ProtustrankaFormatedWithAdress>
  <DomainObject.Predmet.ProtustrankaFormatedWithAdressOIB>
    <izvorni_sadrzaj> LET d.o.o.  Kastav, OIB 03525097856, Donji Ćikovići 82, 51215 Kastav</izvorni_sadrzaj>
    <derivirana_varijabla naziv="DomainObject.Predmet.ProtustrankaFormatedWithAdressOIB_1"> LET d.o.o.  Kastav, OIB 03525097856, Donji Ćikovići 82, 51215 Kastav</derivirana_varijabla>
  </DomainObject.Predmet.ProtustrankaFormatedWithAdressOIB>
  <DomainObject.Predmet.ProtustrankaWithAdress>
    <izvorni_sadrzaj>LET d.o.o.  Kastav Donji Ćikovići 82, 51215 Kastav</izvorni_sadrzaj>
    <derivirana_varijabla naziv="DomainObject.Predmet.ProtustrankaWithAdress_1">LET d.o.o.  Kastav Donji Ćikovići 82, 51215 Kastav</derivirana_varijabla>
  </DomainObject.Predmet.ProtustrankaWithAdress>
  <DomainObject.Predmet.ProtustrankaWithAdressOIB>
    <izvorni_sadrzaj>LET d.o.o.  Kastav, OIB 03525097856, Donji Ćikovići 82, 51215 Kastav</izvorni_sadrzaj>
    <derivirana_varijabla naziv="DomainObject.Predmet.ProtustrankaWithAdressOIB_1">LET d.o.o.  Kastav, OIB 03525097856, Donji Ćikovići 82, 51215 Kastav</derivirana_varijabla>
  </DomainObject.Predmet.ProtustrankaWithAdressOIB>
  <DomainObject.Predmet.ProtustrankaNazivFormated>
    <izvorni_sadrzaj>LET d.o.o.  Kastav</izvorni_sadrzaj>
    <derivirana_varijabla naziv="DomainObject.Predmet.ProtustrankaNazivFormated_1">LET d.o.o.  Kastav</derivirana_varijabla>
  </DomainObject.Predmet.ProtustrankaNazivFormated>
  <DomainObject.Predmet.ProtustrankaNazivFormatedOIB>
    <izvorni_sadrzaj>LET d.o.o.  Kastav, OIB 03525097856</izvorni_sadrzaj>
    <derivirana_varijabla naziv="DomainObject.Predmet.ProtustrankaNazivFormatedOIB_1">LET d.o.o.  Kastav, OIB 03525097856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LET d.o.o.  Kastav</item>
    </izvorni_sadrzaj>
    <derivirana_varijabla naziv="DomainObject.Predmet.ProtuStrankaListFormated_1">
      <item>LET d.o.o.  Kastav</item>
    </derivirana_varijabla>
  </DomainObject.Predmet.ProtuStrankaListFormated>
  <DomainObject.Predmet.ProtuStrankaListFormatedOIB>
    <izvorni_sadrzaj>
      <item>LET d.o.o.  Kastav, OIB 03525097856</item>
    </izvorni_sadrzaj>
    <derivirana_varijabla naziv="DomainObject.Predmet.ProtuStrankaListFormatedOIB_1">
      <item>LET d.o.o.  Kastav, OIB 03525097856</item>
    </derivirana_varijabla>
  </DomainObject.Predmet.ProtuStrankaListFormatedOIB>
  <DomainObject.Predmet.ProtuStrankaListFormatedWithAdress>
    <izvorni_sadrzaj>
      <item>LET d.o.o.  Kastav, Donji Ćikovići 82, 51215 Kastav</item>
    </izvorni_sadrzaj>
    <derivirana_varijabla naziv="DomainObject.Predmet.ProtuStrankaListFormatedWithAdress_1">
      <item>LET d.o.o.  Kastav, Donji Ćikovići 82, 51215 Kastav</item>
    </derivirana_varijabla>
  </DomainObject.Predmet.ProtuStrankaListFormatedWithAdress>
  <DomainObject.Predmet.ProtuStrankaListFormatedWithAdressOIB>
    <izvorni_sadrzaj>
      <item>LET d.o.o.  Kastav, OIB 03525097856, Donji Ćikovići 82, 51215 Kastav</item>
    </izvorni_sadrzaj>
    <derivirana_varijabla naziv="DomainObject.Predmet.ProtuStrankaListFormatedWithAdressOIB_1">
      <item>LET d.o.o.  Kastav, OIB 03525097856, Donji Ćikovići 82, 51215 Kastav</item>
    </derivirana_varijabla>
  </DomainObject.Predmet.ProtuStrankaListFormatedWithAdressOIB>
  <DomainObject.Predmet.ProtuStrankaListNazivFormated>
    <izvorni_sadrzaj>
      <item>LET d.o.o.  Kastav</item>
    </izvorni_sadrzaj>
    <derivirana_varijabla naziv="DomainObject.Predmet.ProtuStrankaListNazivFormated_1">
      <item>LET d.o.o.  Kastav</item>
    </derivirana_varijabla>
  </DomainObject.Predmet.ProtuStrankaListNazivFormated>
  <DomainObject.Predmet.ProtuStrankaListNazivFormatedOIB>
    <izvorni_sadrzaj>
      <item>LET d.o.o.  Kastav, OIB 03525097856</item>
    </izvorni_sadrzaj>
    <derivirana_varijabla naziv="DomainObject.Predmet.ProtuStrankaListNazivFormatedOIB_1">
      <item>LET d.o.o.  Kastav, OIB 03525097856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LET d.o.o.  Kastav</izvorni_sadrzaj>
    <derivirana_varijabla naziv="DomainObject.Predmet.ProtustrankaIDrugi_1">LET 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LET d.o.o.  Kastav, OIB 03525097856, Donji Ćikovići 82, 51215 Kastav</izvorni_sadrzaj>
    <derivirana_varijabla naziv="DomainObject.Predmet.ProtustrankaIDrugiAdressOIB_1">LET d.o.o.  Kastav, OIB 03525097856, Donji Ćikovići 82,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LET d.o.o.  Kastav</item>
    </izvorni_sadrzaj>
    <derivirana_varijabla naziv="DomainObject.Predmet.SudioniciListNaziv_1">
      <item>FINA  Rijeka</item>
      <item>LET d.o.o.  Kastav</item>
    </derivirana_varijabla>
  </DomainObject.Predmet.SudioniciListNaziv>
  <DomainObject.Predmet.SudioniciListAdressOIB>
    <izvorni_sadrzaj>
      <item>FINA  Rijeka, OIB 85821130368, Frana Kurelca 8,51000 Rijeka</item>
      <item>LET d.o.o.  Kastav, OIB 03525097856, Donji Ćikovići 82,51215 Kastav</item>
    </izvorni_sadrzaj>
    <derivirana_varijabla naziv="DomainObject.Predmet.SudioniciListAdressOIB_1">
      <item>FINA  Rijeka, OIB 85821130368, Frana Kurelca 8,51000 Rijeka</item>
      <item>LET d.o.o.  Kastav, OIB 03525097856, Donji Ćikovići 82,51215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03525097856</item>
    </izvorni_sadrzaj>
    <derivirana_varijabla naziv="DomainObject.Predmet.SudioniciListNazivOIB_1">
      <item>, OIB 85821130368</item>
      <item>, OIB 03525097856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2423</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2018-03-07T13:09:00Z</dcterms:created>
  <dc:creator>Vera Jelenović</dc:creator>
  <cp:lastModifiedBy>Danijela Fumić</cp:lastModifiedBy>
  <cp:lastPrinted>2018-03-07T12:54:00Z</cp:lastPrinted>
  <dcterms:modified xmlns:xsi="http://www.w3.org/2001/XMLSchema-instance" xsi:type="dcterms:W3CDTF">2018-03-07T13:09:00Z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(155 18 odbac.docx)</vt:lpwstr>
  </prop:property>
  <prop:property name="CC_coloring" pid="4" fmtid="{D5CDD505-2E9C-101B-9397-08002B2CF9AE}">
    <vt:bool>false</vt:bool>
  </prop:property>
  <prop:property name="BrojStranica" pid="5" fmtid="{D5CDD505-2E9C-101B-9397-08002B2CF9AE}">
    <vt:i4>2</vt:i4>
  </prop:property>
</prop:Properties>
</file>