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6d66" w14:paraId="bb16d66" w:rsidRDefault="009D67C1" w:rsidP="009D67C1" w:rsidR="009D67C1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682</w:t>
      </w:r>
      <w:r>
        <w:rPr>
          <w:szCs w:val="24"/>
        </w:rPr>
        <w:t>/2015-5</w:t>
      </w:r>
    </w:p>
    <w:p w:rsidRDefault="009D67C1" w:rsidP="009D67C1" w:rsidR="009D67C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9D67C1" w:rsidP="009D67C1" w:rsidR="009D67C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9D67C1" w:rsidP="009D67C1" w:rsidR="009D67C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9D67C1" w:rsidP="009D67C1" w:rsidR="009D67C1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LOVAC-KALNIK d.o.o., OIB: 84281163421 sa sjedištem u Kalnik 143, Kalnik</w:t>
      </w:r>
      <w:r>
        <w:t>, dana 27. siječnja 2016. godine</w:t>
      </w:r>
    </w:p>
    <w:p w:rsidRDefault="009D67C1" w:rsidP="009D67C1" w:rsidR="009D67C1">
      <w:pPr>
        <w:jc w:val="both"/>
      </w:pPr>
    </w:p>
    <w:p w:rsidRDefault="009D67C1" w:rsidP="009D67C1" w:rsidR="009D67C1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LOVAC-KALNIK d.o.o., OIB: 84281163421 sa sjedištem u Kalnik 143, Kalnik</w:t>
      </w:r>
      <w:r>
        <w:rPr>
          <w:szCs w:val="24"/>
        </w:rPr>
        <w:t>, s danom 27. siječnja 2016. u 14,00 sati.</w:t>
      </w:r>
    </w:p>
    <w:p w:rsidRDefault="009D67C1" w:rsidP="009D67C1" w:rsidR="009D67C1">
      <w:pPr>
        <w:jc w:val="both"/>
        <w:rPr>
          <w:szCs w:val="24"/>
        </w:rPr>
      </w:pPr>
    </w:p>
    <w:p w:rsidRDefault="009D67C1" w:rsidP="009D67C1" w:rsidR="009D67C1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LOVAC-KALNIK d.o.o., OIB: 84281163421 sa sjedištem u Kalnik 143, Kalnik.</w:t>
      </w:r>
    </w:p>
    <w:p w:rsidRDefault="009D67C1" w:rsidP="009D67C1" w:rsidR="009D67C1">
      <w:pPr>
        <w:jc w:val="both"/>
      </w:pPr>
    </w:p>
    <w:p w:rsidRDefault="009D67C1" w:rsidP="009D67C1" w:rsidR="009D67C1">
      <w:pPr>
        <w:jc w:val="both"/>
      </w:pPr>
      <w:r>
        <w:tab/>
        <w:t xml:space="preserve">III Za stečajnog upravitelja imenuje se </w:t>
      </w:r>
      <w:r>
        <w:t>Renato Sabljić, Zdenački zavoj 14, Zagreb, OIB: 74644810692.</w:t>
      </w:r>
    </w:p>
    <w:p w:rsidRDefault="009D67C1" w:rsidP="009D67C1" w:rsidR="009D67C1">
      <w:pPr>
        <w:jc w:val="both"/>
        <w:rPr>
          <w:color w:val="FF0000"/>
        </w:rPr>
      </w:pPr>
    </w:p>
    <w:p w:rsidRDefault="009D67C1" w:rsidP="009D67C1" w:rsidR="009D67C1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9D67C1" w:rsidP="009D67C1" w:rsidR="009D67C1">
      <w:pPr>
        <w:jc w:val="both"/>
        <w:rPr>
          <w:szCs w:val="24"/>
        </w:rPr>
      </w:pPr>
    </w:p>
    <w:p w:rsidRDefault="009D67C1" w:rsidP="009D67C1" w:rsidR="009D67C1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LOVAC-KALNIK d.o.o., OIB: 84281163421 sa sjedištem u Kalnik 143, Kalnik</w:t>
      </w:r>
      <w:r>
        <w:rPr>
          <w:szCs w:val="24"/>
        </w:rPr>
        <w:t>, bit će brisan iz sudskog registra.</w:t>
      </w: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9D67C1" w:rsidP="009D67C1" w:rsidR="009D67C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9D67C1" w:rsidP="009D67C1" w:rsidR="009D67C1">
      <w:pPr>
        <w:rPr>
          <w:szCs w:val="24"/>
        </w:rPr>
      </w:pPr>
      <w:r>
        <w:rPr>
          <w:szCs w:val="24"/>
        </w:rPr>
        <w:t xml:space="preserve">     </w:t>
      </w:r>
    </w:p>
    <w:p w:rsidRDefault="009D67C1" w:rsidP="009D67C1" w:rsidR="009D67C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9D67C1" w:rsidP="009D67C1" w:rsidR="009D67C1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9D67C1" w:rsidP="009D67C1" w:rsidR="009D67C1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9D67C1" w:rsidP="009D67C1" w:rsidR="009D67C1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9D67C1" w:rsidP="009D67C1" w:rsidR="009D67C1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9D67C1" w:rsidP="009D67C1" w:rsidR="009D67C1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rPr>
          <w:szCs w:val="24"/>
        </w:rPr>
      </w:pPr>
      <w:r>
        <w:rPr>
          <w:szCs w:val="24"/>
        </w:rPr>
        <w:t>DNA:</w:t>
      </w:r>
    </w:p>
    <w:p w:rsidRDefault="009D67C1" w:rsidP="009D67C1" w:rsidR="009D67C1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9D67C1" w:rsidP="009D67C1" w:rsidR="009D67C1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9D67C1" w:rsidP="009D67C1" w:rsidR="009D67C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LOVAC-KALNIK d.o.o., OIB: 84281163421 sa sjedištem u Kalnik 143, Kalnik</w:t>
      </w:r>
    </w:p>
    <w:p w:rsidRDefault="009D67C1" w:rsidP="009D67C1" w:rsidR="009D67C1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>Žarko Pavlina, Zagreb, Mlinovi 134, OIB: 16001657155</w:t>
      </w:r>
    </w:p>
    <w:p w:rsidRDefault="009D67C1" w:rsidP="009D67C1" w:rsidR="009D67C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9D67C1" w:rsidP="009D67C1" w:rsidR="009D67C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9D67C1" w:rsidP="009D67C1" w:rsidR="009D67C1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Renato Sabljić, Zdenački zavoj 14, Zagreb</w:t>
      </w:r>
    </w:p>
    <w:p w:rsidRDefault="009D67C1" w:rsidP="009D67C1" w:rsidR="009D67C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rPr>
          <w:szCs w:val="24"/>
        </w:rPr>
      </w:pPr>
    </w:p>
    <w:p w:rsidRDefault="009D67C1" w:rsidP="009D67C1" w:rsidR="009D67C1">
      <w:pPr>
        <w:rPr>
          <w:szCs w:val="24"/>
        </w:rPr>
      </w:pPr>
    </w:p>
    <w:p w:rsidRDefault="009D67C1" w:rsidP="009D67C1" w:rsidR="009D67C1"/>
    <w:p w:rsidRDefault="009D67C1" w:rsidP="009D67C1" w:rsidR="009D67C1"/>
    <w:p w:rsidRDefault="00DA0242" w:rsidP="009D67C1" w:rsidR="00DA0242" w:rsidRPr="009D67C1"/>
    <w:sectPr w:rsidSect="00EB0D4C" w:rsidR="00DA0242" w:rsidRPr="009D67C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7C1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D67C1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D67C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07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St-682/2015-4</izvorni_sadrzaj>
    <derivirana_varijabla naziv="DomainObject.Oznaka_1">St-682/2015-4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St-682/2015</izvorni_sadrzaj>
    <derivirana_varijabla naziv="DomainObject.Predmet.OznakaBroj_1">St-682/2015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LOVAC-KALNIK društvo s ograničenom odgovornošću za trgovinu i usluge</izvorni_sadrzaj>
    <derivirana_varijabla naziv="DomainObject.Predmet.ProtustrankaFormated_1">  LOVAC-KALNIK društvo s ograničenom odgovornošću za trgovinu i usluge</derivirana_varijabla>
  </DomainObject.Predmet.ProtustrankaFormated>
  <DomainObject.Predmet.ProtustrankaFormatedOIB>
    <izvorni_sadrzaj>  LOVAC-KALNIK društvo s ograničenom odgovornošću za trgovinu i usluge, OIB 84281163421</izvorni_sadrzaj>
    <derivirana_varijabla naziv="DomainObject.Predmet.ProtustrankaFormatedOIB_1">  LOVAC-KALNIK društvo s ograničenom odgovornošću za trgovinu i usluge, OIB 84281163421</derivirana_varijabla>
  </DomainObject.Predmet.ProtustrankaFormatedOIB>
  <DomainObject.Predmet.ProtustrankaFormatedWithAdress>
    <izvorni_sadrzaj> LOVAC-KALNIK društvo s ograničenom odgovornošću za trgovinu i usluge, Kalnik 143, 48267 Kalnik</izvorni_sadrzaj>
    <derivirana_varijabla naziv="DomainObject.Predmet.ProtustrankaFormatedWithAdress_1"> LOVAC-KALNIK društvo s ograničenom odgovornošću za trgovinu i usluge, Kalnik 143, 48267 Kalnik</derivirana_varijabla>
  </DomainObject.Predmet.ProtustrankaFormatedWithAdress>
  <DomainObject.Predmet.ProtustrankaFormatedWithAdressOIB>
    <izvorni_sadrzaj> LOVAC-KALNIK društvo s ograničenom odgovornošću za trgovinu i usluge, OIB 84281163421, Kalnik 143, 48267 Kalnik</izvorni_sadrzaj>
    <derivirana_varijabla naziv="DomainObject.Predmet.ProtustrankaFormatedWithAdressOIB_1"> LOVAC-KALNIK društvo s ograničenom odgovornošću za trgovinu i usluge, OIB 84281163421, Kalnik 143, 48267 Kalnik</derivirana_varijabla>
  </DomainObject.Predmet.ProtustrankaFormatedWithAdressOIB>
  <DomainObject.Predmet.ProtustrankaWithAdress>
    <izvorni_sadrzaj>LOVAC-KALNIK društvo s ograničenom odgovornošću za trgovinu i usluge Kalnik 143, 48267 Kalnik</izvorni_sadrzaj>
    <derivirana_varijabla naziv="DomainObject.Predmet.ProtustrankaWithAdress_1">LOVAC-KALNIK društvo s ograničenom odgovornošću za trgovinu i usluge Kalnik 143, 48267 Kalnik</derivirana_varijabla>
  </DomainObject.Predmet.ProtustrankaWithAdress>
  <DomainObject.Predmet.ProtustrankaWithAdressOIB>
    <izvorni_sadrzaj>LOVAC-KALNIK društvo s ograničenom odgovornošću za trgovinu i usluge, OIB 84281163421, Kalnik 143, 48267 Kalnik</izvorni_sadrzaj>
    <derivirana_varijabla naziv="DomainObject.Predmet.ProtustrankaWithAdressOIB_1">LOVAC-KALNIK društvo s ograničenom odgovornošću za trgovinu i usluge, OIB 84281163421, Kalnik 143, 48267 Kalnik</derivirana_varijabla>
  </DomainObject.Predmet.ProtustrankaWithAdressOIB>
  <DomainObject.Predmet.ProtustrankaNazivFormated>
    <izvorni_sadrzaj>LOVAC-KALNIK društvo s ograničenom odgovornošću za trgovinu i usluge</izvorni_sadrzaj>
    <derivirana_varijabla naziv="DomainObject.Predmet.ProtustrankaNazivFormated_1">LOVAC-KALNIK društvo s ograničenom odgovornošću za trgovinu i usluge</derivirana_varijabla>
  </DomainObject.Predmet.ProtustrankaNazivFormated>
  <DomainObject.Predmet.ProtustrankaNazivFormatedOIB>
    <izvorni_sadrzaj>LOVAC-KALNIK društvo s ograničenom odgovornošću za trgovinu i usluge, OIB 84281163421</izvorni_sadrzaj>
    <derivirana_varijabla naziv="DomainObject.Predmet.ProtustrankaNazivFormatedOIB_1">LOVAC-KALNIK društvo s ograničenom odgovornošću za trgovinu i usluge, OIB 84281163421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266972.07</izvorni_sadrzaj>
    <derivirana_varijabla naziv="DomainObject.Predmet.TrenutnaVrijednost_1">266972.07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LOVAC-KALNIK društvo s ograničenom odgovornošću za trgovinu i usluge</item>
    </izvorni_sadrzaj>
    <derivirana_varijabla naziv="DomainObject.Predmet.ProtuStrankaListFormated_1">
      <item>LOVAC-KALNIK društvo s ograničenom odgovornošću za trgovinu i usluge</item>
    </derivirana_varijabla>
  </DomainObject.Predmet.ProtuStrankaListFormated>
  <DomainObject.Predmet.ProtuStrankaListFormatedOIB>
    <izvorni_sadrzaj>
      <item>LOVAC-KALNIK društvo s ograničenom odgovornošću za trgovinu i usluge, OIB 84281163421</item>
    </izvorni_sadrzaj>
    <derivirana_varijabla naziv="DomainObject.Predmet.ProtuStrankaListFormatedOIB_1">
      <item>LOVAC-KALNIK društvo s ograničenom odgovornošću za trgovinu i usluge, OIB 84281163421</item>
    </derivirana_varijabla>
  </DomainObject.Predmet.ProtuStrankaListFormatedOIB>
  <DomainObject.Predmet.ProtuStrankaListFormatedWithAdress>
    <izvorni_sadrzaj>
      <item>LOVAC-KALNIK društvo s ograničenom odgovornošću za trgovinu i usluge, Kalnik 143, 48267 Kalnik</item>
    </izvorni_sadrzaj>
    <derivirana_varijabla naziv="DomainObject.Predmet.ProtuStrankaListFormatedWithAdress_1">
      <item>LOVAC-KALNIK društvo s ograničenom odgovornošću za trgovinu i usluge, Kalnik 143, 48267 Kalnik</item>
    </derivirana_varijabla>
  </DomainObject.Predmet.ProtuStrankaListFormatedWithAdress>
  <DomainObject.Predmet.ProtuStrankaListFormatedWithAdressOIB>
    <izvorni_sadrzaj>
      <item>LOVAC-KALNIK društvo s ograničenom odgovornošću za trgovinu i usluge, OIB 84281163421, Kalnik 143, 48267 Kalnik</item>
    </izvorni_sadrzaj>
    <derivirana_varijabla naziv="DomainObject.Predmet.ProtuStrankaListFormatedWithAdressOIB_1">
      <item>LOVAC-KALNIK društvo s ograničenom odgovornošću za trgovinu i usluge, OIB 84281163421, Kalnik 143, 48267 Kalnik</item>
    </derivirana_varijabla>
  </DomainObject.Predmet.ProtuStrankaListFormatedWithAdressOIB>
  <DomainObject.Predmet.ProtuStrankaListNazivFormated>
    <izvorni_sadrzaj>
      <item>LOVAC-KALNIK društvo s ograničenom odgovornošću za trgovinu i usluge</item>
    </izvorni_sadrzaj>
    <derivirana_varijabla naziv="DomainObject.Predmet.ProtuStrankaListNazivFormated_1">
      <item>LOVAC-KALNIK društvo s ograničenom odgovornošću za trgovinu i usluge</item>
    </derivirana_varijabla>
  </DomainObject.Predmet.ProtuStrankaListNazivFormated>
  <DomainObject.Predmet.ProtuStrankaListNazivFormatedOIB>
    <izvorni_sadrzaj>
      <item>LOVAC-KALNIK društvo s ograničenom odgovornošću za trgovinu i usluge, OIB 84281163421</item>
    </izvorni_sadrzaj>
    <derivirana_varijabla naziv="DomainObject.Predmet.ProtuStrankaListNazivFormatedOIB_1">
      <item>LOVAC-KALNIK društvo s ograničenom odgovornošću za trgovinu i usluge, OIB 84281163421</item>
    </derivirana_varijabla>
  </DomainObject.Predmet.ProtuStrankaListNazivFormatedOIB>
  <DomainObject.Predmet.OstaliListFormated>
    <izvorni_sadrzaj>
      <item>Sudski registar, Trgovački sud u Varaždinu</item>
      <item>Žarko Pavlina</item>
    </izvorni_sadrzaj>
    <derivirana_varijabla naziv="DomainObject.Predmet.OstaliListFormated_1">
      <item>Sudski registar, Trgovački sud u Varaždinu</item>
      <item>Žarko Pavlina</item>
    </derivirana_varijabla>
  </DomainObject.Predmet.OstaliListFormated>
  <DomainObject.Predmet.OstaliListFormatedOIB>
    <izvorni_sadrzaj>
      <item>Sudski registar, Trgovački sud u Varaždinu</item>
      <item>Žarko Pavlina, OIB 16001657155</item>
    </izvorni_sadrzaj>
    <derivirana_varijabla naziv="DomainObject.Predmet.OstaliListFormatedOIB_1">
      <item>Sudski registar, Trgovački sud u Varaždinu</item>
      <item>Žarko Pavlina, OIB 16001657155</item>
    </derivirana_varijabla>
  </DomainObject.Predmet.OstaliListFormatedOIB>
  <DomainObject.Predmet.OstaliListFormatedWithAdress>
    <izvorni_sadrzaj>
      <item>Sudski registar, Trgovački sud u Varaždinu</item>
      <item>Žarko Pavlina, Ruševac 17, 34000 Ruševac</item>
    </izvorni_sadrzaj>
    <derivirana_varijabla naziv="DomainObject.Predmet.OstaliListFormatedWithAdress_1">
      <item>Sudski registar, Trgovački sud u Varaždinu</item>
      <item>Žarko Pavlina, Ruševac 17, 34000 Ruševac</item>
    </derivirana_varijabla>
  </DomainObject.Predmet.OstaliListFormatedWithAdress>
  <DomainObject.Predmet.OstaliListFormatedWithAdressOIB>
    <izvorni_sadrzaj>
      <item>Sudski registar, Trgovački sud u Varaždinu</item>
      <item>Žarko Pavlina, OIB 16001657155, Ruševac 17, 34000 Ruševac</item>
    </izvorni_sadrzaj>
    <derivirana_varijabla naziv="DomainObject.Predmet.OstaliListFormatedWithAdressOIB_1">
      <item>Sudski registar, Trgovački sud u Varaždinu</item>
      <item>Žarko Pavlina, OIB 16001657155, Ruševac 17, 34000 Ruševac</item>
    </derivirana_varijabla>
  </DomainObject.Predmet.OstaliListFormatedWithAdressOIB>
  <DomainObject.Predmet.OstaliListNazivFormated>
    <izvorni_sadrzaj>
      <item>Sudski registar, Trgovački sud u Varaždinu</item>
      <item>Žarko Pavlina</item>
    </izvorni_sadrzaj>
    <derivirana_varijabla naziv="DomainObject.Predmet.OstaliListNazivFormated_1">
      <item>Sudski registar, Trgovački sud u Varaždinu</item>
      <item>Žarko Pavlina</item>
    </derivirana_varijabla>
  </DomainObject.Predmet.OstaliListNazivFormated>
  <DomainObject.Predmet.OstaliListNazivFormatedOIB>
    <izvorni_sadrzaj>
      <item>Sudski registar, Trgovački sud u Varaždinu</item>
      <item>Žarko Pavlina, OIB 16001657155</item>
    </izvorni_sadrzaj>
    <derivirana_varijabla naziv="DomainObject.Predmet.OstaliListNazivFormatedOIB_1">
      <item>Sudski registar, Trgovački sud u Varaždinu</item>
      <item>Žarko Pavlina, OIB 16001657155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St-682/2015-4</izvorni_sadrzaj>
    <derivirana_varijabla naziv="DomainObject.PoslovniBrojDokumenta_1">St-682/2015-4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LOVAC-KALNIK društvo s ograničenom odgovornošću za trgovinu i usluge</izvorni_sadrzaj>
    <derivirana_varijabla naziv="DomainObject.Predmet.ProtustrankaIDrugi_1">LOVAC-KALNIK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LOVAC-KALNIK društvo s ograničenom odgovornošću za trgovinu i usluge, OIB 84281163421, Kalnik 143, 48267 Kalnik</izvorni_sadrzaj>
    <derivirana_varijabla naziv="DomainObject.Predmet.ProtustrankaIDrugiAdressOIB_1">LOVAC-KALNIK društvo s ograničenom odgovornošću za trgovinu i usluge, OIB 84281163421, Kalnik 143,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LOVAC-KALNIK društvo s ograničenom odgovornošću za trgovinu i usluge</item>
      <item>Sudski registar, Trgovački sud u Varaždinu</item>
      <item>Žarko Pavlina</item>
    </izvorni_sadrzaj>
    <derivirana_varijabla naziv="DomainObject.Predmet.SudioniciListNaziv_1">
      <item>Financijska agencija</item>
      <item>LOVAC-KALNIK društvo s ograničenom odgovornošću za trgovinu i usluge</item>
      <item>Sudski registar, Trgovački sud u Varaždinu</item>
      <item>Žarko Pavlina</item>
    </derivirana_varijabla>
  </DomainObject.Predmet.SudioniciListNaziv>
  <DomainObject.Predmet.SudioniciListAdressOIB>
    <izvorni_sadrzaj>
      <item>Financijska agencija, OIB 85821130368, A. Cesarca 2,42000 Varaždin</item>
      <item>LOVAC-KALNIK društvo s ograničenom odgovornošću za trgovinu i usluge, OIB 84281163421, Kalnik 143,48267 Kalnik</item>
      <item>Sudski registar, Trgovački sud u Varaždinu</item>
      <item>Žarko Pavlina, OIB 16001657155, Ruševac 17,34000 Ruševac</item>
    </izvorni_sadrzaj>
    <derivirana_varijabla naziv="DomainObject.Predmet.SudioniciListAdressOIB_1">
      <item>Financijska agencija, OIB 85821130368, A. Cesarca 2,42000 Varaždin</item>
      <item>LOVAC-KALNIK društvo s ograničenom odgovornošću za trgovinu i usluge, OIB 84281163421, Kalnik 143,48267 Kalnik</item>
      <item>Sudski registar, Trgovački sud u Varaždinu</item>
      <item>Žarko Pavlina, OIB 16001657155, Ruševac 17,34000 Ruševac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92ADC-078D-4408-AA54-3BFFF9A9D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2784</properties:Characters>
  <properties:Lines>87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2016-01-27T10:53:00Z</cp:lastPrinted>
  <dcterms:modified xmlns:xsi="http://www.w3.org/2001/XMLSchema-instance" xsi:type="dcterms:W3CDTF">2016-01-27T10:53:00Z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St-682/2015-4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