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995c" w14:paraId="0a9995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A3124">
        <w:t>515</w:t>
      </w:r>
      <w:r w:rsidR="006171EA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71EA">
        <w:t xml:space="preserve">23.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125CB7">
        <w:t>KINE-</w:t>
      </w:r>
      <w:r w:rsidR="009A3124">
        <w:t>FILM, d.o.o., Zagreb, Al. Pomoraca 17 (OIB: 22569924353).</w:t>
      </w:r>
    </w:p>
    <w:p w:rsidRDefault="009A3124" w:rsidP="009A3124" w:rsidR="009A3124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A3124">
        <w:t xml:space="preserve">68.658,81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554F4">
        <w:t xml:space="preserve"> 23.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6F68"/>
    <w:rsid w:val="000D387C"/>
    <w:rsid w:val="000D4E82"/>
    <w:rsid w:val="00111057"/>
    <w:rsid w:val="00114EAD"/>
    <w:rsid w:val="00125CB7"/>
    <w:rsid w:val="00185571"/>
    <w:rsid w:val="00186AF0"/>
    <w:rsid w:val="001C718C"/>
    <w:rsid w:val="001E50FB"/>
    <w:rsid w:val="001F6933"/>
    <w:rsid w:val="00230A63"/>
    <w:rsid w:val="0023559C"/>
    <w:rsid w:val="00247B02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55C3A"/>
    <w:rsid w:val="004633A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71EA"/>
    <w:rsid w:val="00627F6A"/>
    <w:rsid w:val="006408A5"/>
    <w:rsid w:val="00657B8E"/>
    <w:rsid w:val="00693392"/>
    <w:rsid w:val="0073619E"/>
    <w:rsid w:val="007554F4"/>
    <w:rsid w:val="007574B5"/>
    <w:rsid w:val="007B5AFD"/>
    <w:rsid w:val="007D5A5D"/>
    <w:rsid w:val="007F12D4"/>
    <w:rsid w:val="008155EE"/>
    <w:rsid w:val="00842351"/>
    <w:rsid w:val="008613BD"/>
    <w:rsid w:val="00863025"/>
    <w:rsid w:val="00871F01"/>
    <w:rsid w:val="00910A89"/>
    <w:rsid w:val="00920CA0"/>
    <w:rsid w:val="009218D2"/>
    <w:rsid w:val="00940EB2"/>
    <w:rsid w:val="009419D8"/>
    <w:rsid w:val="00946FC6"/>
    <w:rsid w:val="00970E30"/>
    <w:rsid w:val="009758CA"/>
    <w:rsid w:val="009A3124"/>
    <w:rsid w:val="009F7F29"/>
    <w:rsid w:val="00A71431"/>
    <w:rsid w:val="00A84C69"/>
    <w:rsid w:val="00AC4528"/>
    <w:rsid w:val="00AD027A"/>
    <w:rsid w:val="00AF588F"/>
    <w:rsid w:val="00B1643E"/>
    <w:rsid w:val="00B8209B"/>
    <w:rsid w:val="00B8212C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8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8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KINE-FILM d.o.o. zastupanog po punomoćniku Ivan Kovačev</izvorni_sadrzaj>
    <derivirana_varijabla naziv="DomainObject.Predmet.ProtustrankaFormated_1">  KINE-FILM d.o.o. zastupanog po punomoćniku Ivan Kovačev</derivirana_varijabla>
  </DomainObject.Predmet.ProtustrankaFormated>
  <DomainObject.Predmet.ProtustrankaFormatedOIB>
    <izvorni_sadrzaj>  KINE-FILM d.o.o., OIB 22569924353 zastupanog po punomoćniku Ivan Kovačev</izvorni_sadrzaj>
    <derivirana_varijabla naziv="DomainObject.Predmet.ProtustrankaFormatedOIB_1">  KINE-FILM d.o.o., OIB 22569924353 zastupanog po punomoćniku Ivan Kovačev</derivirana_varijabla>
  </DomainObject.Predmet.ProtustrankaFormatedOIB>
  <DomainObject.Predmet.ProtustrankaFormatedWithAdress>
    <izvorni_sadrzaj> KINE-FILM d.o.o., Al. Pomoraca 17, 10000 Zagreb zastupanog po punomoćniku Ivan Kovačev</izvorni_sadrzaj>
    <derivirana_varijabla naziv="DomainObject.Predmet.ProtustrankaFormatedWithAdress_1"> KINE-FILM d.o.o., Al. Pomoraca 17, 10000 Zagreb zastupanog po punomoćniku Ivan Kovačev</derivirana_varijabla>
  </DomainObject.Predmet.ProtustrankaFormatedWithAdress>
  <DomainObject.Predmet.ProtustrankaFormatedWithAdressOIB>
    <izvorni_sadrzaj> KINE-FILM d.o.o., OIB 22569924353, Al. Pomoraca 17, 10000 Zagreb zastupanog po punomoćniku Ivan Kovačev</izvorni_sadrzaj>
    <derivirana_varijabla naziv="DomainObject.Predmet.ProtustrankaFormatedWithAdressOIB_1"> KINE-FILM d.o.o., OIB 22569924353, Al. Pomoraca 17, 10000 Zagreb zastupanog po punomoćniku Ivan Kovačev</derivirana_varijabla>
  </DomainObject.Predmet.ProtustrankaFormatedWithAdressOIB>
  <DomainObject.Predmet.ProtustrankaWithAdress>
    <izvorni_sadrzaj>KINE-FILM d.o.o. Al. Pomoraca 17, 10000 Zagreb</izvorni_sadrzaj>
    <derivirana_varijabla naziv="DomainObject.Predmet.ProtustrankaWithAdress_1">KINE-FILM d.o.o. Al. Pomoraca 17, 10000 Zagreb</derivirana_varijabla>
  </DomainObject.Predmet.ProtustrankaWithAdress>
  <DomainObject.Predmet.ProtustrankaWithAdressOIB>
    <izvorni_sadrzaj>KINE-FILM d.o.o., OIB 22569924353, Al. Pomoraca 17, 10000 Zagreb</izvorni_sadrzaj>
    <derivirana_varijabla naziv="DomainObject.Predmet.ProtustrankaWithAdressOIB_1">KINE-FILM d.o.o., OIB 22569924353, Al. Pomoraca 17, 10000 Zagreb</derivirana_varijabla>
  </DomainObject.Predmet.ProtustrankaWithAdressOIB>
  <DomainObject.Predmet.ProtustrankaNazivFormated>
    <izvorni_sadrzaj>KINE-FILM d.o.o.</izvorni_sadrzaj>
    <derivirana_varijabla naziv="DomainObject.Predmet.ProtustrankaNazivFormated_1">KINE-FILM d.o.o.</derivirana_varijabla>
  </DomainObject.Predmet.ProtustrankaNazivFormated>
  <DomainObject.Predmet.ProtustrankaNazivFormatedOIB>
    <izvorni_sadrzaj>KINE-FILM d.o.o., OIB 22569924353</izvorni_sadrzaj>
    <derivirana_varijabla naziv="DomainObject.Predmet.ProtustrankaNazivFormatedOIB_1">KINE-FILM d.o.o., OIB 22569924353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KINE-FILM d.o.o. zastupanog po punomoćniku Ivan Kovačev</item>
    </izvorni_sadrzaj>
    <derivirana_varijabla naziv="DomainObject.Predmet.ProtuStrankaListFormated_1">
      <item>KINE-FILM d.o.o. zastupanog po punomoćniku Ivan Kovačev</item>
    </derivirana_varijabla>
  </DomainObject.Predmet.ProtuStrankaListFormated>
  <DomainObject.Predmet.ProtuStrankaListFormatedOIB>
    <izvorni_sadrzaj>
      <item>KINE-FILM d.o.o., OIB 22569924353 zastupanog po punomoćniku Ivan Kovačev</item>
    </izvorni_sadrzaj>
    <derivirana_varijabla naziv="DomainObject.Predmet.ProtuStrankaListFormatedOIB_1">
      <item>KINE-FILM d.o.o., OIB 22569924353 zastupanog po punomoćniku Ivan Kovačev</item>
    </derivirana_varijabla>
  </DomainObject.Predmet.ProtuStrankaListFormatedOIB>
  <DomainObject.Predmet.ProtuStrankaListFormatedWithAdress>
    <izvorni_sadrzaj>
      <item>KINE-FILM d.o.o., Al. Pomoraca 17, 10000 Zagreb zastupanog po punomoćniku Ivan Kovačev</item>
    </izvorni_sadrzaj>
    <derivirana_varijabla naziv="DomainObject.Predmet.ProtuStrankaListFormatedWithAdress_1">
      <item>KINE-FILM d.o.o., Al. Pomoraca 17, 10000 Zagreb zastupanog po punomoćniku Ivan Kovačev</item>
    </derivirana_varijabla>
  </DomainObject.Predmet.ProtuStrankaListFormatedWithAdress>
  <DomainObject.Predmet.ProtuStrankaListFormatedWithAdressOIB>
    <izvorni_sadrzaj>
      <item>KINE-FILM d.o.o., OIB 22569924353, Al. Pomoraca 17, 10000 Zagreb zastupanog po punomoćniku Ivan Kovačev</item>
    </izvorni_sadrzaj>
    <derivirana_varijabla naziv="DomainObject.Predmet.ProtuStrankaListFormatedWithAdressOIB_1">
      <item>KINE-FILM d.o.o., OIB 22569924353, Al. Pomoraca 17, 10000 Zagreb zastupanog po punomoćniku Ivan Kovačev</item>
    </derivirana_varijabla>
  </DomainObject.Predmet.ProtuStrankaListFormatedWithAdressOIB>
  <DomainObject.Predmet.ProtuStrankaListNazivFormated>
    <izvorni_sadrzaj>
      <item>KINE-FILM d.o.o.</item>
    </izvorni_sadrzaj>
    <derivirana_varijabla naziv="DomainObject.Predmet.ProtuStrankaListNazivFormated_1">
      <item>KINE-FILM d.o.o.</item>
    </derivirana_varijabla>
  </DomainObject.Predmet.ProtuStrankaListNazivFormated>
  <DomainObject.Predmet.ProtuStrankaListNazivFormatedOIB>
    <izvorni_sadrzaj>
      <item>KINE-FILM d.o.o., OIB 22569924353</item>
    </izvorni_sadrzaj>
    <derivirana_varijabla naziv="DomainObject.Predmet.ProtuStrankaListNazivFormatedOIB_1">
      <item>KINE-FILM d.o.o., OIB 22569924353</item>
    </derivirana_varijabla>
  </DomainObject.Predmet.ProtuStrankaListNazivFormatedOIB>
  <DomainObject.Predmet.OstaliListFormated>
    <izvorni_sadrzaj>
      <item>Ivan Kovačev punomoćnik sudionika u postupku KINE-FILM d.o.o.</item>
    </izvorni_sadrzaj>
    <derivirana_varijabla naziv="DomainObject.Predmet.OstaliListFormated_1">
      <item>Ivan Kovačev punomoćnik sudionika u postupku KINE-FILM d.o.o.</item>
    </derivirana_varijabla>
  </DomainObject.Predmet.OstaliListFormated>
  <DomainObject.Predmet.OstaliListFormatedOIB>
    <izvorni_sadrzaj>
      <item>Ivan Kovačev, OIB 33079437929 punomoćnik sudionika u postupku KINE-FILM d.o.o.</item>
    </izvorni_sadrzaj>
    <derivirana_varijabla naziv="DomainObject.Predmet.OstaliListFormatedOIB_1">
      <item>Ivan Kovačev, OIB 33079437929 punomoćnik sudionika u postupku KINE-FILM d.o.o.</item>
    </derivirana_varijabla>
  </DomainObject.Predmet.OstaliListFormatedOIB>
  <DomainObject.Predmet.OstaliListFormatedWithAdress>
    <izvorni_sadrzaj>
      <item>Ivan Kovačev, Vladimira Varićaka 9, 10000 Zagreb punomoćnik sudionika u postupku KINE-FILM d.o.o.</item>
    </izvorni_sadrzaj>
    <derivirana_varijabla naziv="DomainObject.Predmet.OstaliListFormatedWithAdress_1">
      <item>Ivan Kovačev, Vladimira Varićaka 9, 10000 Zagreb punomoćnik sudionika u postupku KINE-FILM d.o.o.</item>
    </derivirana_varijabla>
  </DomainObject.Predmet.OstaliListFormatedWithAdress>
  <DomainObject.Predmet.OstaliListFormatedWithAdressOIB>
    <izvorni_sadrzaj>
      <item>Ivan Kovačev, OIB 33079437929, Vladimira Varićaka 9, 10000 Zagreb punomoćnik sudionika u postupku KINE-FILM d.o.o.</item>
    </izvorni_sadrzaj>
    <derivirana_varijabla naziv="DomainObject.Predmet.OstaliListFormatedWithAdressOIB_1">
      <item>Ivan Kovačev, OIB 33079437929, Vladimira Varićaka 9, 10000 Zagreb punomoćnik sudionika u postupku KINE-FILM d.o.o.</item>
    </derivirana_varijabla>
  </DomainObject.Predmet.OstaliListFormatedWithAdressOIB>
  <DomainObject.Predmet.OstaliListNazivFormated>
    <izvorni_sadrzaj>
      <item>Ivan Kovačev</item>
    </izvorni_sadrzaj>
    <derivirana_varijabla naziv="DomainObject.Predmet.OstaliListNazivFormated_1">
      <item>Ivan Kovačev</item>
    </derivirana_varijabla>
  </DomainObject.Predmet.OstaliListNazivFormated>
  <DomainObject.Predmet.OstaliListNazivFormatedOIB>
    <izvorni_sadrzaj>
      <item>Ivan Kovačev, OIB 33079437929</item>
    </izvorni_sadrzaj>
    <derivirana_varijabla naziv="DomainObject.Predmet.OstaliListNazivFormatedOIB_1">
      <item>Ivan Kovačev, OIB 33079437929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KINE-FILM d.o.o.</izvorni_sadrzaj>
    <derivirana_varijabla naziv="DomainObject.Predmet.ProtustrankaIDrugi_1">KINE-FILM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KINE-FILM d.o.o., OIB 22569924353, Al. Pomoraca 17, 10000 Zagreb</izvorni_sadrzaj>
    <derivirana_varijabla naziv="DomainObject.Predmet.ProtustrankaIDrugiAdressOIB_1">KINE-FILM d.o.o., OIB 22569924353, Al. Pomoraca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KINE-FILM d.o.o.</item>
      <item>Ivan Kovačev</item>
    </izvorni_sadrzaj>
    <derivirana_varijabla naziv="DomainObject.Predmet.SudioniciListNaziv_1">
      <item>FINA Regionalni centar Zagreb</item>
      <item>KINE-FILM d.o.o.</item>
      <item>Ivan Kovačev</item>
    </derivirana_varijabla>
  </DomainObject.Predmet.SudioniciListNaziv>
  <DomainObject.Predmet.SudioniciListAdressOIB>
    <izvorni_sadrzaj>
      <item>FINA Regionalni centar Zagreb, OIB 85821130368, Trg svibanjskih žrtava 1995. 1,10000 Zagreb</item>
      <item>KINE-FILM d.o.o., OIB 22569924353, Al. Pomoraca 17,10000 Zagreb</item>
      <item>Ivan Kovačev, OIB 33079437929, Vladimira Varićaka 9,10000 Zagreb</item>
    </izvorni_sadrzaj>
    <derivirana_varijabla naziv="DomainObject.Predmet.SudioniciListAdressOIB_1">
      <item>FINA Regionalni centar Zagreb, OIB 85821130368, Trg svibanjskih žrtava 1995. 1,10000 Zagreb</item>
      <item>KINE-FILM d.o.o., OIB 22569924353, Al. Pomoraca 17,10000 Zagreb</item>
      <item>Ivan Kovačev, OIB 33079437929, Vladimira Varićaka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22569924353</item>
      <item>, OIB 33079437929</item>
    </izvorni_sadrzaj>
    <derivirana_varijabla naziv="DomainObject.Predmet.SudioniciListNazivOIB_1">
      <item>, OIB 85821130368</item>
      <item>, OIB 22569924353</item>
      <item>, OIB 33079437929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1302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2016-02-23T11:20:00Z</dcterms:created>
  <dc:creator>ilukac</dc:creator>
  <cp:lastModifiedBy>Anita Ban</cp:lastModifiedBy>
  <cp:lastPrinted>2016-02-23T11:22:00Z</cp:lastPrinted>
  <dcterms:modified xmlns:xsi="http://www.w3.org/2001/XMLSchema-instance" xsi:type="dcterms:W3CDTF">2016-02-23T11:24:00Z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