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c249" w14:paraId="dbbc249" w:rsidRDefault="002A4F99" w:rsidP="002A4F99" w:rsidR="002A4F99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F99" w:rsidP="002A4F99" w:rsidR="002A4F99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2A4F99" w:rsidP="002A4F99" w:rsidR="002A4F99">
      <w:pPr>
        <w:rPr>
          <w:szCs w:val="24"/>
        </w:rPr>
      </w:pPr>
      <w:r>
        <w:rPr>
          <w:szCs w:val="24"/>
        </w:rPr>
        <w:t>Trgovački sud u Varaždinu</w:t>
      </w:r>
    </w:p>
    <w:p w:rsidRDefault="002A4F99" w:rsidP="002A4F99" w:rsidR="002A4F99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2A4F99" w:rsidP="002A4F99" w:rsidR="002A4F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St-400/2018-5</w:t>
      </w:r>
    </w:p>
    <w:p w:rsidRDefault="002A4F99" w:rsidP="002A4F99" w:rsidR="002A4F99">
      <w:pPr>
        <w:jc w:val="center"/>
        <w:rPr>
          <w:szCs w:val="24"/>
        </w:rPr>
      </w:pPr>
    </w:p>
    <w:p w:rsidRDefault="002A4F99" w:rsidP="002A4F99" w:rsidR="002A4F99">
      <w:pPr>
        <w:jc w:val="center"/>
        <w:rPr>
          <w:szCs w:val="24"/>
        </w:rPr>
      </w:pPr>
    </w:p>
    <w:p w:rsidRDefault="002A4F99" w:rsidP="002A4F99" w:rsidR="002A4F99">
      <w:pPr>
        <w:jc w:val="center"/>
        <w:rPr>
          <w:szCs w:val="24"/>
        </w:rPr>
      </w:pPr>
    </w:p>
    <w:p w:rsidRDefault="002A4F99" w:rsidP="002A4F99" w:rsidR="002A4F99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CRNI MAČAK d.o.o. Koprivnica, </w:t>
      </w:r>
      <w:proofErr w:type="spellStart"/>
      <w:r>
        <w:t>Čarda</w:t>
      </w:r>
      <w:proofErr w:type="spellEnd"/>
      <w:r>
        <w:t xml:space="preserve"> 60/A, OIB: 60815675131, dana 13. prosinca 2018., </w:t>
      </w:r>
    </w:p>
    <w:p w:rsidRDefault="002A4F99" w:rsidP="002A4F99" w:rsidR="002A4F99">
      <w:pPr>
        <w:jc w:val="both"/>
      </w:pPr>
    </w:p>
    <w:p w:rsidRDefault="002A4F99" w:rsidP="002A4F99" w:rsidR="002A4F9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CRNI MAČAK d.o.o. Koprivnica, </w:t>
      </w:r>
      <w:proofErr w:type="spellStart"/>
      <w:r>
        <w:t>Čarda</w:t>
      </w:r>
      <w:proofErr w:type="spellEnd"/>
      <w:r>
        <w:t xml:space="preserve"> 60/A, OIB: 60815675131</w:t>
      </w:r>
      <w:r>
        <w:rPr>
          <w:szCs w:val="24"/>
        </w:rPr>
        <w:t>, s danom 13. prosinca 2018. u 10,30sati.</w:t>
      </w:r>
    </w:p>
    <w:p w:rsidRDefault="002A4F99" w:rsidP="002A4F99" w:rsidR="002A4F99">
      <w:pPr>
        <w:ind w:hanging="705" w:left="1413"/>
        <w:jc w:val="both"/>
        <w:rPr>
          <w:szCs w:val="24"/>
        </w:rPr>
      </w:pPr>
    </w:p>
    <w:p w:rsidRDefault="002A4F99" w:rsidP="002A4F99" w:rsidR="002A4F99">
      <w:pPr>
        <w:ind w:hanging="705" w:left="1410"/>
        <w:jc w:val="both"/>
      </w:pPr>
      <w:r>
        <w:t>II</w:t>
      </w:r>
      <w:r>
        <w:tab/>
        <w:t xml:space="preserve">Za stečajnog upravitelja imenuje se Veljko </w:t>
      </w:r>
      <w:proofErr w:type="spellStart"/>
      <w:r>
        <w:t>Sredanović</w:t>
      </w:r>
      <w:proofErr w:type="spellEnd"/>
      <w:r>
        <w:t>, Čakovec, ZAVNOH-a 25, OIB: 26042027491.</w:t>
      </w:r>
    </w:p>
    <w:p w:rsidRDefault="002A4F99" w:rsidP="002A4F99" w:rsidR="002A4F99">
      <w:pPr>
        <w:ind w:hanging="705" w:left="1413"/>
        <w:jc w:val="both"/>
        <w:rPr>
          <w:szCs w:val="24"/>
        </w:rPr>
      </w:pPr>
    </w:p>
    <w:p w:rsidRDefault="002A4F99" w:rsidP="002A4F99" w:rsidR="002A4F99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CRNI MAČAK d.o.o. Koprivnica, </w:t>
      </w:r>
      <w:proofErr w:type="spellStart"/>
      <w:r>
        <w:t>Čarda</w:t>
      </w:r>
      <w:proofErr w:type="spellEnd"/>
      <w:r>
        <w:t xml:space="preserve"> 60/A, OIB: 60815675131.</w:t>
      </w:r>
    </w:p>
    <w:p w:rsidRDefault="002A4F99" w:rsidP="002A4F99" w:rsidR="002A4F99">
      <w:pPr>
        <w:ind w:hanging="705" w:left="1410"/>
        <w:jc w:val="both"/>
      </w:pPr>
    </w:p>
    <w:p w:rsidRDefault="002A4F99" w:rsidP="002A4F99" w:rsidR="002A4F99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2A4F99" w:rsidP="002A4F99" w:rsidR="002A4F99">
      <w:pPr>
        <w:jc w:val="both"/>
        <w:rPr>
          <w:szCs w:val="24"/>
        </w:rPr>
      </w:pPr>
    </w:p>
    <w:p w:rsidRDefault="002A4F99" w:rsidP="002A4F99" w:rsidR="002A4F99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CRNI MAČAK d.o.o. Koprivnica, </w:t>
      </w:r>
      <w:proofErr w:type="spellStart"/>
      <w:r>
        <w:t>Čarda</w:t>
      </w:r>
      <w:proofErr w:type="spellEnd"/>
      <w:r>
        <w:t xml:space="preserve"> 60/A, OIB: 60815675131,</w:t>
      </w:r>
      <w:r>
        <w:rPr>
          <w:szCs w:val="24"/>
        </w:rPr>
        <w:t xml:space="preserve"> bit će brisan iz sudskog registra.</w:t>
      </w:r>
    </w:p>
    <w:p w:rsidRDefault="002A4F99" w:rsidP="002A4F99" w:rsidR="002A4F99">
      <w:pPr>
        <w:jc w:val="center"/>
        <w:rPr>
          <w:szCs w:val="24"/>
        </w:rPr>
      </w:pPr>
    </w:p>
    <w:p w:rsidRDefault="002A4F99" w:rsidP="002A4F99" w:rsidR="002A4F9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10. listopada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2A4F99" w:rsidP="002A4F99" w:rsidR="002A4F99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jc w:val="center"/>
        <w:rPr>
          <w:szCs w:val="24"/>
        </w:rPr>
      </w:pPr>
      <w:r>
        <w:rPr>
          <w:szCs w:val="24"/>
        </w:rPr>
        <w:t>U Varaždinu 13. prosinca 2018.</w:t>
      </w:r>
    </w:p>
    <w:p w:rsidRDefault="002A4F99" w:rsidP="002A4F99" w:rsidR="002A4F99">
      <w:pPr>
        <w:jc w:val="center"/>
        <w:rPr>
          <w:szCs w:val="24"/>
        </w:rPr>
      </w:pPr>
    </w:p>
    <w:p w:rsidRDefault="002A4F99" w:rsidP="002A4F99" w:rsidR="002A4F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2A4F99" w:rsidP="002A4F99" w:rsidR="002A4F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2A4F99" w:rsidP="002A4F99" w:rsidR="002A4F99">
      <w:r>
        <w:tab/>
        <w:t>Uputa o pravnom lijeku:</w:t>
      </w:r>
    </w:p>
    <w:p w:rsidRDefault="002A4F99" w:rsidP="002A4F99" w:rsidR="002A4F99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A4F99" w:rsidP="002A4F99" w:rsidR="002A4F9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A4F99" w:rsidP="002A4F99" w:rsidR="002A4F9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A4F99" w:rsidP="002A4F99" w:rsidR="002A4F99">
      <w:pPr>
        <w:rPr>
          <w:szCs w:val="24"/>
        </w:rPr>
      </w:pPr>
    </w:p>
    <w:p w:rsidRDefault="002A4F99" w:rsidP="002A4F99" w:rsidR="002A4F99">
      <w:pPr>
        <w:rPr>
          <w:szCs w:val="24"/>
        </w:rPr>
      </w:pPr>
      <w:r>
        <w:rPr>
          <w:szCs w:val="24"/>
        </w:rPr>
        <w:t>DNA:</w:t>
      </w:r>
    </w:p>
    <w:p w:rsidRDefault="002A4F99" w:rsidP="002A4F99" w:rsidR="002A4F9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A4F99" w:rsidP="002A4F99" w:rsidR="002A4F99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2A4F99" w:rsidP="002A4F99" w:rsidR="002A4F99">
      <w:pPr>
        <w:numPr>
          <w:ilvl w:val="0"/>
          <w:numId w:val="47"/>
        </w:numPr>
        <w:jc w:val="both"/>
        <w:rPr>
          <w:szCs w:val="24"/>
        </w:rPr>
      </w:pPr>
      <w:r>
        <w:t xml:space="preserve">Dužnik - CRNI MAČAK d.o.o. Koprivnica, </w:t>
      </w:r>
      <w:proofErr w:type="spellStart"/>
      <w:r>
        <w:t>Čarda</w:t>
      </w:r>
      <w:proofErr w:type="spellEnd"/>
      <w:r>
        <w:t xml:space="preserve"> 60/A</w:t>
      </w:r>
    </w:p>
    <w:p w:rsidRDefault="002A4F99" w:rsidP="002A4F99" w:rsidR="002A4F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Anita </w:t>
      </w:r>
      <w:proofErr w:type="spellStart"/>
      <w:r>
        <w:rPr>
          <w:szCs w:val="24"/>
        </w:rPr>
        <w:t>Prstec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Torčec</w:t>
      </w:r>
      <w:proofErr w:type="spellEnd"/>
      <w:r>
        <w:rPr>
          <w:szCs w:val="24"/>
        </w:rPr>
        <w:t xml:space="preserve">, Koprivnička 21,48 322 </w:t>
      </w:r>
      <w:proofErr w:type="spellStart"/>
      <w:r>
        <w:rPr>
          <w:szCs w:val="24"/>
        </w:rPr>
        <w:t>Drnje</w:t>
      </w:r>
      <w:proofErr w:type="spellEnd"/>
    </w:p>
    <w:p w:rsidRDefault="002A4F99" w:rsidP="002A4F99" w:rsidR="002A4F99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2A4F99" w:rsidP="002A4F99" w:rsidR="002A4F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2A4F99" w:rsidP="002A4F99" w:rsidR="002A4F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Veljko </w:t>
      </w:r>
      <w:proofErr w:type="spellStart"/>
      <w:r>
        <w:rPr>
          <w:szCs w:val="24"/>
        </w:rPr>
        <w:t>Sredanović</w:t>
      </w:r>
      <w:proofErr w:type="spellEnd"/>
      <w:r>
        <w:rPr>
          <w:szCs w:val="24"/>
        </w:rPr>
        <w:t>, Čakovec, ZAVNOH-a 25</w:t>
      </w:r>
    </w:p>
    <w:p w:rsidRDefault="002A4F99" w:rsidP="002A4F99" w:rsidR="002A4F9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2A4F99" w:rsidR="00AE649C" w:rsidRPr="002A4F99"/>
    <w:sectPr w:rsidSect="0032366B" w:rsidR="00AE649C" w:rsidRPr="002A4F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263E6B08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F99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A4F9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A4F9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10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St-400/2018-5</izvorni_sadrzaj>
    <derivirana_varijabla naziv="DomainObject.Oznaka_1">St-400/2018-5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CRNI MAČAK društvo s ograničenom odgovornošću za ugostiteljstvo, trgovinu i usluge zastupanog po punomoćniku Anita Prstec</izvorni_sadrzaj>
    <derivirana_varijabla naziv="DomainObject.Predmet.ProtustrankaFormated_1">  CRNI MAČAK društvo s ograničenom odgovornošću za ugostiteljstvo, trgovinu i usluge zastupanog po punomoćniku Anita Prstec</derivirana_varijabla>
  </DomainObject.Predmet.ProtustrankaFormated>
  <DomainObject.Predmet.ProtustrankaFormatedOIB>
    <izvorni_sadrzaj>  CRNI MAČAK društvo s ograničenom odgovornošću za ugostiteljstvo, trgovinu i usluge, OIB 60815675131 zastupanog po punomoćniku Anita Prstec</izvorni_sadrzaj>
    <derivirana_varijabla naziv="DomainObject.Predmet.ProtustrankaFormatedOIB_1">  CRNI MAČAK društvo s ograničenom odgovornošću za ugostiteljstvo, trgovinu i usluge, OIB 60815675131 zastupanog po punomoćniku Anita Prstec</derivirana_varijabla>
  </DomainObject.Predmet.ProtustrankaFormatedOIB>
  <DomainObject.Predmet.ProtustrankaFormatedWithAdress>
    <izvorni_sadrzaj> CRNI MAČAK društvo s ograničenom odgovornošću za ugostiteljstvo, trgovinu i usluge, Čarda 60/A, 48000 Koprivnica zastupanog po punomoćniku Anita Prstec</izvorni_sadrzaj>
    <derivirana_varijabla naziv="DomainObject.Predmet.ProtustrankaFormatedWithAdress_1"> CRNI MAČAK društvo s ograničenom odgovornošću za ugostiteljstvo, trgovinu i usluge, Čarda 60/A, 48000 Koprivnica zastupanog po punomoćniku Anita Prstec</derivirana_varijabla>
  </DomainObject.Predmet.ProtustrankaFormatedWithAdress>
  <DomainObject.Predmet.ProtustrankaFormatedWithAdressOIB>
    <izvorni_sadrzaj> CRNI MAČAK društvo s ograničenom odgovornošću za ugostiteljstvo, trgovinu i usluge, OIB 60815675131, Čarda 60/A, 48000 Koprivnica zastupanog po punomoćniku Anita Prstec</izvorni_sadrzaj>
    <derivirana_varijabla naziv="DomainObject.Predmet.ProtustrankaFormatedWithAdressOIB_1"> CRNI MAČAK društvo s ograničenom odgovornošću za ugostiteljstvo, trgovinu i usluge, OIB 60815675131, Čarda 60/A, 48000 Koprivnica zastupanog po punomoćniku Anita Prstec</derivirana_varijabla>
  </DomainObject.Predmet.ProtustrankaFormatedWithAdressOIB>
  <DomainObject.Predmet.ProtustrankaWithAdress>
    <izvorni_sadrzaj>CRNI MAČAK društvo s ograničenom odgovornošću za ugostiteljstvo, trgovinu i usluge Čarda 60/A, 48000 Koprivnica</izvorni_sadrzaj>
    <derivirana_varijabla naziv="DomainObject.Predmet.ProtustrankaWithAdress_1">CRNI MAČAK društvo s ograničenom odgovornošću za ugostiteljstvo, trgovinu i usluge Čarda 60/A, 48000 Koprivnica</derivirana_varijabla>
  </DomainObject.Predmet.ProtustrankaWithAdress>
  <DomainObject.Predmet.ProtustrankaWithAdressOIB>
    <izvorni_sadrzaj>CRNI MAČAK društvo s ograničenom odgovornošću za ugostiteljstvo, trgovinu i usluge, OIB 60815675131, Čarda 60/A, 48000 Koprivnica</izvorni_sadrzaj>
    <derivirana_varijabla naziv="DomainObject.Predmet.ProtustrankaWithAdressOIB_1">CRNI MAČAK društvo s ograničenom odgovornošću za ugostiteljstvo, trgovinu i usluge, OIB 60815675131, Čarda 60/A, 48000 Koprivnica</derivirana_varijabla>
  </DomainObject.Predmet.ProtustrankaWithAdressOIB>
  <DomainObject.Predmet.ProtustrankaNazivFormated>
    <izvorni_sadrzaj>CRNI MAČAK društvo s ograničenom odgovornošću za ugostiteljstvo, trgovinu i usluge</izvorni_sadrzaj>
    <derivirana_varijabla naziv="DomainObject.Predmet.ProtustrankaNazivFormated_1">CRNI MAČAK društvo s ograničenom odgovornošću za ugostiteljstvo, trgovinu i usluge</derivirana_varijabla>
  </DomainObject.Predmet.ProtustrankaNazivFormated>
  <DomainObject.Predmet.ProtustrankaNazivFormatedOIB>
    <izvorni_sadrzaj>CRNI MAČAK društvo s ograničenom odgovornošću za ugostiteljstvo, trgovinu i usluge, OIB 60815675131</izvorni_sadrzaj>
    <derivirana_varijabla naziv="DomainObject.Predmet.ProtustrankaNazivFormatedOIB_1">CRNI MAČAK društvo s ograničenom odgovornošću za ugostiteljstvo, trgovinu i usluge, OIB 60815675131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100037.11</izvorni_sadrzaj>
    <derivirana_varijabla naziv="DomainObject.Predmet.TrenutnaVrijednost_1">100037.11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CRNI MAČAK društvo s ograničenom odgovornošću za ugostiteljstvo, trgovinu i usluge zastupanog po punomoćniku Anita Prstec</item>
    </izvorni_sadrzaj>
    <derivirana_varijabla naziv="DomainObject.Predmet.ProtuStrankaListFormated_1">
      <item>CRNI MAČAK društvo s ograničenom odgovornošću za ugostiteljstvo, trgovinu i usluge zastupanog po punomoćniku Anita Prstec</item>
    </derivirana_varijabla>
  </DomainObject.Predmet.ProtuStrankaListFormated>
  <DomainObject.Predmet.ProtuStrankaListFormatedOIB>
    <izvorni_sadrzaj>
      <item>CRNI MAČAK društvo s ograničenom odgovornošću za ugostiteljstvo, trgovinu i usluge, OIB 60815675131 zastupanog po punomoćniku Anita Prstec</item>
    </izvorni_sadrzaj>
    <derivirana_varijabla naziv="DomainObject.Predmet.ProtuStrankaListFormatedOIB_1">
      <item>CRNI MAČAK društvo s ograničenom odgovornošću za ugostiteljstvo, trgovinu i usluge, OIB 60815675131 zastupanog po punomoćniku Anita Prstec</item>
    </derivirana_varijabla>
  </DomainObject.Predmet.ProtuStrankaListFormatedOIB>
  <DomainObject.Predmet.ProtuStrankaListFormatedWithAdress>
    <izvorni_sadrzaj>
      <item>CRNI MAČAK društvo s ograničenom odgovornošću za ugostiteljstvo, trgovinu i usluge, Čarda 60/A, 48000 Koprivnica zastupanog po punomoćniku Anita Prstec</item>
    </izvorni_sadrzaj>
    <derivirana_varijabla naziv="DomainObject.Predmet.ProtuStrankaListFormatedWithAdress_1">
      <item>CRNI MAČAK društvo s ograničenom odgovornošću za ugostiteljstvo, trgovinu i usluge, Čarda 60/A, 48000 Koprivnica zastupanog po punomoćniku Anita Prstec</item>
    </derivirana_varijabla>
  </DomainObject.Predmet.ProtuStrankaListFormatedWithAdress>
  <DomainObject.Predmet.ProtuStrankaListFormatedWithAdressOIB>
    <izvorni_sadrzaj>
      <item>CRNI MAČAK društvo s ograničenom odgovornošću za ugostiteljstvo, trgovinu i usluge, OIB 60815675131, Čarda 60/A, 48000 Koprivnica zastupanog po punomoćniku Anita Prstec</item>
    </izvorni_sadrzaj>
    <derivirana_varijabla naziv="DomainObject.Predmet.ProtuStrankaListFormatedWithAdressOIB_1">
      <item>CRNI MAČAK društvo s ograničenom odgovornošću za ugostiteljstvo, trgovinu i usluge, OIB 60815675131, Čarda 60/A, 48000 Koprivnica zastupanog po punomoćniku Anita Prstec</item>
    </derivirana_varijabla>
  </DomainObject.Predmet.ProtuStrankaListFormatedWithAdressOIB>
  <DomainObject.Predmet.ProtuStrankaListNazivFormated>
    <izvorni_sadrzaj>
      <item>CRNI MAČAK društvo s ograničenom odgovornošću za ugostiteljstvo, trgovinu i usluge</item>
    </izvorni_sadrzaj>
    <derivirana_varijabla naziv="DomainObject.Predmet.ProtuStrankaListNazivFormated_1">
      <item>CRNI MAČAK društvo s ograničenom odgovornošću za ugostiteljstvo, trgovinu i usluge</item>
    </derivirana_varijabla>
  </DomainObject.Predmet.ProtuStrankaListNazivFormated>
  <DomainObject.Predmet.ProtuStrankaListNazivFormatedOIB>
    <izvorni_sadrzaj>
      <item>CRNI MAČAK društvo s ograničenom odgovornošću za ugostiteljstvo, trgovinu i usluge, OIB 60815675131</item>
    </izvorni_sadrzaj>
    <derivirana_varijabla naziv="DomainObject.Predmet.ProtuStrankaListNazivFormatedOIB_1">
      <item>CRNI MAČAK društvo s ograničenom odgovornošću za ugostiteljstvo, trgovinu i usluge, OIB 60815675131</item>
    </derivirana_varijabla>
  </DomainObject.Predmet.ProtuStrankaListNazivFormatedOIB>
  <DomainObject.Predmet.OstaliListFormated>
    <izvorni_sadrzaj>
      <item>Sudski registar</item>
      <item>Anita Prstec punomoćnica sudionika u postupku CRNI MAČAK društvo s ograničenom odgovornošću za ugostiteljstvo, trgovinu i usluge</item>
    </izvorni_sadrzaj>
    <derivirana_varijabla naziv="DomainObject.Predmet.OstaliListFormated_1">
      <item>Sudski registar</item>
      <item>Anita Prstec punomoćnica sudionika u postupku CRNI MAČAK društvo s ograničenom odgovornošću za ugostiteljstvo, trgovinu i usluge</item>
    </derivirana_varijabla>
  </DomainObject.Predmet.OstaliListFormated>
  <DomainObject.Predmet.OstaliListFormatedOIB>
    <izvorni_sadrzaj>
      <item>Sudski registar</item>
      <item>Anita Prstec, OIB 42585622330 punomoćnica sudionika u postupku CRNI MAČAK društvo s ograničenom odgovornošću za ugostiteljstvo, trgovinu i usluge</item>
    </izvorni_sadrzaj>
    <derivirana_varijabla naziv="DomainObject.Predmet.OstaliListFormatedOIB_1">
      <item>Sudski registar</item>
      <item>Anita Prstec, OIB 42585622330 punomoćnica sudionika u postupku CRNI MAČAK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Anita Prstec, Koprivnička Ulica 21, 48316 Torčec punomoćnica sudionika u postupku CRNI MAČAK društvo s ograničenom odgovornošću za ugostiteljstvo, trgovinu i usluge</item>
    </izvorni_sadrzaj>
    <derivirana_varijabla naziv="DomainObject.Predmet.OstaliListFormatedWithAdress_1">
      <item>Sudski registar</item>
      <item>Anita Prstec, Koprivnička Ulica 21, 48316 Torčec punomoćnica sudionika u postupku CRNI MAČAK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Anita Prstec, OIB 42585622330, Koprivnička Ulica 21, 48316 Torčec punomoćnica sudionika u postupku CRNI MAČAK društvo s ograničenom odgovornošću za ugostiteljstvo, trgovinu i usluge</item>
    </izvorni_sadrzaj>
    <derivirana_varijabla naziv="DomainObject.Predmet.OstaliListFormatedWithAdressOIB_1">
      <item>Sudski registar</item>
      <item>Anita Prstec, OIB 42585622330, Koprivnička Ulica 21, 48316 Torčec punomoćnica sudionika u postupku CRNI MAČAK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Anita Prstec</item>
    </izvorni_sadrzaj>
    <derivirana_varijabla naziv="DomainObject.Predmet.OstaliListNazivFormated_1">
      <item>Sudski registar</item>
      <item>Anita Prstec</item>
    </derivirana_varijabla>
  </DomainObject.Predmet.OstaliListNazivFormated>
  <DomainObject.Predmet.OstaliListNazivFormatedOIB>
    <izvorni_sadrzaj>
      <item>Sudski registar</item>
      <item>Anita Prstec, OIB 42585622330</item>
    </izvorni_sadrzaj>
    <derivirana_varijabla naziv="DomainObject.Predmet.OstaliListNazivFormatedOIB_1">
      <item>Sudski registar</item>
      <item>Anita Prstec, OIB 42585622330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St-400/2018-5</izvorni_sadrzaj>
    <derivirana_varijabla naziv="DomainObject.PoslovniBrojDokumenta_1">St-400/2018-5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CRNI MAČAK društvo s ograničenom odgovornošću za ugostiteljstvo, trgovinu i usluge</izvorni_sadrzaj>
    <derivirana_varijabla naziv="DomainObject.Predmet.ProtustrankaIDrugi_1">CRNI MAČAK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CRNI MAČAK društvo s ograničenom odgovornošću za ugostiteljstvo, trgovinu i usluge, OIB 60815675131, Čarda 60/A, 48000 Koprivnica</izvorni_sadrzaj>
    <derivirana_varijabla naziv="DomainObject.Predmet.ProtustrankaIDrugiAdressOIB_1">CRNI MAČAK društvo s ograničenom odgovornošću za ugostiteljstvo, trgovinu i usluge, OIB 60815675131, Čarda 60/A,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CRNI MAČAK društvo s ograničenom odgovornošću za ugostiteljstvo, trgovinu i usluge</item>
      <item>Sudski registar</item>
      <item>Anita Prstec</item>
    </izvorni_sadrzaj>
    <derivirana_varijabla naziv="DomainObject.Predmet.SudioniciListNaziv_1">
      <item>Financijska agencija</item>
      <item>CRNI MAČAK društvo s ograničenom odgovornošću za ugostiteljstvo, trgovinu i usluge</item>
      <item>Sudski registar</item>
      <item>Anita Prstec</item>
    </derivirana_varijabla>
  </DomainObject.Predmet.SudioniciListNaziv>
  <DomainObject.Predmet.SudioniciListAdressOIB>
    <izvorni_sadrzaj>
      <item>Financijska agencija, OIB 85821130368, A. Cesarca 2,42000 Varaždin</item>
      <item>CRNI MAČAK društvo s ograničenom odgovornošću za ugostiteljstvo, trgovinu i usluge, OIB 60815675131, Čarda 60/A,48000 Koprivnica</item>
      <item>Sudski registar</item>
      <item>Anita Prstec, OIB 42585622330, Koprivnička Ulica 21,48316 Torčec</item>
    </izvorni_sadrzaj>
    <derivirana_varijabla naziv="DomainObject.Predmet.SudioniciListAdressOIB_1">
      <item>Financijska agencija, OIB 85821130368, A. Cesarca 2,42000 Varaždin</item>
      <item>CRNI MAČAK društvo s ograničenom odgovornošću za ugostiteljstvo, trgovinu i usluge, OIB 60815675131, Čarda 60/A,48000 Koprivnica</item>
      <item>Sudski registar</item>
      <item>Anita Prstec, OIB 42585622330, Koprivnička Ulica 21,48316 Torčec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B4F6E-D3FD-4B08-AD01-0F266E58B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2801</properties:Characters>
  <properties:Lines>85</properties:Lines>
  <properties:Paragraphs>32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2018-12-13T09:36:00Z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