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cb74" w14:paraId="075cb74" w:rsidRDefault="009D4E11" w:rsidP="00910611" w:rsidR="009D4E1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4E11" w:rsidP="00910611" w:rsidR="009D4E11">
      <w:r>
        <w:rPr>
          <w:rFonts w:eastAsia="MS Mincho"/>
        </w:rPr>
        <w:t xml:space="preserve">   REPUBLIKA HRVATSKA</w:t>
      </w:r>
    </w:p>
    <w:p w:rsidRDefault="009D4E11" w:rsidP="00910611" w:rsidR="009D4E11">
      <w:r>
        <w:rPr>
          <w:rFonts w:eastAsia="MS Mincho"/>
        </w:rPr>
        <w:t>TRGOVAČKI SUD U RIJECI</w:t>
      </w:r>
    </w:p>
    <w:p w:rsidRDefault="009D4E11" w:rsidR="009D4E11" w:rsidRPr="00910611">
      <w:pPr>
        <w:rPr>
          <w:rFonts w:eastAsia="MS Mincho"/>
        </w:rPr>
      </w:pPr>
      <w:r>
        <w:rPr>
          <w:rFonts w:eastAsia="MS Mincho"/>
        </w:rPr>
        <w:t xml:space="preserve">       Rijeka, Zadarska 1 i 3</w:t>
      </w:r>
    </w:p>
    <w:p w:rsidRDefault="009D4E11" w:rsidP="00910611" w:rsidR="009D4E11"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6B6EF4" w:rsidRPr="006B6EF4">
        <w:rPr>
          <w:b/>
        </w:rPr>
        <w:t>DIVA STAR, usluge uljepšavanja, jednostavno društvo s ograničenom odgovornošću, Opatija, Maršala Tita 166/A, OIB 72693967513</w:t>
      </w:r>
      <w:r w:rsidR="00405479" w:rsidRPr="00405479">
        <w:t xml:space="preserve">, dana </w:t>
      </w:r>
      <w:r w:rsidR="006B6EF4">
        <w:t>14. lipnja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6B6EF4" w:rsidRPr="006B6EF4">
        <w:rPr>
          <w:b/>
        </w:rPr>
        <w:t>DIVA STAR, usluge uljepšavanja, jednostavno društvo s ograničenom odgovornošću, Opatija, Maršala Tita 166/A, OIB 72693967513</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9D4E11">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B6EF4">
        <w:rPr>
          <w:b/>
          <w:bCs/>
        </w:rPr>
        <w:t>Mladen Novaković, Pula, Štinjan, Valižerka 44, OIB 28857584241</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6B6EF4" w:rsidRPr="006B6EF4">
        <w:rPr>
          <w:b/>
        </w:rPr>
        <w:t>DIVA STAR, usluge uljepšavanja, jednostavno društvo s ograničenom odgovornošću, Opatija, Maršala Tita 166/A, OIB 72693967513</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6B6EF4" w:rsidP="006B6EF4" w:rsidR="006B6EF4" w:rsidRPr="006B6EF4">
      <w:pPr>
        <w:jc w:val="both"/>
      </w:pPr>
      <w:r w:rsidRPr="006B6EF4">
        <w:tab/>
        <w:t xml:space="preserve">Financijska agencija, Regionalni centar Rijeka podnijela je ovome 03. siječnja 2018. prijedlog za otvaranje stečajnog postupka nad dužnikom DIVA STAR, usluge uljepšavanja, jednostavno društvo s ograničenom odgovornošću, Opatija, Maršala Tita 166/A, OIB 72693967513 (dalje: dužnik) temeljem čl.110. st.1. Stečajnog zakona (Narodne novine, broj 71/15 i 104/17, dalje: SZ-a). </w:t>
      </w:r>
    </w:p>
    <w:p w:rsidRDefault="006B6EF4" w:rsidP="006B6EF4" w:rsidR="006B6EF4" w:rsidRPr="006B6EF4">
      <w:pPr>
        <w:jc w:val="both"/>
      </w:pPr>
      <w:r w:rsidRPr="006B6EF4">
        <w:tab/>
        <w:t>Predlagatelj je u prijedlogu naveo da dužnik na dan 28. prosinca 2017. godine u Očevidniku redoslijeda osnova za plaćanje ima evidentirane neizvršene osnove za plaćanje u neprekinutom razdoblju od 189 dana u ukupnom iznosu 86.774,09 kn u koji iznos je uračunata i kamata i naknada Financijske agencije za provedbe ovrhe, da dužnik ima dva zaposlenika.</w:t>
      </w:r>
    </w:p>
    <w:p w:rsidRDefault="006B6EF4" w:rsidP="006B6EF4" w:rsidR="006B6EF4" w:rsidRPr="006B6EF4">
      <w:pPr>
        <w:jc w:val="both"/>
      </w:pPr>
      <w:r w:rsidRPr="006B6EF4">
        <w:lastRenderedPageBreak/>
        <w:tab/>
        <w:t xml:space="preserve">Rješenjem poslovni broj St-3/18-4 od 15. veljače 2018. godine pokrenut je prethodni postupak radi utvrđivanja pretpostavki za otvaranje stečajnog postupka nad dužnikom te je naloženo osobi ovlaštenoj za zastupanje dužnika Sandri Latin, Šilo, Braće Franulić 9,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B6EF4" w:rsidP="006B6EF4" w:rsidR="006B6EF4" w:rsidRPr="006B6EF4">
      <w:pPr>
        <w:jc w:val="both"/>
      </w:pPr>
      <w:r w:rsidRPr="006B6EF4">
        <w:tab/>
        <w:t xml:space="preserve">U prethodnom postupku sud je saslušao zastupnika dužnika po zakonu, te utvrdio da se dužnik do prosinca 2017. godine bavio pružanjem usluga uljepšavanja u unajmljenom prostoru trgovačkog centra Slatina u Opatiji.  </w:t>
      </w:r>
    </w:p>
    <w:p w:rsidRDefault="006B6EF4" w:rsidP="006B6EF4" w:rsidR="006B6EF4" w:rsidRPr="006B6EF4">
      <w:pPr>
        <w:jc w:val="both"/>
      </w:pPr>
      <w:r w:rsidRPr="006B6EF4">
        <w:tab/>
        <w:t>Na upit suda, zastupnica dužnika po zakonu navela je da dužnik osim stola za pedikuru i manikuru nema druge imovine. Solarij nabavne vrijednosti cca 20.000,00 kn dužnik je zbog neplaćanja zakupnine predao vlasniku prostora, kao i sav uređeni prostor.</w:t>
      </w:r>
    </w:p>
    <w:p w:rsidRDefault="006B6EF4" w:rsidP="006B6EF4" w:rsidR="006B6EF4" w:rsidRPr="006B6EF4">
      <w:pPr>
        <w:jc w:val="both"/>
      </w:pPr>
      <w:r w:rsidRPr="006B6EF4">
        <w:tab/>
        <w:t xml:space="preserve">Do završetka prethodnog postupka kod dužnika je utvrđeno postojanje stečajnog razloga iz čl.6. Stečajnog zakona, a to je nesposobnost za plaćanje. </w:t>
      </w:r>
    </w:p>
    <w:p w:rsidRDefault="006B6EF4" w:rsidP="006B6EF4" w:rsidR="006B6EF4" w:rsidRPr="006B6EF4">
      <w:pPr>
        <w:jc w:val="both"/>
      </w:pPr>
      <w:r w:rsidRPr="006B6EF4">
        <w:tab/>
        <w:t xml:space="preserve">Naime, prema Očevidniku redoslijeda osnova za plaćanje na dan 03. svibnja 2018. godine dužnik ima evidentirane neizvršene osnove za plaćanje u razdoblju dužem od 60 dana u ukupnom iznosu 120.619,02 kn. </w:t>
      </w:r>
    </w:p>
    <w:p w:rsidRDefault="006B6EF4" w:rsidP="006B6EF4" w:rsidR="006B6EF4" w:rsidRPr="006B6EF4">
      <w:pPr>
        <w:jc w:val="both"/>
      </w:pPr>
      <w:r w:rsidRPr="006B6EF4">
        <w:tab/>
        <w:t xml:space="preserve">Obzirom da je u prethodnom postupku utvrđeno postojanje stečajnog razloga, kao i činjenica nedostatnosti dužnikove imovine za namirenje troškova stečajnog postupka, sud je pozvao osobe koje imaju pravni interes za provedbu stečajnog postupka na uplatu predujma za namirenje troškova stečajnog postupka u iznosu 25.000,00 kn. </w:t>
      </w:r>
    </w:p>
    <w:p w:rsidRDefault="006B6EF4" w:rsidP="006B6EF4" w:rsidR="006B6EF4" w:rsidRPr="006B6EF4">
      <w:pPr>
        <w:jc w:val="both"/>
      </w:pPr>
      <w:r w:rsidRPr="006B6EF4">
        <w:tab/>
        <w:t>Strukturu troškova čine: nagrada za rad stečajnom upravitelju u bruto iznosu 10.000,00 kn, troškovi knjigovodstva u iznosu 12.000,00 kn, izrada pečata i bankovne usluge u iznosu 3.000,00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B6EF4">
        <w:t>03.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B6EF4">
        <w:t>25.000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6B6EF4">
        <w:t>03.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w:t>
      </w:r>
      <w:r w:rsidRPr="00D94E39">
        <w:lastRenderedPageBreak/>
        <w:t>smislu čl.132.st.1. SZ-a, te kako predujam za namirenje troškova</w:t>
      </w:r>
      <w:r w:rsidR="00A8604D">
        <w:t xml:space="preserve"> prethodnog i </w:t>
      </w:r>
      <w:r w:rsidRPr="00D94E39">
        <w:t xml:space="preserve"> otvorenog stečajnog postupka nije uplaćen u roku određenom rješenjem od </w:t>
      </w:r>
      <w:r w:rsidR="006B6EF4">
        <w:t>03.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6B6EF4">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B6EF4">
        <w:rPr>
          <w:bCs/>
        </w:rPr>
        <w:t>14. lipnja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DA775B" w:rsidR="008B0102" w:rsidRPr="00D7519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r w:rsidR="00013071">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4E11">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6B6EF4">
      <w:t>3/18-9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4E11"/>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9D4E11"/>
    <w:rPr>
      <w:color w:val="808080"/>
      <w:bdr w:space="0" w:sz="0" w:color="auto" w:val="none"/>
      <w:shd w:fill="auto" w:color="auto" w:val="clear"/>
    </w:rPr>
  </w:style>
  <w:style w:customStyle="true" w:styleId="eSPISCCParagraphDefaultFont" w:type="character">
    <w:name w:val="eSPIS_CC_Paragraph Default Font"/>
    <w:basedOn w:val="Zadanifontodlomka"/>
    <w:rsid w:val="009D4E1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4E11"/>
    <w:rPr>
      <w:b/>
      <w:bdr w:space="0" w:sz="0" w:color="auto" w:val="none"/>
      <w:shd w:fill="FFFFCC" w:color="auto" w:val="clear"/>
      <w:lang w:val="hr-HR"/>
    </w:rPr>
  </w:style>
  <w:style w:customStyle="true" w:styleId="PozadinaSvijetloCrvena" w:type="character">
    <w:name w:val="Pozadina_SvijetloCrvena"/>
    <w:basedOn w:val="eSPISCCParagraphDefaultFont"/>
    <w:rsid w:val="009D4E1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4E1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9D4E11"/>
    <w:rPr>
      <w:color w:val="808080"/>
      <w:bdr w:color="auto" w:space="0" w:sz="0" w:val="none"/>
      <w:shd w:color="auto" w:fill="auto" w:val="clear"/>
    </w:rPr>
  </w:style>
  <w:style w:customStyle="1" w:styleId="eSPISCCParagraphDefaultFont" w:type="character">
    <w:name w:val="eSPIS_CC_Paragraph Default Font"/>
    <w:basedOn w:val="Zadanifontodlomka"/>
    <w:rsid w:val="009D4E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4E11"/>
    <w:rPr>
      <w:b/>
      <w:bdr w:color="auto" w:space="0" w:sz="0" w:val="none"/>
      <w:shd w:color="auto" w:fill="FFFFCC" w:val="clear"/>
      <w:lang w:val="hr-HR"/>
    </w:rPr>
  </w:style>
  <w:style w:customStyle="1" w:styleId="PozadinaSvijetloCrvena" w:type="character">
    <w:name w:val="Pozadina_SvijetloCrvena"/>
    <w:basedOn w:val="eSPISCCParagraphDefaultFont"/>
    <w:rsid w:val="009D4E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4E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St-3/2018</izvorni_sadrzaj>
    <derivirana_varijabla naziv="DomainObject.Predmet.OznakaBroj_1">St-3/2018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STAR j.d.o.o.</izvorni_sadrzaj>
    <derivirana_varijabla naziv="DomainObject.Predmet.ProtustrankaFormated_1">  DIVA STAR j.d.o.o.</derivirana_varijabla>
  </DomainObject.Predmet.ProtustrankaFormated>
  <DomainObject.Predmet.ProtustrankaFormatedOIB>
    <izvorni_sadrzaj>  DIVA STAR j.d.o.o., OIB 72693967513</izvorni_sadrzaj>
    <derivirana_varijabla naziv="DomainObject.Predmet.ProtustrankaFormatedOIB_1">  DIVA STAR j.d.o.o., OIB 72693967513</derivirana_varijabla>
  </DomainObject.Predmet.ProtustrankaFormatedOIB>
  <DomainObject.Predmet.ProtustrankaFormatedWithAdress>
    <izvorni_sadrzaj> DIVA STAR j.d.o.o., Maršala Tita 166a, 51410 Opatija</izvorni_sadrzaj>
    <derivirana_varijabla naziv="DomainObject.Predmet.ProtustrankaFormatedWithAdress_1"> DIVA STAR j.d.o.o., Maršala Tita 166a, 51410 Opatija</derivirana_varijabla>
  </DomainObject.Predmet.ProtustrankaFormatedWithAdress>
  <DomainObject.Predmet.ProtustrankaFormatedWithAdressOIB>
    <izvorni_sadrzaj> DIVA STAR j.d.o.o., OIB 72693967513, Maršala Tita 166a, 51410 Opatija</izvorni_sadrzaj>
    <derivirana_varijabla naziv="DomainObject.Predmet.ProtustrankaFormatedWithAdressOIB_1"> DIVA STAR j.d.o.o., OIB 72693967513, Maršala Tita 166a, 51410 Opatija</derivirana_varijabla>
  </DomainObject.Predmet.ProtustrankaFormatedWithAdressOIB>
  <DomainObject.Predmet.ProtustrankaWithAdress>
    <izvorni_sadrzaj>DIVA STAR j.d.o.o. Maršala Tita 166a, 51410 Opatija</izvorni_sadrzaj>
    <derivirana_varijabla naziv="DomainObject.Predmet.ProtustrankaWithAdress_1">DIVA STAR j.d.o.o. Maršala Tita 166a, 51410 Opatija</derivirana_varijabla>
  </DomainObject.Predmet.ProtustrankaWithAdress>
  <DomainObject.Predmet.ProtustrankaWithAdressOIB>
    <izvorni_sadrzaj>DIVA STAR j.d.o.o., OIB 72693967513, Maršala Tita 166a, 51410 Opatija</izvorni_sadrzaj>
    <derivirana_varijabla naziv="DomainObject.Predmet.ProtustrankaWithAdressOIB_1">DIVA STAR j.d.o.o., OIB 72693967513, Maršala Tita 166a, 51410 Opatija</derivirana_varijabla>
  </DomainObject.Predmet.ProtustrankaWithAdressOIB>
  <DomainObject.Predmet.ProtustrankaNazivFormated>
    <izvorni_sadrzaj>DIVA STAR j.d.o.o.</izvorni_sadrzaj>
    <derivirana_varijabla naziv="DomainObject.Predmet.ProtustrankaNazivFormated_1">DIVA STAR j.d.o.o.</derivirana_varijabla>
  </DomainObject.Predmet.ProtustrankaNazivFormated>
  <DomainObject.Predmet.ProtustrankaNazivFormatedOIB>
    <izvorni_sadrzaj>DIVA STAR j.d.o.o., OIB 72693967513</izvorni_sadrzaj>
    <derivirana_varijabla naziv="DomainObject.Predmet.ProtustrankaNazivFormatedOIB_1">DIVA STAR j.d.o.o., OIB 72693967513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DIVA STAR j.d.o.o.</item>
    </izvorni_sadrzaj>
    <derivirana_varijabla naziv="DomainObject.Predmet.ProtuStrankaListFormated_1">
      <item>DIVA STAR j.d.o.o.</item>
    </derivirana_varijabla>
  </DomainObject.Predmet.ProtuStrankaListFormated>
  <DomainObject.Predmet.ProtuStrankaListFormatedOIB>
    <izvorni_sadrzaj>
      <item>DIVA STAR j.d.o.o., OIB 72693967513</item>
    </izvorni_sadrzaj>
    <derivirana_varijabla naziv="DomainObject.Predmet.ProtuStrankaListFormatedOIB_1">
      <item>DIVA STAR j.d.o.o., OIB 72693967513</item>
    </derivirana_varijabla>
  </DomainObject.Predmet.ProtuStrankaListFormatedOIB>
  <DomainObject.Predmet.ProtuStrankaListFormatedWithAdress>
    <izvorni_sadrzaj>
      <item>DIVA STAR j.d.o.o., Maršala Tita 166a, 51410 Opatija</item>
    </izvorni_sadrzaj>
    <derivirana_varijabla naziv="DomainObject.Predmet.ProtuStrankaListFormatedWithAdress_1">
      <item>DIVA STAR j.d.o.o., Maršala Tita 166a, 51410 Opatija</item>
    </derivirana_varijabla>
  </DomainObject.Predmet.ProtuStrankaListFormatedWithAdress>
  <DomainObject.Predmet.ProtuStrankaListFormatedWithAdressOIB>
    <izvorni_sadrzaj>
      <item>DIVA STAR j.d.o.o., OIB 72693967513, Maršala Tita 166a, 51410 Opatija</item>
    </izvorni_sadrzaj>
    <derivirana_varijabla naziv="DomainObject.Predmet.ProtuStrankaListFormatedWithAdressOIB_1">
      <item>DIVA STAR j.d.o.o., OIB 72693967513, Maršala Tita 166a, 51410 Opatija</item>
    </derivirana_varijabla>
  </DomainObject.Predmet.ProtuStrankaListFormatedWithAdressOIB>
  <DomainObject.Predmet.ProtuStrankaListNazivFormated>
    <izvorni_sadrzaj>
      <item>DIVA STAR j.d.o.o.</item>
    </izvorni_sadrzaj>
    <derivirana_varijabla naziv="DomainObject.Predmet.ProtuStrankaListNazivFormated_1">
      <item>DIVA STAR j.d.o.o.</item>
    </derivirana_varijabla>
  </DomainObject.Predmet.ProtuStrankaListNazivFormated>
  <DomainObject.Predmet.ProtuStrankaListNazivFormatedOIB>
    <izvorni_sadrzaj>
      <item>DIVA STAR j.d.o.o., OIB 72693967513</item>
    </izvorni_sadrzaj>
    <derivirana_varijabla naziv="DomainObject.Predmet.ProtuStrankaListNazivFormatedOIB_1">
      <item>DIVA STAR j.d.o.o., OIB 72693967513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DIVA STAR j.d.o.o.</izvorni_sadrzaj>
    <derivirana_varijabla naziv="DomainObject.Predmet.ProtustrankaIDrugi_1">DIVA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DIVA STAR j.d.o.o., OIB 72693967513, Maršala Tita 166a, 51410 Opatija</izvorni_sadrzaj>
    <derivirana_varijabla naziv="DomainObject.Predmet.ProtustrankaIDrugiAdressOIB_1">DIVA STAR j.d.o.o., OIB 72693967513, Maršala Tita 166a,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DIVA STAR j.d.o.o.</item>
    </izvorni_sadrzaj>
    <derivirana_varijabla naziv="DomainObject.Predmet.SudioniciListNaziv_1">
      <item>FINA  Rijeka</item>
      <item>DIVA STAR j.d.o.o.</item>
    </derivirana_varijabla>
  </DomainObject.Predmet.SudioniciListNaziv>
  <DomainObject.Predmet.SudioniciListAdressOIB>
    <izvorni_sadrzaj>
      <item>FINA  Rijeka, OIB 85821130368, Frana Kurelca 8,51000 Rijeka</item>
      <item>DIVA STAR j.d.o.o., OIB 72693967513, Maršala Tita 166a,51410 Opatija</item>
    </izvorni_sadrzaj>
    <derivirana_varijabla naziv="DomainObject.Predmet.SudioniciListAdressOIB_1">
      <item>FINA  Rijeka, OIB 85821130368, Frana Kurelca 8,51000 Rijeka</item>
      <item>DIVA STAR j.d.o.o., OIB 72693967513, Maršala Tita 166a,51410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72693967513</item>
    </izvorni_sadrzaj>
    <derivirana_varijabla naziv="DomainObject.Predmet.SudioniciListNazivOIB_1">
      <item>, OIB 85821130368</item>
      <item>, OIB 72693967513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72983-8168-4BC2-9529-F09E03EF5D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5480</properties:Characters>
  <properties:Lines>110</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2018-06-14T06:22:00Z</dcterms:created>
  <dc:creator>dcmelik</dc:creator>
  <cp:lastModifiedBy>Jasna Radulović</cp:lastModifiedBy>
  <cp:lastPrinted>2018-05-30T07:57:00Z</cp:lastPrinted>
  <dcterms:modified xmlns:xsi="http://www.w3.org/2001/XMLSchema-instance" xsi:type="dcterms:W3CDTF">2018-06-14T06:25:00Z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(3-18 NOVO SZ-15. ČL.132.docx)</vt:lpwstr>
  </prop:property>
  <prop:property name="CC_coloring" pid="4" fmtid="{D5CDD505-2E9C-101B-9397-08002B2CF9AE}">
    <vt:bool>false</vt:bool>
  </prop:property>
  <prop:property name="BrojStranica" pid="5" fmtid="{D5CDD505-2E9C-101B-9397-08002B2CF9AE}">
    <vt:i4>3</vt:i4>
  </prop:property>
</prop:Properties>
</file>