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166b0" w14:paraId="53166b0" w:rsidRDefault="00165087" w:rsidR="001650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603A7" w:rsidP="004C0BCE" w:rsidR="005603A7" w:rsidRPr="003C5230">
      <w:pPr>
        <w:rPr>
          <w:sz w:val="24"/>
          <w:szCs w:val="24"/>
        </w:rPr>
      </w:pPr>
    </w:p>
    <w:p w:rsidRDefault="00842654" w:rsidP="00842654" w:rsidR="00842654" w:rsidRPr="003C5230">
      <w:pPr>
        <w:rPr>
          <w:sz w:val="24"/>
          <w:szCs w:val="24"/>
        </w:rPr>
      </w:pPr>
      <w:r w:rsidRPr="003C5230">
        <w:rPr>
          <w:sz w:val="24"/>
          <w:szCs w:val="24"/>
        </w:rPr>
        <w:t>Republika Hrvatska</w:t>
      </w:r>
    </w:p>
    <w:p w:rsidRDefault="00842654" w:rsidP="00842654" w:rsidR="00842654" w:rsidRPr="003C5230">
      <w:pPr>
        <w:rPr>
          <w:sz w:val="24"/>
          <w:szCs w:val="24"/>
        </w:rPr>
      </w:pPr>
      <w:r w:rsidRPr="003C5230">
        <w:rPr>
          <w:sz w:val="24"/>
          <w:szCs w:val="24"/>
        </w:rPr>
        <w:t>Trgovački sud u Zagrebu</w:t>
      </w:r>
    </w:p>
    <w:p w:rsidRDefault="00842654" w:rsidP="00842654" w:rsidR="00842654" w:rsidRPr="003C5230">
      <w:pPr>
        <w:rPr>
          <w:sz w:val="24"/>
          <w:szCs w:val="24"/>
        </w:rPr>
      </w:pPr>
      <w:r w:rsidRPr="003C5230">
        <w:rPr>
          <w:sz w:val="24"/>
          <w:szCs w:val="24"/>
        </w:rPr>
        <w:t xml:space="preserve">Zagreb, Amruševa 2/II                                                              </w:t>
      </w:r>
      <w:r w:rsidR="00656741">
        <w:rPr>
          <w:sz w:val="24"/>
          <w:szCs w:val="24"/>
        </w:rPr>
        <w:t xml:space="preserve"> </w:t>
      </w:r>
      <w:r w:rsidR="00291C47">
        <w:rPr>
          <w:sz w:val="24"/>
          <w:szCs w:val="24"/>
        </w:rPr>
        <w:t xml:space="preserve">                     67. St-1741</w:t>
      </w:r>
      <w:r w:rsidR="00075114">
        <w:rPr>
          <w:sz w:val="24"/>
          <w:szCs w:val="24"/>
        </w:rPr>
        <w:t>/13</w:t>
      </w:r>
      <w:r w:rsidR="00165087">
        <w:rPr>
          <w:sz w:val="24"/>
          <w:szCs w:val="24"/>
        </w:rPr>
        <w:t>-80</w:t>
      </w:r>
      <w:r w:rsidRPr="003C5230">
        <w:rPr>
          <w:sz w:val="24"/>
          <w:szCs w:val="24"/>
        </w:rPr>
        <w:t xml:space="preserve">                                                               </w:t>
      </w:r>
    </w:p>
    <w:p w:rsidRDefault="00842654" w:rsidP="00842654" w:rsidR="00842654">
      <w:pPr>
        <w:rPr>
          <w:sz w:val="24"/>
          <w:szCs w:val="24"/>
        </w:rPr>
      </w:pPr>
    </w:p>
    <w:p w:rsidRDefault="00244959" w:rsidP="00842654" w:rsidR="00244959" w:rsidRPr="003C5230">
      <w:pPr>
        <w:rPr>
          <w:sz w:val="24"/>
          <w:szCs w:val="24"/>
        </w:rPr>
      </w:pPr>
    </w:p>
    <w:p w:rsidRDefault="00291C47" w:rsidP="00291C47" w:rsidR="00291C47" w:rsidRPr="00291C47">
      <w:pPr>
        <w:jc w:val="center"/>
        <w:rPr>
          <w:sz w:val="24"/>
          <w:szCs w:val="24"/>
        </w:rPr>
      </w:pPr>
      <w:r w:rsidRPr="00291C47">
        <w:rPr>
          <w:sz w:val="24"/>
          <w:szCs w:val="24"/>
        </w:rPr>
        <w:t>R E P U B L I K A   H R V A T S K A</w:t>
      </w:r>
    </w:p>
    <w:p w:rsidRDefault="00291C47" w:rsidP="00291C47" w:rsidR="00291C47" w:rsidRPr="00291C47">
      <w:pPr>
        <w:jc w:val="center"/>
        <w:rPr>
          <w:sz w:val="24"/>
          <w:szCs w:val="24"/>
        </w:rPr>
      </w:pPr>
    </w:p>
    <w:p w:rsidRDefault="00291C47" w:rsidP="00291C47" w:rsidR="00291C47" w:rsidRPr="00291C47">
      <w:pPr>
        <w:jc w:val="center"/>
        <w:rPr>
          <w:sz w:val="24"/>
          <w:szCs w:val="24"/>
        </w:rPr>
      </w:pPr>
      <w:r w:rsidRPr="00291C47">
        <w:rPr>
          <w:sz w:val="24"/>
          <w:szCs w:val="24"/>
        </w:rPr>
        <w:t>R J E Š E NJ E</w:t>
      </w:r>
    </w:p>
    <w:p w:rsidRDefault="00842654" w:rsidP="00842654" w:rsidR="00842654" w:rsidRPr="003C5230">
      <w:pPr>
        <w:jc w:val="center"/>
        <w:rPr>
          <w:sz w:val="24"/>
          <w:szCs w:val="24"/>
        </w:rPr>
      </w:pPr>
    </w:p>
    <w:p w:rsidRDefault="00842654" w:rsidP="003F3A9F" w:rsidR="00842654" w:rsidRPr="003C5230">
      <w:pPr>
        <w:ind w:firstLine="720"/>
        <w:jc w:val="both"/>
        <w:rPr>
          <w:sz w:val="24"/>
          <w:szCs w:val="24"/>
        </w:rPr>
      </w:pPr>
      <w:r w:rsidRPr="003C5230">
        <w:rPr>
          <w:sz w:val="24"/>
          <w:szCs w:val="24"/>
        </w:rPr>
        <w:t>Trgovački sud u Zagrebu</w:t>
      </w:r>
      <w:r w:rsidR="003F3A9F">
        <w:rPr>
          <w:sz w:val="24"/>
          <w:szCs w:val="24"/>
        </w:rPr>
        <w:t>,</w:t>
      </w:r>
      <w:r w:rsidRPr="003C5230">
        <w:rPr>
          <w:sz w:val="24"/>
          <w:szCs w:val="24"/>
        </w:rPr>
        <w:t xml:space="preserve"> po sucu Gordanu Zubaku, u stečajnom  postupku nad dužnikom </w:t>
      </w:r>
      <w:r w:rsidR="00291C47" w:rsidRPr="00291C47">
        <w:rPr>
          <w:bCs/>
          <w:sz w:val="24"/>
          <w:szCs w:val="24"/>
          <w:lang w:val="pt-BR"/>
        </w:rPr>
        <w:t>MONTMONTAŽA N.E.P. d.o.o. u stečaju, Zagreb, Rakitnica 2, OIB:13051973588</w:t>
      </w:r>
      <w:r w:rsidRPr="003C5230">
        <w:rPr>
          <w:sz w:val="24"/>
          <w:szCs w:val="24"/>
        </w:rPr>
        <w:t xml:space="preserve">, </w:t>
      </w:r>
      <w:r w:rsidR="005720EE">
        <w:rPr>
          <w:sz w:val="24"/>
          <w:szCs w:val="24"/>
        </w:rPr>
        <w:br/>
      </w:r>
      <w:r w:rsidR="00291C47">
        <w:rPr>
          <w:sz w:val="24"/>
          <w:szCs w:val="24"/>
        </w:rPr>
        <w:t>13. siječnja</w:t>
      </w:r>
      <w:r w:rsidR="00656741">
        <w:rPr>
          <w:color w:val="FF0000"/>
          <w:sz w:val="24"/>
          <w:szCs w:val="24"/>
        </w:rPr>
        <w:t xml:space="preserve"> </w:t>
      </w:r>
      <w:r w:rsidR="00291C47">
        <w:rPr>
          <w:sz w:val="24"/>
          <w:szCs w:val="24"/>
        </w:rPr>
        <w:t>2016</w:t>
      </w:r>
      <w:r w:rsidRPr="003C5230">
        <w:rPr>
          <w:sz w:val="24"/>
          <w:szCs w:val="24"/>
        </w:rPr>
        <w:t xml:space="preserve">.,  </w:t>
      </w:r>
    </w:p>
    <w:p w:rsidRDefault="004C0BCE" w:rsidP="004C0BCE" w:rsidR="004C0BCE" w:rsidRPr="003C5230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</w:p>
    <w:p w:rsidRDefault="004C0BCE" w:rsidP="004C0BCE" w:rsidR="004C0BCE" w:rsidRPr="00244959">
      <w:pPr>
        <w:jc w:val="center"/>
        <w:rPr>
          <w:sz w:val="24"/>
          <w:szCs w:val="24"/>
        </w:rPr>
      </w:pPr>
      <w:r w:rsidRPr="00244959">
        <w:rPr>
          <w:sz w:val="24"/>
          <w:szCs w:val="24"/>
        </w:rPr>
        <w:t>r i j e š i o    j e</w:t>
      </w:r>
    </w:p>
    <w:p w:rsidRDefault="004C0BCE" w:rsidP="004C0BCE" w:rsidR="004C0BCE" w:rsidRPr="003C5230">
      <w:pPr>
        <w:rPr>
          <w:sz w:val="24"/>
          <w:szCs w:val="24"/>
        </w:rPr>
      </w:pPr>
    </w:p>
    <w:p w:rsidRDefault="004C0BCE" w:rsidP="00314F1F" w:rsidR="00696E62" w:rsidRPr="003C5230">
      <w:pPr>
        <w:jc w:val="both"/>
        <w:rPr>
          <w:sz w:val="24"/>
          <w:szCs w:val="24"/>
        </w:rPr>
      </w:pPr>
      <w:r w:rsidRPr="003C5230">
        <w:rPr>
          <w:sz w:val="24"/>
          <w:szCs w:val="24"/>
        </w:rPr>
        <w:tab/>
        <w:t>Odbacu</w:t>
      </w:r>
      <w:r w:rsidR="00696E62" w:rsidRPr="003C5230">
        <w:rPr>
          <w:sz w:val="24"/>
          <w:szCs w:val="24"/>
        </w:rPr>
        <w:t>je se</w:t>
      </w:r>
      <w:r w:rsidR="00842654" w:rsidRPr="003C5230">
        <w:rPr>
          <w:sz w:val="24"/>
          <w:szCs w:val="24"/>
        </w:rPr>
        <w:t xml:space="preserve"> kao nepravovremena</w:t>
      </w:r>
      <w:r w:rsidR="00696E62" w:rsidRPr="003C5230">
        <w:rPr>
          <w:sz w:val="24"/>
          <w:szCs w:val="24"/>
        </w:rPr>
        <w:t xml:space="preserve"> prijava tražbine</w:t>
      </w:r>
      <w:r w:rsidRPr="003C5230">
        <w:rPr>
          <w:sz w:val="24"/>
          <w:szCs w:val="24"/>
        </w:rPr>
        <w:t xml:space="preserve"> </w:t>
      </w:r>
      <w:r w:rsidR="00291C47">
        <w:rPr>
          <w:sz w:val="24"/>
          <w:szCs w:val="24"/>
        </w:rPr>
        <w:t>SIGMAT d.o.o., Slavonski Brod, Gromočnik 35</w:t>
      </w:r>
      <w:r w:rsidR="00656741">
        <w:rPr>
          <w:sz w:val="24"/>
          <w:szCs w:val="24"/>
        </w:rPr>
        <w:t xml:space="preserve">, </w:t>
      </w:r>
      <w:r w:rsidR="008C10E9" w:rsidRPr="003C5230">
        <w:rPr>
          <w:sz w:val="24"/>
          <w:szCs w:val="24"/>
        </w:rPr>
        <w:t xml:space="preserve">od </w:t>
      </w:r>
      <w:r w:rsidR="00291C47">
        <w:rPr>
          <w:sz w:val="24"/>
          <w:szCs w:val="24"/>
        </w:rPr>
        <w:t>27</w:t>
      </w:r>
      <w:r w:rsidR="00656741">
        <w:rPr>
          <w:sz w:val="24"/>
          <w:szCs w:val="24"/>
        </w:rPr>
        <w:t xml:space="preserve">. </w:t>
      </w:r>
      <w:r w:rsidR="00291C47">
        <w:rPr>
          <w:sz w:val="24"/>
          <w:szCs w:val="24"/>
        </w:rPr>
        <w:t>siječnja 2015</w:t>
      </w:r>
      <w:r w:rsidR="00337FA7" w:rsidRPr="003C5230">
        <w:rPr>
          <w:sz w:val="24"/>
          <w:szCs w:val="24"/>
        </w:rPr>
        <w:t>.</w:t>
      </w:r>
    </w:p>
    <w:p w:rsidRDefault="00337FA7" w:rsidP="004C0BCE" w:rsidR="00337FA7" w:rsidRPr="003C5230">
      <w:pPr>
        <w:rPr>
          <w:sz w:val="24"/>
          <w:szCs w:val="24"/>
        </w:rPr>
      </w:pPr>
    </w:p>
    <w:p w:rsidRDefault="00696E62" w:rsidP="00696E62" w:rsidR="00696E62" w:rsidRPr="003C5230">
      <w:pPr>
        <w:jc w:val="center"/>
        <w:rPr>
          <w:sz w:val="24"/>
          <w:szCs w:val="24"/>
        </w:rPr>
      </w:pPr>
      <w:r w:rsidRPr="003C5230">
        <w:rPr>
          <w:sz w:val="24"/>
          <w:szCs w:val="24"/>
        </w:rPr>
        <w:t>Obrazloženje</w:t>
      </w:r>
    </w:p>
    <w:p w:rsidRDefault="005E4400" w:rsidP="00696E62" w:rsidR="005E4400" w:rsidRPr="003C5230">
      <w:pPr>
        <w:jc w:val="center"/>
        <w:rPr>
          <w:sz w:val="24"/>
          <w:szCs w:val="24"/>
        </w:rPr>
      </w:pPr>
    </w:p>
    <w:p w:rsidRDefault="003E70B5" w:rsidP="00337FA7" w:rsidR="00337FA7" w:rsidRPr="003C5230">
      <w:pPr>
        <w:jc w:val="both"/>
        <w:rPr>
          <w:sz w:val="24"/>
          <w:szCs w:val="24"/>
        </w:rPr>
      </w:pPr>
      <w:r w:rsidRPr="003C5230">
        <w:rPr>
          <w:sz w:val="24"/>
          <w:szCs w:val="24"/>
        </w:rPr>
        <w:tab/>
        <w:t xml:space="preserve">Rješenjem ovog suda od </w:t>
      </w:r>
      <w:r w:rsidR="00291C47">
        <w:rPr>
          <w:sz w:val="24"/>
          <w:szCs w:val="24"/>
        </w:rPr>
        <w:t>11. prosinca 2013</w:t>
      </w:r>
      <w:r w:rsidR="00337FA7" w:rsidRPr="003C5230">
        <w:rPr>
          <w:sz w:val="24"/>
          <w:szCs w:val="24"/>
        </w:rPr>
        <w:t xml:space="preserve">. otvoren je stečajni postupak nad </w:t>
      </w:r>
      <w:r w:rsidRPr="003C5230">
        <w:rPr>
          <w:sz w:val="24"/>
          <w:szCs w:val="24"/>
        </w:rPr>
        <w:t>dužnikom</w:t>
      </w:r>
      <w:r w:rsidR="003F3A9F">
        <w:rPr>
          <w:sz w:val="24"/>
          <w:szCs w:val="24"/>
        </w:rPr>
        <w:t xml:space="preserve"> </w:t>
      </w:r>
      <w:r w:rsidR="00291C47" w:rsidRPr="00291C47">
        <w:rPr>
          <w:bCs/>
          <w:sz w:val="24"/>
          <w:szCs w:val="24"/>
          <w:lang w:val="pt-BR"/>
        </w:rPr>
        <w:t>MONTMONTAŽA N.E.P. d.o.o. u stečaju, Zagreb, Rakitnica 2</w:t>
      </w:r>
      <w:r w:rsidRPr="003C5230">
        <w:rPr>
          <w:sz w:val="24"/>
          <w:szCs w:val="24"/>
        </w:rPr>
        <w:t>.</w:t>
      </w:r>
      <w:r w:rsidR="00291C47">
        <w:rPr>
          <w:sz w:val="24"/>
          <w:szCs w:val="24"/>
        </w:rPr>
        <w:t xml:space="preserve"> Navedenim rješenjem o otvaranju stečaja pozvani su</w:t>
      </w:r>
      <w:r w:rsidR="00291C47" w:rsidRPr="00291C47">
        <w:rPr>
          <w:sz w:val="24"/>
          <w:szCs w:val="24"/>
        </w:rPr>
        <w:t xml:space="preserve"> vjer</w:t>
      </w:r>
      <w:r w:rsidR="00291C47">
        <w:rPr>
          <w:sz w:val="24"/>
          <w:szCs w:val="24"/>
        </w:rPr>
        <w:t>ovnici viših isplatnih redova</w:t>
      </w:r>
      <w:r w:rsidR="00291C47" w:rsidRPr="00291C47">
        <w:rPr>
          <w:sz w:val="24"/>
          <w:szCs w:val="24"/>
        </w:rPr>
        <w:t xml:space="preserve"> u roku od 30 dana od dana isteka 8 dana od dana objave oglasa o otvaranju stečajnog postupka u „Narodni</w:t>
      </w:r>
      <w:r w:rsidR="00291C47">
        <w:rPr>
          <w:sz w:val="24"/>
          <w:szCs w:val="24"/>
        </w:rPr>
        <w:t>m novinama“, prijaviti</w:t>
      </w:r>
      <w:r w:rsidR="00291C47" w:rsidRPr="00291C47">
        <w:rPr>
          <w:sz w:val="24"/>
          <w:szCs w:val="24"/>
        </w:rPr>
        <w:t xml:space="preserve"> svoje tražbine stečajnom upravitelju u skladu s pravilima Stečajnog zakona</w:t>
      </w:r>
      <w:r w:rsidR="00291C47">
        <w:rPr>
          <w:sz w:val="24"/>
          <w:szCs w:val="24"/>
        </w:rPr>
        <w:t>. Oglas o otvaranju stečajnog postupka objavljen je u „Narodnim novinama“ broj 153/13 od 18. prosinca 2013. Nadalje, u</w:t>
      </w:r>
      <w:r w:rsidR="00337FA7" w:rsidRPr="003C5230">
        <w:rPr>
          <w:sz w:val="24"/>
          <w:szCs w:val="24"/>
        </w:rPr>
        <w:t xml:space="preserve"> ovom</w:t>
      </w:r>
      <w:r w:rsidR="003F3A9F">
        <w:rPr>
          <w:sz w:val="24"/>
          <w:szCs w:val="24"/>
        </w:rPr>
        <w:t xml:space="preserve"> stečajnom</w:t>
      </w:r>
      <w:r w:rsidR="00337FA7" w:rsidRPr="003C5230">
        <w:rPr>
          <w:sz w:val="24"/>
          <w:szCs w:val="24"/>
        </w:rPr>
        <w:t xml:space="preserve"> predmetu</w:t>
      </w:r>
      <w:r w:rsidR="00314F1F" w:rsidRPr="003C5230">
        <w:rPr>
          <w:sz w:val="24"/>
          <w:szCs w:val="24"/>
        </w:rPr>
        <w:t>,</w:t>
      </w:r>
      <w:r w:rsidRPr="003C5230">
        <w:rPr>
          <w:sz w:val="24"/>
          <w:szCs w:val="24"/>
        </w:rPr>
        <w:t xml:space="preserve"> </w:t>
      </w:r>
      <w:r w:rsidR="00291C47">
        <w:rPr>
          <w:sz w:val="24"/>
          <w:szCs w:val="24"/>
        </w:rPr>
        <w:t>6. ožujka</w:t>
      </w:r>
      <w:r w:rsidR="00075114">
        <w:rPr>
          <w:sz w:val="24"/>
          <w:szCs w:val="24"/>
        </w:rPr>
        <w:t xml:space="preserve"> 2014</w:t>
      </w:r>
      <w:r w:rsidR="00656741">
        <w:rPr>
          <w:sz w:val="24"/>
          <w:szCs w:val="24"/>
        </w:rPr>
        <w:t>.</w:t>
      </w:r>
      <w:r w:rsidR="00314F1F" w:rsidRPr="003C5230">
        <w:rPr>
          <w:sz w:val="24"/>
          <w:szCs w:val="24"/>
        </w:rPr>
        <w:t>,</w:t>
      </w:r>
      <w:r w:rsidR="008C10E9" w:rsidRPr="003C5230">
        <w:rPr>
          <w:sz w:val="24"/>
          <w:szCs w:val="24"/>
        </w:rPr>
        <w:t xml:space="preserve"> održano je</w:t>
      </w:r>
      <w:r w:rsidR="00314F1F" w:rsidRPr="003C5230">
        <w:rPr>
          <w:sz w:val="24"/>
          <w:szCs w:val="24"/>
        </w:rPr>
        <w:t xml:space="preserve"> opće</w:t>
      </w:r>
      <w:r w:rsidR="00337FA7" w:rsidRPr="003C5230">
        <w:rPr>
          <w:sz w:val="24"/>
          <w:szCs w:val="24"/>
        </w:rPr>
        <w:t xml:space="preserve"> ispitno ročište</w:t>
      </w:r>
      <w:r w:rsidR="00656741">
        <w:rPr>
          <w:sz w:val="24"/>
          <w:szCs w:val="24"/>
        </w:rPr>
        <w:t xml:space="preserve"> </w:t>
      </w:r>
      <w:r w:rsidR="00337FA7" w:rsidRPr="003C5230">
        <w:rPr>
          <w:sz w:val="24"/>
          <w:szCs w:val="24"/>
        </w:rPr>
        <w:t>na kojem su ispitane i raspravljene sve prijavljene tražbine pristigle u roku određenom u rješenju o otvaranju stečajnog postupka.</w:t>
      </w:r>
    </w:p>
    <w:p w:rsidRDefault="00337FA7" w:rsidP="00337FA7" w:rsidR="00337FA7" w:rsidRPr="003C5230">
      <w:pPr>
        <w:jc w:val="both"/>
        <w:rPr>
          <w:sz w:val="24"/>
          <w:szCs w:val="24"/>
        </w:rPr>
      </w:pPr>
    </w:p>
    <w:p w:rsidRDefault="00337FA7" w:rsidP="00337FA7" w:rsidR="00165087">
      <w:pPr>
        <w:jc w:val="both"/>
        <w:rPr>
          <w:sz w:val="24"/>
          <w:szCs w:val="24"/>
        </w:rPr>
      </w:pPr>
      <w:r w:rsidRPr="003C5230">
        <w:rPr>
          <w:sz w:val="24"/>
          <w:szCs w:val="24"/>
        </w:rPr>
        <w:tab/>
      </w:r>
      <w:r w:rsidR="00291C47">
        <w:rPr>
          <w:sz w:val="24"/>
          <w:szCs w:val="24"/>
        </w:rPr>
        <w:t xml:space="preserve">Prema navodima stečajnog upravitelja Zdravka Mitaka </w:t>
      </w:r>
      <w:r w:rsidR="00244959">
        <w:rPr>
          <w:sz w:val="24"/>
          <w:szCs w:val="24"/>
        </w:rPr>
        <w:t>(podnesak – list 949. spisa)</w:t>
      </w:r>
      <w:r w:rsidR="00291C47">
        <w:rPr>
          <w:sz w:val="24"/>
          <w:szCs w:val="24"/>
        </w:rPr>
        <w:t xml:space="preserve"> prijava tražbine društva Sigmat d.o.o.</w:t>
      </w:r>
      <w:r w:rsidR="00244959">
        <w:rPr>
          <w:sz w:val="24"/>
          <w:szCs w:val="24"/>
        </w:rPr>
        <w:t xml:space="preserve">, Slavonski Brod, Gromočnik 35, urudžbirana je u njegovom uredu dana 27. siječnja 2015. Slijedom navedenog, stečajni upravitelj predložio je </w:t>
      </w:r>
      <w:r w:rsidR="00C24075">
        <w:rPr>
          <w:sz w:val="24"/>
          <w:szCs w:val="24"/>
        </w:rPr>
        <w:t>navedenu prijavu odbaciti kao nepravovremenu jer je podnesena izvan zakonskog roka.</w:t>
      </w:r>
      <w:r w:rsidR="003E70B5" w:rsidRPr="003C5230">
        <w:rPr>
          <w:sz w:val="24"/>
          <w:szCs w:val="24"/>
        </w:rPr>
        <w:t xml:space="preserve"> </w:t>
      </w:r>
      <w:r w:rsidR="00404838" w:rsidRPr="003C5230">
        <w:rPr>
          <w:sz w:val="24"/>
          <w:szCs w:val="24"/>
        </w:rPr>
        <w:t xml:space="preserve">Prema odredbi čl. </w:t>
      </w:r>
      <w:smartTag w:element="metricconverter" w:uri="urn:schemas-microsoft-com:office:smarttags">
        <w:smartTagPr>
          <w:attr w:val="176. st" w:name="ProductID"/>
        </w:smartTagPr>
        <w:r w:rsidR="00404838" w:rsidRPr="003C5230">
          <w:rPr>
            <w:sz w:val="24"/>
            <w:szCs w:val="24"/>
          </w:rPr>
          <w:t>176. st</w:t>
        </w:r>
      </w:smartTag>
      <w:r w:rsidR="00404838" w:rsidRPr="003C5230">
        <w:rPr>
          <w:sz w:val="24"/>
          <w:szCs w:val="24"/>
        </w:rPr>
        <w:t>. 2. Stečajnog zakona („Narodne novine“ broj 44/96, 29/99, 129/00, 123/03, 82/06</w:t>
      </w:r>
      <w:r w:rsidR="00314F1F" w:rsidRPr="003C5230">
        <w:rPr>
          <w:sz w:val="24"/>
          <w:szCs w:val="24"/>
        </w:rPr>
        <w:t>,</w:t>
      </w:r>
      <w:r w:rsidR="003E70B5" w:rsidRPr="003C5230">
        <w:rPr>
          <w:sz w:val="24"/>
          <w:szCs w:val="24"/>
        </w:rPr>
        <w:t xml:space="preserve"> 116/10</w:t>
      </w:r>
      <w:r w:rsidR="00314F1F" w:rsidRPr="003C5230">
        <w:rPr>
          <w:sz w:val="24"/>
          <w:szCs w:val="24"/>
        </w:rPr>
        <w:t>, 25/12 i 133/12</w:t>
      </w:r>
      <w:r w:rsidR="00404838" w:rsidRPr="003C5230">
        <w:rPr>
          <w:sz w:val="24"/>
          <w:szCs w:val="24"/>
        </w:rPr>
        <w:t>: dalje SZ)</w:t>
      </w:r>
      <w:r w:rsidR="00244959">
        <w:rPr>
          <w:sz w:val="24"/>
          <w:szCs w:val="24"/>
        </w:rPr>
        <w:t>, koji se primjenjuje na temelju odredbe čl. 441. Stečajnog zakona („Narodne novine“ broj 71/15),</w:t>
      </w:r>
      <w:r w:rsidRPr="003C5230">
        <w:rPr>
          <w:sz w:val="24"/>
          <w:szCs w:val="24"/>
        </w:rPr>
        <w:t xml:space="preserve"> </w:t>
      </w:r>
      <w:r w:rsidR="00404838" w:rsidRPr="003C5230">
        <w:rPr>
          <w:sz w:val="24"/>
          <w:szCs w:val="24"/>
        </w:rPr>
        <w:t>tražbine prijavljene nakon isteka roka za prijavljivanje koje nisu ispitane na ispitnom ročištu te tražbine prijavljene najkasnije u roku od tri mjeseca nakon prvog ispitnog ročišta, ali ne poslije objavljivanja poziva za završno ročište, mogu se ispitati na jednom ili</w:t>
      </w:r>
      <w:r w:rsidR="00041009" w:rsidRPr="003C5230">
        <w:rPr>
          <w:sz w:val="24"/>
          <w:szCs w:val="24"/>
        </w:rPr>
        <w:t xml:space="preserve"> više </w:t>
      </w:r>
    </w:p>
    <w:p w:rsidRDefault="00165087" w:rsidP="00337FA7" w:rsidR="00165087">
      <w:pPr>
        <w:jc w:val="both"/>
        <w:rPr>
          <w:sz w:val="24"/>
          <w:szCs w:val="24"/>
        </w:rPr>
      </w:pPr>
    </w:p>
    <w:p w:rsidRDefault="00165087" w:rsidP="00337FA7" w:rsidR="00165087">
      <w:pPr>
        <w:jc w:val="both"/>
        <w:rPr>
          <w:sz w:val="24"/>
          <w:szCs w:val="24"/>
        </w:rPr>
      </w:pPr>
    </w:p>
    <w:p w:rsidRDefault="00165087" w:rsidP="00337FA7" w:rsidR="00165087">
      <w:pPr>
        <w:jc w:val="both"/>
        <w:rPr>
          <w:sz w:val="24"/>
          <w:szCs w:val="24"/>
        </w:rPr>
      </w:pPr>
    </w:p>
    <w:p w:rsidRDefault="00041009" w:rsidP="00337FA7" w:rsidR="00337FA7" w:rsidRPr="003C5230">
      <w:pPr>
        <w:jc w:val="both"/>
        <w:rPr>
          <w:sz w:val="24"/>
          <w:szCs w:val="24"/>
        </w:rPr>
      </w:pPr>
      <w:r w:rsidRPr="003C5230">
        <w:rPr>
          <w:sz w:val="24"/>
          <w:szCs w:val="24"/>
        </w:rPr>
        <w:t>posebnih ispitnih ročišta</w:t>
      </w:r>
      <w:r w:rsidR="00404838" w:rsidRPr="003C5230">
        <w:rPr>
          <w:sz w:val="24"/>
          <w:szCs w:val="24"/>
        </w:rPr>
        <w:t xml:space="preserve">. Prijave podnesene nakon isteka rokova iz stavka 2. ovoga članka odbacit će se (čl. </w:t>
      </w:r>
      <w:smartTag w:element="metricconverter" w:uri="urn:schemas-microsoft-com:office:smarttags">
        <w:smartTagPr>
          <w:attr w:val="176. st" w:name="ProductID"/>
        </w:smartTagPr>
        <w:r w:rsidR="00404838" w:rsidRPr="003C5230">
          <w:rPr>
            <w:sz w:val="24"/>
            <w:szCs w:val="24"/>
          </w:rPr>
          <w:t>176. st</w:t>
        </w:r>
      </w:smartTag>
      <w:r w:rsidR="00404838" w:rsidRPr="003C5230">
        <w:rPr>
          <w:sz w:val="24"/>
          <w:szCs w:val="24"/>
        </w:rPr>
        <w:t xml:space="preserve">. 4. SZ-a). </w:t>
      </w:r>
    </w:p>
    <w:p w:rsidRDefault="00404838" w:rsidP="00337FA7" w:rsidR="00404838" w:rsidRPr="003C5230">
      <w:pPr>
        <w:jc w:val="both"/>
        <w:rPr>
          <w:sz w:val="24"/>
          <w:szCs w:val="24"/>
        </w:rPr>
      </w:pPr>
    </w:p>
    <w:p w:rsidRDefault="00404838" w:rsidP="00041009" w:rsidR="005E4400" w:rsidRPr="003C5230">
      <w:pPr>
        <w:jc w:val="both"/>
        <w:rPr>
          <w:sz w:val="24"/>
          <w:szCs w:val="24"/>
        </w:rPr>
      </w:pPr>
      <w:r w:rsidRPr="003C5230">
        <w:rPr>
          <w:sz w:val="24"/>
          <w:szCs w:val="24"/>
        </w:rPr>
        <w:tab/>
        <w:t>S obzirom na to da je p</w:t>
      </w:r>
      <w:r w:rsidR="00A4381F" w:rsidRPr="003C5230">
        <w:rPr>
          <w:sz w:val="24"/>
          <w:szCs w:val="24"/>
        </w:rPr>
        <w:t>rijava podnesena</w:t>
      </w:r>
      <w:r w:rsidR="00244959">
        <w:rPr>
          <w:sz w:val="24"/>
          <w:szCs w:val="24"/>
        </w:rPr>
        <w:t xml:space="preserve"> stečajnom upravitelju dana 27. siječnja 2015., ista</w:t>
      </w:r>
      <w:r w:rsidR="00A4381F" w:rsidRPr="003C5230">
        <w:rPr>
          <w:sz w:val="24"/>
          <w:szCs w:val="24"/>
        </w:rPr>
        <w:t xml:space="preserve"> </w:t>
      </w:r>
      <w:r w:rsidR="00244959">
        <w:rPr>
          <w:sz w:val="24"/>
          <w:szCs w:val="24"/>
        </w:rPr>
        <w:t xml:space="preserve">je podnesena </w:t>
      </w:r>
      <w:r w:rsidR="00A4381F" w:rsidRPr="003C5230">
        <w:rPr>
          <w:sz w:val="24"/>
          <w:szCs w:val="24"/>
        </w:rPr>
        <w:t>po proteku roka</w:t>
      </w:r>
      <w:r w:rsidRPr="003C5230">
        <w:rPr>
          <w:sz w:val="24"/>
          <w:szCs w:val="24"/>
        </w:rPr>
        <w:t xml:space="preserve"> od tri mjeseca računajući od prvog ispitnog ročišta</w:t>
      </w:r>
      <w:r w:rsidR="00C24075">
        <w:rPr>
          <w:sz w:val="24"/>
          <w:szCs w:val="24"/>
        </w:rPr>
        <w:t xml:space="preserve"> održanog </w:t>
      </w:r>
      <w:r w:rsidR="00244959">
        <w:rPr>
          <w:sz w:val="24"/>
          <w:szCs w:val="24"/>
        </w:rPr>
        <w:br/>
      </w:r>
      <w:r w:rsidR="005720EE">
        <w:rPr>
          <w:sz w:val="24"/>
          <w:szCs w:val="24"/>
        </w:rPr>
        <w:t xml:space="preserve">6. </w:t>
      </w:r>
      <w:r w:rsidR="00244959">
        <w:rPr>
          <w:sz w:val="24"/>
          <w:szCs w:val="24"/>
        </w:rPr>
        <w:t>ožujka</w:t>
      </w:r>
      <w:r w:rsidR="005720EE">
        <w:rPr>
          <w:sz w:val="24"/>
          <w:szCs w:val="24"/>
        </w:rPr>
        <w:t xml:space="preserve"> 2014</w:t>
      </w:r>
      <w:r w:rsidR="00842654" w:rsidRPr="003C5230">
        <w:rPr>
          <w:sz w:val="24"/>
          <w:szCs w:val="24"/>
        </w:rPr>
        <w:t>.</w:t>
      </w:r>
      <w:r w:rsidR="00244959">
        <w:rPr>
          <w:sz w:val="24"/>
          <w:szCs w:val="24"/>
        </w:rPr>
        <w:t xml:space="preserve"> Slijedom navedenog,</w:t>
      </w:r>
      <w:r w:rsidRPr="003C5230">
        <w:rPr>
          <w:sz w:val="24"/>
          <w:szCs w:val="24"/>
        </w:rPr>
        <w:t xml:space="preserve"> sud je na temelju odredbe čl. </w:t>
      </w:r>
      <w:smartTag w:element="metricconverter" w:uri="urn:schemas-microsoft-com:office:smarttags">
        <w:smartTagPr>
          <w:attr w:val="176. st" w:name="ProductID"/>
        </w:smartTagPr>
        <w:r w:rsidRPr="003C5230">
          <w:rPr>
            <w:sz w:val="24"/>
            <w:szCs w:val="24"/>
          </w:rPr>
          <w:t>176. st</w:t>
        </w:r>
      </w:smartTag>
      <w:r w:rsidRPr="003C5230">
        <w:rPr>
          <w:sz w:val="24"/>
          <w:szCs w:val="24"/>
        </w:rPr>
        <w:t xml:space="preserve">. 2., 4. i 5. SZ-a riješio kao u izreci. </w:t>
      </w:r>
    </w:p>
    <w:p w:rsidRDefault="00314F1F" w:rsidP="007B352A" w:rsidR="00314F1F" w:rsidRPr="003C5230">
      <w:pPr>
        <w:jc w:val="center"/>
        <w:rPr>
          <w:sz w:val="24"/>
          <w:szCs w:val="24"/>
        </w:rPr>
      </w:pPr>
    </w:p>
    <w:p w:rsidRDefault="003F3A9F" w:rsidP="007B352A" w:rsidR="007B352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244959">
        <w:rPr>
          <w:sz w:val="24"/>
          <w:szCs w:val="24"/>
        </w:rPr>
        <w:t>13. siječnja</w:t>
      </w:r>
      <w:r w:rsidR="00314F1F" w:rsidRPr="003F3A9F">
        <w:rPr>
          <w:color w:val="FF0000"/>
          <w:sz w:val="24"/>
          <w:szCs w:val="24"/>
        </w:rPr>
        <w:t xml:space="preserve"> </w:t>
      </w:r>
      <w:r w:rsidR="00244959">
        <w:rPr>
          <w:sz w:val="24"/>
          <w:szCs w:val="24"/>
        </w:rPr>
        <w:t>2016</w:t>
      </w:r>
      <w:r w:rsidR="007B352A" w:rsidRPr="003C5230">
        <w:rPr>
          <w:sz w:val="24"/>
          <w:szCs w:val="24"/>
        </w:rPr>
        <w:t xml:space="preserve">. </w:t>
      </w:r>
    </w:p>
    <w:p w:rsidRDefault="00165087" w:rsidP="007B352A" w:rsidR="00165087" w:rsidRPr="003C5230">
      <w:pPr>
        <w:jc w:val="center"/>
        <w:rPr>
          <w:sz w:val="24"/>
          <w:szCs w:val="24"/>
        </w:rPr>
      </w:pPr>
    </w:p>
    <w:p w:rsidRDefault="007B352A" w:rsidP="00165087" w:rsidR="007B352A" w:rsidRPr="003C5230">
      <w:pPr>
        <w:pStyle w:val="Tijeloteksta"/>
        <w:ind w:left="5760"/>
        <w:jc w:val="right"/>
      </w:pPr>
      <w:r w:rsidRPr="003C5230">
        <w:tab/>
        <w:t>SUDAC:</w:t>
      </w:r>
    </w:p>
    <w:p w:rsidRDefault="00165087" w:rsidP="00165087" w:rsidR="007B352A" w:rsidRPr="003C5230">
      <w:pPr>
        <w:pStyle w:val="Tijeloteksta"/>
        <w:ind w:left="5760"/>
        <w:jc w:val="right"/>
      </w:pPr>
      <w:r>
        <w:t xml:space="preserve">            Gordan Zubak, v.r.</w:t>
      </w:r>
    </w:p>
    <w:p w:rsidRDefault="00165087" w:rsidP="00404838" w:rsidR="00165087">
      <w:pPr>
        <w:pStyle w:val="Tijeloteksta"/>
        <w:ind w:left="5760"/>
      </w:pPr>
    </w:p>
    <w:p w:rsidRDefault="00404838" w:rsidP="00404838" w:rsidR="007B352A" w:rsidRPr="003C5230">
      <w:pPr>
        <w:pStyle w:val="Tijeloteksta"/>
        <w:ind w:left="5760"/>
      </w:pPr>
      <w:r w:rsidRPr="003C5230">
        <w:t xml:space="preserve">     </w:t>
      </w:r>
    </w:p>
    <w:p w:rsidRDefault="007B352A" w:rsidP="007B352A" w:rsidR="007B352A" w:rsidRPr="003C5230">
      <w:pPr>
        <w:rPr>
          <w:sz w:val="24"/>
          <w:szCs w:val="24"/>
        </w:rPr>
      </w:pPr>
      <w:r w:rsidRPr="003C5230">
        <w:rPr>
          <w:sz w:val="24"/>
          <w:szCs w:val="24"/>
        </w:rPr>
        <w:t>UPUTA O PRAVNOM LIJEKU</w:t>
      </w:r>
    </w:p>
    <w:p w:rsidRDefault="007B352A" w:rsidP="007B352A" w:rsidR="007B352A" w:rsidRPr="003C5230">
      <w:pPr>
        <w:rPr>
          <w:sz w:val="24"/>
          <w:szCs w:val="24"/>
        </w:rPr>
      </w:pPr>
      <w:r w:rsidRPr="003C5230">
        <w:rPr>
          <w:sz w:val="24"/>
          <w:szCs w:val="24"/>
        </w:rPr>
        <w:t>Protiv ovog rješenja dopuštena je žalba u roku od 8 dana.</w:t>
      </w:r>
      <w:r w:rsidR="00041009" w:rsidRPr="003C5230">
        <w:rPr>
          <w:sz w:val="24"/>
          <w:szCs w:val="24"/>
        </w:rPr>
        <w:t xml:space="preserve"> </w:t>
      </w:r>
      <w:r w:rsidRPr="003C5230">
        <w:rPr>
          <w:sz w:val="24"/>
          <w:szCs w:val="24"/>
        </w:rPr>
        <w:t>Žalba se podnosi u tri primjerka ovom sudu za Visoki</w:t>
      </w:r>
      <w:r w:rsidR="00041009" w:rsidRPr="003C5230">
        <w:rPr>
          <w:sz w:val="24"/>
          <w:szCs w:val="24"/>
        </w:rPr>
        <w:t xml:space="preserve"> </w:t>
      </w:r>
      <w:r w:rsidRPr="003C5230">
        <w:rPr>
          <w:sz w:val="24"/>
          <w:szCs w:val="24"/>
        </w:rPr>
        <w:t>trgovački Republike Hrvatske.</w:t>
      </w:r>
    </w:p>
    <w:p w:rsidRDefault="00165087" w:rsidP="001745C1" w:rsidR="00165087">
      <w:pPr>
        <w:jc w:val="right"/>
      </w:pPr>
    </w:p>
    <w:p w:rsidRDefault="00165087" w:rsidP="001745C1" w:rsidR="00165087">
      <w:pPr>
        <w:jc w:val="right"/>
      </w:pPr>
    </w:p>
    <w:p w:rsidRDefault="00165087" w:rsidP="001745C1" w:rsidR="00165087" w:rsidRPr="00165087">
      <w:pPr>
        <w:jc w:val="right"/>
        <w:rPr>
          <w:sz w:val="24"/>
        </w:rPr>
      </w:pPr>
      <w:r w:rsidRPr="00165087">
        <w:rPr>
          <w:sz w:val="24"/>
        </w:rPr>
        <w:t>Za točnost otpravka-ovlašteni službenik:</w:t>
      </w:r>
      <w:r w:rsidRPr="00165087">
        <w:rPr>
          <w:sz w:val="24"/>
        </w:rPr>
        <w:br/>
        <w:t>Ivana Rogić</w:t>
      </w:r>
    </w:p>
    <w:p w:rsidRDefault="007B352A" w:rsidP="00165087" w:rsidR="007B352A" w:rsidRPr="003C5230">
      <w:pPr>
        <w:rPr>
          <w:sz w:val="24"/>
          <w:szCs w:val="24"/>
        </w:rPr>
      </w:pPr>
    </w:p>
    <w:sectPr w:rsidSect="00165087" w:rsidR="007B352A" w:rsidRPr="003C5230">
      <w:headerReference w:type="default" r:id="rId10"/>
      <w:footerReference w:type="defaul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5087" w:rsidP="00165087" w:rsidR="00165087">
      <w:r>
        <w:separator/>
      </w:r>
    </w:p>
  </w:endnote>
  <w:endnote w:id="0" w:type="continuationSeparator">
    <w:p w:rsidRDefault="00165087" w:rsidP="00165087" w:rsidR="001650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5402353"/>
      <w:docPartObj>
        <w:docPartGallery w:val="Page Numbers (Bottom of Page)"/>
        <w:docPartUnique/>
      </w:docPartObj>
    </w:sdtPr>
    <w:sdtContent>
      <w:p w:rsidRDefault="00165087" w:rsidR="00165087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Default="00165087" w:rsidR="0016508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5087" w:rsidP="00165087" w:rsidR="00165087">
      <w:r>
        <w:separator/>
      </w:r>
    </w:p>
  </w:footnote>
  <w:footnote w:id="0" w:type="continuationSeparator">
    <w:p w:rsidRDefault="00165087" w:rsidP="00165087" w:rsidR="001650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5087" w:rsidR="00165087">
    <w:pPr>
      <w:pStyle w:val="Zaglavlje"/>
    </w:pPr>
    <w:r>
      <w:tab/>
    </w:r>
    <w:r>
      <w:tab/>
    </w:r>
    <w:r w:rsidRPr="00165087">
      <w:rPr>
        <w:sz w:val="24"/>
      </w:rPr>
      <w:t>67. St-1741/13-80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895848"/>
    <w:multiLevelType w:val="hybridMultilevel"/>
    <w:tmpl w:val="EADA523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0BCE"/>
    <w:rsid w:val="00041009"/>
    <w:rsid w:val="00075114"/>
    <w:rsid w:val="00165087"/>
    <w:rsid w:val="00244959"/>
    <w:rsid w:val="00256733"/>
    <w:rsid w:val="00291C47"/>
    <w:rsid w:val="00314F1F"/>
    <w:rsid w:val="00337FA7"/>
    <w:rsid w:val="003700C5"/>
    <w:rsid w:val="003C5230"/>
    <w:rsid w:val="003E70B5"/>
    <w:rsid w:val="003F3A9F"/>
    <w:rsid w:val="00404838"/>
    <w:rsid w:val="004C0BCE"/>
    <w:rsid w:val="005603A7"/>
    <w:rsid w:val="005720EE"/>
    <w:rsid w:val="005E4400"/>
    <w:rsid w:val="00656741"/>
    <w:rsid w:val="00696E62"/>
    <w:rsid w:val="007B352A"/>
    <w:rsid w:val="00842654"/>
    <w:rsid w:val="008C10E9"/>
    <w:rsid w:val="00996104"/>
    <w:rsid w:val="00A4381F"/>
    <w:rsid w:val="00C24075"/>
    <w:rsid w:val="00E213E6"/>
    <w:rsid w:val="00F9552E"/>
    <w:rsid w:val="00FC4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C0BC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4C0BCE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7B352A"/>
    <w:pPr>
      <w:jc w:val="both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50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508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508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508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508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650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508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650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65087"/>
  </w:style>
  <w:style w:styleId="Podnoje" w:type="paragraph">
    <w:name w:val="footer"/>
    <w:basedOn w:val="Normal"/>
    <w:link w:val="PodnojeChar"/>
    <w:uiPriority w:val="99"/>
    <w:rsid w:val="001650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5087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C0BC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4C0BCE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7B352A"/>
    <w:pPr>
      <w:jc w:val="both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50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508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508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508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508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650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508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650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65087"/>
  </w:style>
  <w:style w:styleId="Podnoje" w:type="paragraph">
    <w:name w:val="footer"/>
    <w:basedOn w:val="Normal"/>
    <w:link w:val="PodnojeChar"/>
    <w:uiPriority w:val="99"/>
    <w:rsid w:val="001650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5087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1741</izvorni_sadrzaj>
    <derivirana_varijabla naziv="DomainObject.Predmet.Broj_1">1741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rujna 2013.</izvorni_sadrzaj>
    <derivirana_varijabla naziv="DomainObject.Predmet.DatumOsnivanja_1">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St-1741/2013</izvorni_sadrzaj>
    <derivirana_varijabla naziv="DomainObject.Predmet.OznakaBroj_1">St-1741/2013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40.ST-909/12</izvorni_sadrzaj>
    <derivirana_varijabla naziv="DomainObject.Predmet.PrimjedbaSuca_1">VEZA:
40.ST-909/12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MONTMONTAŽA-N.E.P. društvo s ograničenom odgovornošću za projektiranje, proizvodnju, izgradnju i montažu objekata i postro</izvorni_sadrzaj>
    <derivirana_varijabla naziv="DomainObject.Predmet.ProtustrankaFormated_1">  MONTMONTAŽA-N.E.P. društvo s ograničenom odgovornošću za projektiranje, proizvodnju, izgradnju i montažu objekata i postro</derivirana_varijabla>
  </DomainObject.Predmet.ProtustrankaFormated>
  <DomainObject.Predmet.ProtustrankaFormatedOIB>
    <izvorni_sadrzaj>  MONTMONTAŽA-N.E.P. društvo s ograničenom odgovornošću za projektiranje, proizvodnju, izgradnju i montažu objekata i postro, OIB 13051973588</izvorni_sadrzaj>
    <derivirana_varijabla naziv="DomainObject.Predmet.ProtustrankaFormatedOIB_1">  MONTMONTAŽA-N.E.P. društvo s ograničenom odgovornošću za projektiranje, proizvodnju, izgradnju i montažu objekata i postro, OIB 13051973588</derivirana_varijabla>
  </DomainObject.Predmet.ProtustrankaFormatedOIB>
  <DomainObject.Predmet.ProtustrankaFormatedWithAdress>
    <izvorni_sadrzaj> MONTMONTAŽA-N.E.P. društvo s ograničenom odgovornošću za projektiranje, proizvodnju, izgradnju i montažu objekata i postro, Rakitnica 2, Zagreb</izvorni_sadrzaj>
    <derivirana_varijabla naziv="DomainObject.Predmet.ProtustrankaFormatedWithAdress_1"> MONTMONTAŽA-N.E.P. društvo s ograničenom odgovornošću za projektiranje, proizvodnju, izgradnju i montažu objekata i postro, Rakitnica 2, Zagreb</derivirana_varijabla>
  </DomainObject.Predmet.ProtustrankaFormatedWithAdress>
  <DomainObject.Predmet.ProtustrankaFormatedWithAdressOIB>
    <izvorni_sadrzaj> MONTMONTAŽA-N.E.P. društvo s ograničenom odgovornošću za projektiranje, proizvodnju, izgradnju i montažu objekata i postro, OIB 13051973588, Rakitnica 2, Zagreb</izvorni_sadrzaj>
    <derivirana_varijabla naziv="DomainObject.Predmet.ProtustrankaFormatedWithAdressOIB_1"> MONTMONTAŽA-N.E.P. društvo s ograničenom odgovornošću za projektiranje, proizvodnju, izgradnju i montažu objekata i postro, OIB 13051973588, Rakitnica 2, Zagreb</derivirana_varijabla>
  </DomainObject.Predmet.ProtustrankaFormatedWithAdressOIB>
  <DomainObject.Predmet.ProtustrankaWithAdress>
    <izvorni_sadrzaj>MONTMONTAŽA-N.E.P. društvo s ograničenom odgovornošću za projektiranje, proizvodnju, izgradnju i montažu objekata i postro Rakitnica 2, Zagreb</izvorni_sadrzaj>
    <derivirana_varijabla naziv="DomainObject.Predmet.ProtustrankaWithAdress_1">MONTMONTAŽA-N.E.P. društvo s ograničenom odgovornošću za projektiranje, proizvodnju, izgradnju i montažu objekata i postro Rakitnica 2, Zagreb</derivirana_varijabla>
  </DomainObject.Predmet.ProtustrankaWithAdress>
  <DomainObject.Predmet.ProtustrankaWithAdressOIB>
    <izvorni_sadrzaj>MONTMONTAŽA-N.E.P. društvo s ograničenom odgovornošću za projektiranje, proizvodnju, izgradnju i montažu objekata i postro, OIB 13051973588, Rakitnica 2, Zagreb</izvorni_sadrzaj>
    <derivirana_varijabla naziv="DomainObject.Predmet.ProtustrankaWithAdressOIB_1">MONTMONTAŽA-N.E.P. društvo s ograničenom odgovornošću za projektiranje, proizvodnju, izgradnju i montažu objekata i postro, OIB 13051973588, Rakitnica 2, Zagreb</derivirana_varijabla>
  </DomainObject.Predmet.ProtustrankaWithAdressOIB>
  <DomainObject.Predmet.ProtustrankaNazivFormated>
    <izvorni_sadrzaj>MONTMONTAŽA-N.E.P. društvo s ograničenom odgovornošću za projektiranje, proizvodnju, izgradnju i montažu objekata i postro</izvorni_sadrzaj>
    <derivirana_varijabla naziv="DomainObject.Predmet.ProtustrankaNazivFormated_1">MONTMONTAŽA-N.E.P. društvo s ograničenom odgovornošću za projektiranje, proizvodnju, izgradnju i montažu objekata i postro</derivirana_varijabla>
  </DomainObject.Predmet.ProtustrankaNazivFormated>
  <DomainObject.Predmet.ProtustrankaNazivFormatedOIB>
    <izvorni_sadrzaj>MONTMONTAŽA-N.E.P. društvo s ograničenom odgovornošću za projektiranje, proizvodnju, izgradnju i montažu objekata i postro, OIB 13051973588</izvorni_sadrzaj>
    <derivirana_varijabla naziv="DomainObject.Predmet.ProtustrankaNazivFormatedOIB_1">MONTMONTAŽA-N.E.P. društvo s ograničenom odgovornošću za projektiranje, proizvodnju, izgradnju i montažu objekata i postro, OIB 13051973588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VJEROVNICI; URTIM d.o.o. za građevinarstvo, montažu, remonte, trgovinu i zastupstva; CLARA PACTA društvo s ograničenom odgovornošću za trgovinu i ugostiteljstvo</izvorni_sadrzaj>
    <derivirana_varijabla naziv="DomainObject.Predmet.StrankaFormated_1">  FINA ZAGREB; VJEROVNICI; URTIM d.o.o. za građevinarstvo, montažu, remonte, trgovinu i zastupstva; CLARA PACTA društvo s ograničenom odgovornošću za trgovinu i ugostiteljstvo</derivirana_varijabla>
  </DomainObject.Predmet.StrankaFormated>
  <DomainObject.Predmet.StrankaFormatedOIB>
    <izvorni_sadrzaj>  FINA ZAGREB, OIB 85821130368; VJEROVNICI; URTIM d.o.o. za građevinarstvo, montažu, remonte, trgovinu i zastupstva, OIB 69733329951; CLARA PACTA društvo s ograničenom odgovornošću za trgovinu i ugostiteljstvo, OIB 11632914600</izvorni_sadrzaj>
    <derivirana_varijabla naziv="DomainObject.Predmet.StrankaFormatedOIB_1">  FINA ZAGREB, OIB 85821130368; VJEROVNICI; URTIM d.o.o. za građevinarstvo, montažu, remonte, trgovinu i zastupstva, OIB 69733329951; CLARA PACTA društvo s ograničenom odgovornošću za trgovinu i ugostiteljstvo, OIB 11632914600</derivirana_varijabla>
  </DomainObject.Predmet.StrankaFormatedOIB>
  <DomainObject.Predmet.StrankaFormatedWithAdress>
    <izvorni_sadrzaj> FINA ZAGREB, ILICA 307, 10000 Zagreb; VJEROVNICI; URTIM d.o.o. za građevinarstvo, montažu, remonte, trgovinu i zastupstva, Kneza Ljudevita Posavskog 9, 10410 Velika Gorica; CLARA PACTA društvo s ograničenom odgovornošću za trgovinu i ugostiteljstvo, Radnička Cesta 194, 10000 Zagreb</izvorni_sadrzaj>
    <derivirana_varijabla naziv="DomainObject.Predmet.StrankaFormatedWithAdress_1"> FINA ZAGREB, ILICA 307, 10000 Zagreb; VJEROVNICI; URTIM d.o.o. za građevinarstvo, montažu, remonte, trgovinu i zastupstva, Kneza Ljudevita Posavskog 9, 10410 Velika Gorica; CLARA PACTA društvo s ograničenom odgovornošću za trgovinu i ugostiteljstvo, Radnička Cesta 194, 10000 Zagreb</derivirana_varijabla>
  </DomainObject.Predmet.StrankaFormatedWithAdress>
  <DomainObject.Predmet.StrankaFormatedWithAdressOIB>
    <izvorni_sadrzaj> FINA ZAGREB, OIB 85821130368, ILICA 307, 10000 Zagreb; VJEROVNICI; URTIM d.o.o. za građevinarstvo, montažu, remonte, trgovinu i zastupstva, OIB 69733329951, Kneza Ljudevita Posavskog 9, 10410 Velika Gorica; CLARA PACTA društvo s ograničenom odgovornošću za trgovinu i ugostiteljstvo, OIB 11632914600, Radnička Cesta 194, 10000 Zagreb</izvorni_sadrzaj>
    <derivirana_varijabla naziv="DomainObject.Predmet.StrankaFormatedWithAdressOIB_1"> FINA ZAGREB, OIB 85821130368, ILICA 307, 10000 Zagreb; VJEROVNICI; URTIM d.o.o. za građevinarstvo, montažu, remonte, trgovinu i zastupstva, OIB 69733329951, Kneza Ljudevita Posavskog 9, 10410 Velika Gorica; CLARA PACTA društvo s ograničenom odgovornošću za trgovinu i ugostiteljstvo, OIB 11632914600, Radnička Cesta 194, 10000 Zagreb</derivirana_varijabla>
  </DomainObject.Predmet.StrankaFormatedWithAdressOIB>
  <DomainObject.Predmet.StrankaWithAdress>
    <izvorni_sadrzaj>FINA ZAGREB ILICA 307,10000 Zagreb,VJEROVNICI ,URTIM d.o.o. za građevinarstvo, montažu, remonte, trgovinu i zastupstva Kneza Ljudevita Posavskog 9,10410 Velika Gorica,CLARA PACTA društvo s ograničenom odgovornošću za trgovinu i ugostiteljstvo Radnička Cesta 194,10000 Zagreb</izvorni_sadrzaj>
    <derivirana_varijabla naziv="DomainObject.Predmet.StrankaWithAdress_1">FINA ZAGREB ILICA 307,10000 Zagreb,VJEROVNICI ,URTIM d.o.o. za građevinarstvo, montažu, remonte, trgovinu i zastupstva Kneza Ljudevita Posavskog 9,10410 Velika Gorica,CLARA PACTA društvo s ograničenom odgovornošću za trgovinu i ugostiteljstvo Radnička Cesta 194,10000 Zagreb</derivirana_varijabla>
  </DomainObject.Predmet.StrankaWithAdress>
  <DomainObject.Predmet.StrankaWithAdressOIB>
    <izvorni_sadrzaj>FINA ZAGREB, OIB 85821130368, ILICA 307,10000 Zagreb,VJEROVNICI,URTIM d.o.o. za građevinarstvo, montažu, remonte, trgovinu i zastupstva, OIB 69733329951, Kneza Ljudevita Posavskog 9,10410 Velika Gorica,CLARA PACTA društvo s ograničenom odgovornošću za trgovinu i ugostiteljstvo, OIB 11632914600, Radnička Cesta 194,10000 Zagreb</izvorni_sadrzaj>
    <derivirana_varijabla naziv="DomainObject.Predmet.StrankaWithAdressOIB_1">FINA ZAGREB, OIB 85821130368, ILICA 307,10000 Zagreb,VJEROVNICI,URTIM d.o.o. za građevinarstvo, montažu, remonte, trgovinu i zastupstva, OIB 69733329951, Kneza Ljudevita Posavskog 9,10410 Velika Gorica,CLARA PACTA društvo s ograničenom odgovornošću za trgovinu i ugostiteljstvo, OIB 11632914600, Radnička Cesta 194,10000 Zagreb</derivirana_varijabla>
  </DomainObject.Predmet.StrankaWithAdressOIB>
  <DomainObject.Predmet.StrankaNazivFormated>
    <izvorni_sadrzaj>FINA ZAGREB,VJEROVNICI,URTIM d.o.o. za građevinarstvo, montažu, remonte, trgovinu i zastupstva,CLARA PACTA društvo s ograničenom odgovornošću za trgovinu i ugostiteljstvo</izvorni_sadrzaj>
    <derivirana_varijabla naziv="DomainObject.Predmet.StrankaNazivFormated_1">FINA ZAGREB,VJEROVNICI,URTIM d.o.o. za građevinarstvo, montažu, remonte, trgovinu i zastupstva,CLARA PACTA društvo s ograničenom odgovornošću za trgovinu i ugostiteljstvo</derivirana_varijabla>
  </DomainObject.Predmet.StrankaNazivFormated>
  <DomainObject.Predmet.StrankaNazivFormatedOIB>
    <izvorni_sadrzaj>FINA ZAGREB, OIB 85821130368,VJEROVNICI,URTIM d.o.o. za građevinarstvo, montažu, remonte, trgovinu i zastupstva, OIB 69733329951,CLARA PACTA društvo s ograničenom odgovornošću za trgovinu i ugostiteljstvo, OIB 11632914600</izvorni_sadrzaj>
    <derivirana_varijabla naziv="DomainObject.Predmet.StrankaNazivFormatedOIB_1">FINA ZAGREB, OIB 85821130368,VJEROVNICI,URTIM d.o.o. za građevinarstvo, montažu, remonte, trgovinu i zastupstva, OIB 69733329951,CLARA PACTA društvo s ograničenom odgovornošću za trgovinu i ugostiteljstvo, OIB 11632914600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ZAGREB</item>
      <item>VJEROVNICI</item>
      <item>URTIM d.o.o. za građevinarstvo, montažu, remonte, trgovinu i zastupstva</item>
      <item>CLARA PACTA društvo s ograničenom odgovornošću za trgovinu i ugostiteljstvo</item>
    </izvorni_sadrzaj>
    <derivirana_varijabla naziv="DomainObject.Predmet.StrankaListFormated_1">
      <item>FINA ZAGREB</item>
      <item>VJEROVNICI</item>
      <item>URTIM d.o.o. za građevinarstvo, montažu, remonte, trgovinu i zastupstva</item>
      <item>CLARA PACTA društvo s ograničenom odgovornošću za trgovinu i ugostiteljstvo</item>
    </derivirana_varijabla>
  </DomainObject.Predmet.StrankaListFormated>
  <DomainObject.Predmet.StrankaListFormatedOIB>
    <izvorni_sadrzaj>
      <item>FINA ZAGREB, OIB 85821130368</item>
      <item>VJEROVNICI</item>
      <item>URTIM d.o.o. za građevinarstvo, montažu, remonte, trgovinu i zastupstva, OIB 69733329951</item>
      <item>CLARA PACTA društvo s ograničenom odgovornošću za trgovinu i ugostiteljstvo, OIB 11632914600</item>
    </izvorni_sadrzaj>
    <derivirana_varijabla naziv="DomainObject.Predmet.StrankaListFormatedOIB_1">
      <item>FINA ZAGREB, OIB 85821130368</item>
      <item>VJEROVNICI</item>
      <item>URTIM d.o.o. za građevinarstvo, montažu, remonte, trgovinu i zastupstva, OIB 69733329951</item>
      <item>CLARA PACTA društvo s ograničenom odgovornošću za trgovinu i ugostiteljstvo, OIB 11632914600</item>
    </derivirana_varijabla>
  </DomainObject.Predmet.StrankaListFormatedOIB>
  <DomainObject.Predmet.StrankaListFormatedWithAdress>
    <izvorni_sadrzaj>
      <item>FINA ZAGREB, ILICA 307, 10000 Zagreb</item>
      <item>VJEROVNICI</item>
      <item>URTIM d.o.o. za građevinarstvo, montažu, remonte, trgovinu i zastupstva, Kneza Ljudevita Posavskog 9, 10410 Velika Gorica</item>
      <item>CLARA PACTA društvo s ograničenom odgovornošću za trgovinu i ugostiteljstvo, Radnička Cesta 194, 10000 Zagreb</item>
    </izvorni_sadrzaj>
    <derivirana_varijabla naziv="DomainObject.Predmet.StrankaListFormatedWithAdress_1">
      <item>FINA ZAGREB, ILICA 307, 10000 Zagreb</item>
      <item>VJEROVNICI</item>
      <item>URTIM d.o.o. za građevinarstvo, montažu, remonte, trgovinu i zastupstva, Kneza Ljudevita Posavskog 9, 10410 Velika Gorica</item>
      <item>CLARA PACTA društvo s ograničenom odgovornošću za trgovinu i ugostiteljstvo, Radnička Cesta 194, 10000 Zagreb</item>
    </derivirana_varijabla>
  </DomainObject.Predmet.StrankaListFormatedWithAdress>
  <DomainObject.Predmet.StrankaListFormatedWithAdressOIB>
    <izvorni_sadrzaj>
      <item>FINA ZAGREB, OIB 85821130368, ILICA 307, 10000 Zagreb</item>
      <item>VJEROVNICI</item>
      <item>URTIM d.o.o. za građevinarstvo, montažu, remonte, trgovinu i zastupstva, OIB 69733329951, Kneza Ljudevita Posavskog 9, 10410 Velika Gorica</item>
      <item>CLARA PACTA društvo s ograničenom odgovornošću za trgovinu i ugostiteljstvo, OIB 11632914600, Radnička Cesta 194, 10000 Zagreb</item>
    </izvorni_sadrzaj>
    <derivirana_varijabla naziv="DomainObject.Predmet.StrankaListFormatedWithAdressOIB_1">
      <item>FINA ZAGREB, OIB 85821130368, ILICA 307, 10000 Zagreb</item>
      <item>VJEROVNICI</item>
      <item>URTIM d.o.o. za građevinarstvo, montažu, remonte, trgovinu i zastupstva, OIB 69733329951, Kneza Ljudevita Posavskog 9, 10410 Velika Gorica</item>
      <item>CLARA PACTA društvo s ograničenom odgovornošću za trgovinu i ugostiteljstvo, OIB 11632914600, Radnička Cesta 194, 10000 Zagreb</item>
    </derivirana_varijabla>
  </DomainObject.Predmet.StrankaListFormatedWithAdressOIB>
  <DomainObject.Predmet.StrankaListNazivFormated>
    <izvorni_sadrzaj>
      <item>FINA ZAGREB</item>
      <item>VJEROVNICI</item>
      <item>URTIM d.o.o. za građevinarstvo, montažu, remonte, trgovinu i zastupstva</item>
      <item>CLARA PACTA društvo s ograničenom odgovornošću za trgovinu i ugostiteljstvo</item>
    </izvorni_sadrzaj>
    <derivirana_varijabla naziv="DomainObject.Predmet.StrankaListNazivFormated_1">
      <item>FINA ZAGREB</item>
      <item>VJEROVNICI</item>
      <item>URTIM d.o.o. za građevinarstvo, montažu, remonte, trgovinu i zastupstva</item>
      <item>CLARA PACTA društvo s ograničenom odgovornošću za trgovinu i ugostiteljstvo</item>
    </derivirana_varijabla>
  </DomainObject.Predmet.StrankaListNazivFormated>
  <DomainObject.Predmet.StrankaListNazivFormatedOIB>
    <izvorni_sadrzaj>
      <item>FINA ZAGREB, OIB 85821130368</item>
      <item>VJEROVNICI</item>
      <item>URTIM d.o.o. za građevinarstvo, montažu, remonte, trgovinu i zastupstva, OIB 69733329951</item>
      <item>CLARA PACTA društvo s ograničenom odgovornošću za trgovinu i ugostiteljstvo, OIB 11632914600</item>
    </izvorni_sadrzaj>
    <derivirana_varijabla naziv="DomainObject.Predmet.StrankaListNazivFormatedOIB_1">
      <item>FINA ZAGREB, OIB 85821130368</item>
      <item>VJEROVNICI</item>
      <item>URTIM d.o.o. za građevinarstvo, montažu, remonte, trgovinu i zastupstva, OIB 69733329951</item>
      <item>CLARA PACTA društvo s ograničenom odgovornošću za trgovinu i ugostiteljstvo, OIB 11632914600</item>
    </derivirana_varijabla>
  </DomainObject.Predmet.StrankaListNazivFormatedOIB>
  <DomainObject.Predmet.ProtuStrankaListFormated>
    <izvorni_sadrzaj>
      <item>MONTMONTAŽA-N.E.P. društvo s ograničenom odgovornošću za projektiranje, proizvodnju, izgradnju i montažu objekata i postro</item>
    </izvorni_sadrzaj>
    <derivirana_varijabla naziv="DomainObject.Predmet.ProtuStrankaListFormated_1">
      <item>MONTMONTAŽA-N.E.P. društvo s ograničenom odgovornošću za projektiranje, proizvodnju, izgradnju i montažu objekata i postro</item>
    </derivirana_varijabla>
  </DomainObject.Predmet.ProtuStrankaListFormated>
  <DomainObject.Predmet.ProtuStrankaListFormatedOIB>
    <izvorni_sadrzaj>
      <item>MONTMONTAŽA-N.E.P. društvo s ograničenom odgovornošću za projektiranje, proizvodnju, izgradnju i montažu objekata i postro, OIB 13051973588</item>
    </izvorni_sadrzaj>
    <derivirana_varijabla naziv="DomainObject.Predmet.ProtuStrankaListFormatedOIB_1">
      <item>MONTMONTAŽA-N.E.P. društvo s ograničenom odgovornošću za projektiranje, proizvodnju, izgradnju i montažu objekata i postro, OIB 13051973588</item>
    </derivirana_varijabla>
  </DomainObject.Predmet.ProtuStrankaListFormatedOIB>
  <DomainObject.Predmet.ProtuStrankaListFormatedWithAdress>
    <izvorni_sadrzaj>
      <item>MONTMONTAŽA-N.E.P. društvo s ograničenom odgovornošću za projektiranje, proizvodnju, izgradnju i montažu objekata i postro, Rakitnica 2, Zagreb</item>
    </izvorni_sadrzaj>
    <derivirana_varijabla naziv="DomainObject.Predmet.ProtuStrankaListFormatedWithAdress_1">
      <item>MONTMONTAŽA-N.E.P. društvo s ograničenom odgovornošću za projektiranje, proizvodnju, izgradnju i montažu objekata i postro, Rakitnica 2, Zagreb</item>
    </derivirana_varijabla>
  </DomainObject.Predmet.ProtuStrankaListFormatedWithAdress>
  <DomainObject.Predmet.ProtuStrankaListFormatedWithAdressOIB>
    <izvorni_sadrzaj>
      <item>MONTMONTAŽA-N.E.P. društvo s ograničenom odgovornošću za projektiranje, proizvodnju, izgradnju i montažu objekata i postro, OIB 13051973588, Rakitnica 2, Zagreb</item>
    </izvorni_sadrzaj>
    <derivirana_varijabla naziv="DomainObject.Predmet.ProtuStrankaListFormatedWithAdressOIB_1">
      <item>MONTMONTAŽA-N.E.P. društvo s ograničenom odgovornošću za projektiranje, proizvodnju, izgradnju i montažu objekata i postro, OIB 13051973588, Rakitnica 2, Zagreb</item>
    </derivirana_varijabla>
  </DomainObject.Predmet.ProtuStrankaListFormatedWithAdressOIB>
  <DomainObject.Predmet.ProtuStrankaListNazivFormated>
    <izvorni_sadrzaj>
      <item>MONTMONTAŽA-N.E.P. društvo s ograničenom odgovornošću za projektiranje, proizvodnju, izgradnju i montažu objekata i postro</item>
    </izvorni_sadrzaj>
    <derivirana_varijabla naziv="DomainObject.Predmet.ProtuStrankaListNazivFormated_1">
      <item>MONTMONTAŽA-N.E.P. društvo s ograničenom odgovornošću za projektiranje, proizvodnju, izgradnju i montažu objekata i postro</item>
    </derivirana_varijabla>
  </DomainObject.Predmet.ProtuStrankaListNazivFormated>
  <DomainObject.Predmet.ProtuStrankaListNazivFormatedOIB>
    <izvorni_sadrzaj>
      <item>MONTMONTAŽA-N.E.P. društvo s ograničenom odgovornošću za projektiranje, proizvodnju, izgradnju i montažu objekata i postro, OIB 13051973588</item>
    </izvorni_sadrzaj>
    <derivirana_varijabla naziv="DomainObject.Predmet.ProtuStrankaListNazivFormatedOIB_1">
      <item>MONTMONTAŽA-N.E.P. društvo s ograničenom odgovornošću za projektiranje, proizvodnju, izgradnju i montažu objekata i postro, OIB 13051973588</item>
    </derivirana_varijabla>
  </DomainObject.Predmet.ProtuStrankaListNazivFormatedOIB>
  <DomainObject.Predmet.OstaliListFormated>
    <izvorni_sadrzaj>
      <item>Rajko Matan</item>
      <item>Zdravko Mitak</item>
    </izvorni_sadrzaj>
    <derivirana_varijabla naziv="DomainObject.Predmet.OstaliListFormated_1">
      <item>Rajko Matan</item>
      <item>Zdravko Mitak</item>
    </derivirana_varijabla>
  </DomainObject.Predmet.OstaliListFormated>
  <DomainObject.Predmet.OstaliListFormatedOIB>
    <izvorni_sadrzaj>
      <item>Rajko Matan</item>
      <item>Zdravko Mitak, OIB 25916717450</item>
    </izvorni_sadrzaj>
    <derivirana_varijabla naziv="DomainObject.Predmet.OstaliListFormatedOIB_1">
      <item>Rajko Matan</item>
      <item>Zdravko Mitak, OIB 25916717450</item>
    </derivirana_varijabla>
  </DomainObject.Predmet.OstaliListFormatedOIB>
  <DomainObject.Predmet.OstaliListFormatedWithAdress>
    <izvorni_sadrzaj>
      <item>Rajko Matan, Ksavera Šndora Gjalskog 50, 10432 Bregana</item>
      <item>Zdravko Mitak, Zelenjak 53, 10000 Zagreb</item>
    </izvorni_sadrzaj>
    <derivirana_varijabla naziv="DomainObject.Predmet.OstaliListFormatedWithAdress_1">
      <item>Rajko Matan, Ksavera Šndora Gjalskog 50, 10432 Bregana</item>
      <item>Zdravko Mitak, Zelenjak 53, 10000 Zagreb</item>
    </derivirana_varijabla>
  </DomainObject.Predmet.OstaliListFormatedWithAdress>
  <DomainObject.Predmet.OstaliListFormatedWithAdressOIB>
    <izvorni_sadrzaj>
      <item>Rajko Matan, Ksavera Šndora Gjalskog 50, 10432 Bregana</item>
      <item>Zdravko Mitak, OIB 25916717450, Zelenjak 53, 10000 Zagreb</item>
    </izvorni_sadrzaj>
    <derivirana_varijabla naziv="DomainObject.Predmet.OstaliListFormatedWithAdressOIB_1">
      <item>Rajko Matan, Ksavera Šndora Gjalskog 50, 10432 Bregana</item>
      <item>Zdravko Mitak, OIB 25916717450, Zelenjak 53, 10000 Zagreb</item>
    </derivirana_varijabla>
  </DomainObject.Predmet.OstaliListFormatedWithAdressOIB>
  <DomainObject.Predmet.OstaliListNazivFormated>
    <izvorni_sadrzaj>
      <item>Rajko Matan</item>
      <item>Zdravko Mitak</item>
    </izvorni_sadrzaj>
    <derivirana_varijabla naziv="DomainObject.Predmet.OstaliListNazivFormated_1">
      <item>Rajko Matan</item>
      <item>Zdravko Mitak</item>
    </derivirana_varijabla>
  </DomainObject.Predmet.OstaliListNazivFormated>
  <DomainObject.Predmet.OstaliListNazivFormatedOIB>
    <izvorni_sadrzaj>
      <item>Rajko Matan</item>
      <item>Zdravko Mitak, OIB 25916717450</item>
    </izvorni_sadrzaj>
    <derivirana_varijabla naziv="DomainObject.Predmet.OstaliListNazivFormatedOIB_1">
      <item>Rajko Matan</item>
      <item>Zdravko Mitak, OIB 25916717450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MONTMONTAŽA-N.E.P. društvo s ograničenom odgovornošću za projektiranje, proizvodnju, izgradnju i montažu objekata i postro</izvorni_sadrzaj>
    <derivirana_varijabla naziv="DomainObject.Predmet.ProtustrankaIDrugi_1">MONTMONTAŽA-N.E.P. društvo s ograničenom odgovornošću za projektiranje, proizvodnju, izgradnju i montažu objekata i postro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MONTMONTAŽA-N.E.P. društvo s ograničenom odgovornošću za projektiranje, proizvodnju, izgradnju i montažu objekata i postro, OIB 13051973588, Rakitnica 2, Zagreb</izvorni_sadrzaj>
    <derivirana_varijabla naziv="DomainObject.Predmet.ProtustrankaIDrugiAdressOIB_1">MONTMONTAŽA-N.E.P. društvo s ograničenom odgovornošću za projektiranje, proizvodnju, izgradnju i montažu objekata i postro, OIB 13051973588, Rakitnica 2,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MONTMONTAŽA-N.E.P. društvo s ograničenom odgovornošću za projektiranje, proizvodnju, izgradnju i montažu objekata i postro</item>
      <item>FINA ZAGREB</item>
      <item>Rajko Matan</item>
      <item>Zdravko Mitak</item>
      <item>VJEROVNICI</item>
      <item>URTIM d.o.o. za građevinarstvo, montažu, remonte, trgovinu i zastupstva</item>
      <item>CLARA PACTA društvo s ograničenom odgovornošću za trgovinu i ugostiteljstvo</item>
    </izvorni_sadrzaj>
    <derivirana_varijabla naziv="DomainObject.Predmet.SudioniciListNaziv_1">
      <item>MONTMONTAŽA-N.E.P. društvo s ograničenom odgovornošću za projektiranje, proizvodnju, izgradnju i montažu objekata i postro</item>
      <item>FINA ZAGREB</item>
      <item>Rajko Matan</item>
      <item>Zdravko Mitak</item>
      <item>VJEROVNICI</item>
      <item>URTIM d.o.o. za građevinarstvo, montažu, remonte, trgovinu i zastupstva</item>
      <item>CLARA PACTA društvo s ograničenom odgovornošću za trgovinu i ugostiteljstvo</item>
    </derivirana_varijabla>
  </DomainObject.Predmet.SudioniciListNaziv>
  <DomainObject.Predmet.SudioniciListAdressOIB>
    <izvorni_sadrzaj>
      <item>MONTMONTAŽA-N.E.P. društvo s ograničenom odgovornošću za projektiranje, proizvodnju, izgradnju i montažu objekata i postro, OIB 13051973588, Rakitnica 2,Zagreb</item>
      <item>FINA ZAGREB, OIB 85821130368, ILICA 307,10000 Zagreb</item>
      <item>Rajko Matan, Ksavera Šndora Gjalskog 50,10432 Bregana</item>
      <item>Zdravko Mitak, OIB 25916717450, Zelenjak 53,10000 Zagreb</item>
      <item>VJEROVNICI</item>
      <item>URTIM d.o.o. za građevinarstvo, montažu, remonte, trgovinu i zastupstva, OIB 69733329951, Kneza Ljudevita Posavskog 9,10410 Velika Gorica</item>
      <item>CLARA PACTA društvo s ograničenom odgovornošću za trgovinu i ugostiteljstvo, OIB 11632914600, Radnička Cesta 194,10000 Zagreb</item>
    </izvorni_sadrzaj>
    <derivirana_varijabla naziv="DomainObject.Predmet.SudioniciListAdressOIB_1">
      <item>MONTMONTAŽA-N.E.P. društvo s ograničenom odgovornošću za projektiranje, proizvodnju, izgradnju i montažu objekata i postro, OIB 13051973588, Rakitnica 2,Zagreb</item>
      <item>FINA ZAGREB, OIB 85821130368, ILICA 307,10000 Zagreb</item>
      <item>Rajko Matan, Ksavera Šndora Gjalskog 50,10432 Bregana</item>
      <item>Zdravko Mitak, OIB 25916717450, Zelenjak 53,10000 Zagreb</item>
      <item>VJEROVNICI</item>
      <item>URTIM d.o.o. za građevinarstvo, montažu, remonte, trgovinu i zastupstva, OIB 69733329951, Kneza Ljudevita Posavskog 9,10410 Velika Gorica</item>
      <item>CLARA PACTA društvo s ograničenom odgovornošću za trgovinu i ugostiteljstvo, OIB 11632914600, Radnička Cesta 194,10000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13051973588</item>
      <item>, OIB 85821130368</item>
      <item>, OIB null</item>
      <item>, OIB 25916717450</item>
      <item>, OIB null</item>
      <item>, OIB 69733329951</item>
      <item>, OIB 11632914600</item>
    </izvorni_sadrzaj>
    <derivirana_varijabla naziv="DomainObject.Predmet.SudioniciListNazivOIB_1">
      <item>, OIB 13051973588</item>
      <item>, OIB 85821130368</item>
      <item>, OIB null</item>
      <item>, OIB 25916717450</item>
      <item>, OIB null</item>
      <item>, OIB 69733329951</item>
      <item>, OIB 11632914600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435</properties:Words>
  <properties:Characters>2325</properties:Characters>
  <properties:Lines>65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2016-01-13T11:00:00Z</dcterms:created>
  <dc:creator>nmarkovic</dc:creator>
  <cp:lastModifiedBy>Ivana Rogić</cp:lastModifiedBy>
  <cp:lastPrinted>2016-01-13T12:54:00Z</cp:lastPrinted>
  <dcterms:modified xmlns:xsi="http://www.w3.org/2001/XMLSchema-instance" xsi:type="dcterms:W3CDTF">2016-01-13T12:58:00Z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