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61f6" w14:paraId="95b61f6" w:rsidRDefault="000E2207" w:rsidP="000E2207" w:rsidR="000E2207" w:rsidRPr="00EF6F6F">
      <w:pPr>
        <w15:collapsed w:val="false"/>
        <w:rPr>
          <w:b/>
        </w:rPr>
      </w:pPr>
      <w:bookmarkStart w:name="_GoBack" w:id="0"/>
      <w:bookmarkEnd w:id="0"/>
    </w:p>
    <w:p w:rsidRDefault="000E2207" w:rsidP="00420558" w:rsidR="000E2207" w:rsidRPr="00EF6F6F">
      <w:pPr>
        <w:jc w:val="center"/>
        <w:rPr>
          <w:b/>
        </w:rPr>
      </w:pPr>
      <w:r w:rsidRPr="00EF6F6F">
        <w:rPr>
          <w:b/>
        </w:rPr>
        <w:t>TRGOVA</w:t>
      </w:r>
      <w:r w:rsidR="00420558" w:rsidRPr="00EF6F6F">
        <w:rPr>
          <w:b/>
        </w:rPr>
        <w:t>Č</w:t>
      </w:r>
      <w:r w:rsidRPr="00EF6F6F">
        <w:rPr>
          <w:b/>
        </w:rPr>
        <w:t>KI SUD U ZAGREBU</w:t>
      </w:r>
    </w:p>
    <w:p w:rsidRDefault="007678B3" w:rsidP="00420558" w:rsidR="007678B3" w:rsidRPr="00EF6F6F">
      <w:pPr>
        <w:jc w:val="center"/>
        <w:rPr>
          <w:b/>
        </w:rPr>
      </w:pPr>
      <w:r w:rsidRPr="00EF6F6F">
        <w:rPr>
          <w:b/>
        </w:rPr>
        <w:t>STALNA SLUŽBA</w:t>
      </w:r>
      <w:r w:rsidR="00420558" w:rsidRPr="00EF6F6F">
        <w:rPr>
          <w:b/>
        </w:rPr>
        <w:t xml:space="preserve"> KARLOVAC</w:t>
      </w:r>
    </w:p>
    <w:p w:rsidRDefault="007678B3" w:rsidP="00420558" w:rsidR="007678B3" w:rsidRPr="00EF6F6F">
      <w:pPr>
        <w:jc w:val="center"/>
      </w:pPr>
      <w:r w:rsidRPr="00EF6F6F">
        <w:t xml:space="preserve">Karlovac, Ljudevita </w:t>
      </w:r>
      <w:proofErr w:type="spellStart"/>
      <w:r w:rsidRPr="00EF6F6F">
        <w:t>Šestića</w:t>
      </w:r>
      <w:proofErr w:type="spellEnd"/>
      <w:r w:rsidRPr="00EF6F6F">
        <w:t xml:space="preserve"> 4</w:t>
      </w:r>
    </w:p>
    <w:p w:rsidRDefault="000E2207" w:rsidP="000E2207" w:rsidR="000E2207">
      <w:pPr>
        <w:rPr>
          <w:b/>
        </w:rPr>
      </w:pPr>
    </w:p>
    <w:p w:rsidRDefault="00301ECA" w:rsidP="000E2207" w:rsidR="00301ECA" w:rsidRPr="00EF6F6F">
      <w:pPr>
        <w:rPr>
          <w:b/>
        </w:rPr>
      </w:pPr>
    </w:p>
    <w:p w:rsidRDefault="009A73DE" w:rsidP="00420558" w:rsidR="009A73DE" w:rsidRPr="00EF6F6F">
      <w:pPr>
        <w:jc w:val="right"/>
        <w:rPr>
          <w:b/>
        </w:rPr>
      </w:pPr>
      <w:proofErr w:type="spellStart"/>
      <w:r w:rsidRPr="00EF6F6F">
        <w:rPr>
          <w:b/>
        </w:rPr>
        <w:t>Posl.br</w:t>
      </w:r>
      <w:proofErr w:type="spellEnd"/>
      <w:r w:rsidRPr="00EF6F6F">
        <w:rPr>
          <w:b/>
        </w:rPr>
        <w:t>. 1 St-4145/16</w:t>
      </w:r>
    </w:p>
    <w:p w:rsidRDefault="00420558" w:rsidP="003A4649" w:rsidR="000E2207">
      <w:pPr>
        <w:jc w:val="right"/>
      </w:pPr>
      <w:r w:rsidRPr="00EF6F6F">
        <w:t>Stečajni sudac:</w:t>
      </w:r>
      <w:r w:rsidR="009A73DE" w:rsidRPr="00EF6F6F">
        <w:t>Jadranka Mađeruh</w:t>
      </w:r>
    </w:p>
    <w:p w:rsidRDefault="003A4649" w:rsidP="003A4649" w:rsidR="003A4649" w:rsidRPr="00EF6F6F">
      <w:pPr>
        <w:jc w:val="right"/>
      </w:pPr>
    </w:p>
    <w:p w:rsidRDefault="009A73DE" w:rsidP="00420558" w:rsidR="000E2207" w:rsidRPr="00EF6F6F">
      <w:pPr>
        <w:rPr>
          <w:b/>
        </w:rPr>
      </w:pPr>
      <w:r w:rsidRPr="00EF6F6F">
        <w:rPr>
          <w:b/>
        </w:rPr>
        <w:t>ZONING</w:t>
      </w:r>
      <w:r w:rsidR="000E2207" w:rsidRPr="00EF6F6F">
        <w:rPr>
          <w:b/>
        </w:rPr>
        <w:t xml:space="preserve">  d.o.o. u stečaju</w:t>
      </w:r>
    </w:p>
    <w:p w:rsidRDefault="000E2207" w:rsidP="00420558" w:rsidR="000E2207" w:rsidRPr="00EF6F6F">
      <w:r w:rsidRPr="00EF6F6F">
        <w:t xml:space="preserve">Zagreb, </w:t>
      </w:r>
      <w:r w:rsidR="009A73DE" w:rsidRPr="00EF6F6F">
        <w:t xml:space="preserve">Baruna </w:t>
      </w:r>
      <w:proofErr w:type="spellStart"/>
      <w:r w:rsidR="009A73DE" w:rsidRPr="00EF6F6F">
        <w:t>Trenka</w:t>
      </w:r>
      <w:proofErr w:type="spellEnd"/>
      <w:r w:rsidR="009A73DE" w:rsidRPr="00EF6F6F">
        <w:t xml:space="preserve"> 11</w:t>
      </w:r>
    </w:p>
    <w:p w:rsidRDefault="000E2207" w:rsidP="000E2207" w:rsidR="000E2207" w:rsidRPr="00EF6F6F">
      <w:pPr>
        <w:jc w:val="center"/>
        <w:rPr>
          <w:b/>
        </w:rPr>
      </w:pPr>
    </w:p>
    <w:p w:rsidRDefault="00667A2B" w:rsidP="000E2207" w:rsidR="00667A2B" w:rsidRPr="00EF6F6F">
      <w:pPr>
        <w:jc w:val="center"/>
        <w:rPr>
          <w:b/>
        </w:rPr>
      </w:pPr>
    </w:p>
    <w:p w:rsidRDefault="00420558" w:rsidP="000E2207" w:rsidR="000E2207" w:rsidRPr="003A4649">
      <w:pPr>
        <w:jc w:val="center"/>
        <w:rPr>
          <w:b/>
        </w:rPr>
      </w:pPr>
      <w:r w:rsidRPr="003A4649">
        <w:rPr>
          <w:b/>
        </w:rPr>
        <w:t>Pregled imovine i obveza stečajnog dužnika prema članku</w:t>
      </w:r>
      <w:r w:rsidR="000E2207" w:rsidRPr="003A4649">
        <w:rPr>
          <w:b/>
        </w:rPr>
        <w:t xml:space="preserve">  </w:t>
      </w:r>
      <w:r w:rsidR="00363EFD" w:rsidRPr="003A4649">
        <w:rPr>
          <w:b/>
        </w:rPr>
        <w:t>223</w:t>
      </w:r>
      <w:r w:rsidR="000E2207" w:rsidRPr="003A4649">
        <w:rPr>
          <w:b/>
        </w:rPr>
        <w:t>. SZ-a</w:t>
      </w:r>
    </w:p>
    <w:p w:rsidRDefault="00667A2B" w:rsidP="000E2207" w:rsidR="00667A2B" w:rsidRPr="00EF6F6F">
      <w:pPr>
        <w:jc w:val="center"/>
      </w:pPr>
      <w:r w:rsidRPr="00EF6F6F">
        <w:t>__________________________________________________________________________</w:t>
      </w:r>
    </w:p>
    <w:p w:rsidRDefault="000E2207" w:rsidP="000E2207" w:rsidR="000E2207" w:rsidRPr="00EF6F6F"/>
    <w:p w:rsidRDefault="00667A2B" w:rsidP="000E2207" w:rsidR="00667A2B" w:rsidRPr="00EF6F6F">
      <w:pPr>
        <w:tabs>
          <w:tab w:pos="284" w:val="left"/>
        </w:tabs>
        <w:rPr>
          <w:b/>
        </w:rPr>
      </w:pPr>
    </w:p>
    <w:p w:rsidRDefault="000E2207" w:rsidP="000E2207" w:rsidR="000E2207" w:rsidRPr="00EF6F6F">
      <w:pPr>
        <w:tabs>
          <w:tab w:pos="284" w:val="left"/>
        </w:tabs>
        <w:rPr>
          <w:b/>
        </w:rPr>
      </w:pPr>
      <w:r w:rsidRPr="00EF6F6F">
        <w:rPr>
          <w:b/>
        </w:rPr>
        <w:t>1.</w:t>
      </w:r>
      <w:r w:rsidR="00420558" w:rsidRPr="00EF6F6F">
        <w:rPr>
          <w:b/>
        </w:rPr>
        <w:tab/>
      </w:r>
      <w:r w:rsidR="00420558" w:rsidRPr="00EF6F6F">
        <w:rPr>
          <w:b/>
        </w:rPr>
        <w:tab/>
      </w:r>
      <w:r w:rsidRPr="00EF6F6F">
        <w:rPr>
          <w:b/>
        </w:rPr>
        <w:t xml:space="preserve">POPIS PREDMETA STEČAJNE MASE  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r w:rsidRPr="00EF6F6F">
        <w:tab/>
        <w:t>Stečajni upravitelj je u mogućnosti dati slijedeći popis predmeta stečajne mase:</w:t>
      </w:r>
    </w:p>
    <w:p w:rsidRDefault="000E2207" w:rsidP="000E2207" w:rsidR="000E2207" w:rsidRPr="00EF6F6F">
      <w:pPr>
        <w:tabs>
          <w:tab w:pos="284" w:val="left"/>
        </w:tabs>
        <w:ind w:left="426"/>
      </w:pPr>
    </w:p>
    <w:p w:rsidRDefault="000E2207" w:rsidP="000E2207" w:rsidR="000E2207" w:rsidRPr="00EF6F6F">
      <w:pPr>
        <w:tabs>
          <w:tab w:pos="284" w:val="left"/>
        </w:tabs>
        <w:ind w:left="284"/>
      </w:pPr>
      <w:r w:rsidRPr="00EF6F6F">
        <w:t>1.1.</w:t>
      </w:r>
      <w:r w:rsidR="00667A2B" w:rsidRPr="00EF6F6F">
        <w:t xml:space="preserve"> </w:t>
      </w:r>
      <w:r w:rsidRPr="00EF6F6F">
        <w:t>POKRETNINE</w:t>
      </w:r>
    </w:p>
    <w:p w:rsidRDefault="000E2207" w:rsidP="00363EFD" w:rsidR="000E2207" w:rsidRPr="00EF6F6F">
      <w:pPr>
        <w:jc w:val="both"/>
      </w:pPr>
      <w:r w:rsidRPr="00EF6F6F">
        <w:tab/>
        <w:t xml:space="preserve">Dužnik ima pokretnina i to: </w:t>
      </w:r>
      <w:r w:rsidR="00363EFD" w:rsidRPr="00EF6F6F">
        <w:t xml:space="preserve">Motorno vozilo KIA </w:t>
      </w:r>
      <w:proofErr w:type="spellStart"/>
      <w:r w:rsidR="00363EFD" w:rsidRPr="00EF6F6F">
        <w:t>Sorento</w:t>
      </w:r>
      <w:proofErr w:type="spellEnd"/>
      <w:r w:rsidR="00363EFD" w:rsidRPr="00EF6F6F">
        <w:t xml:space="preserve"> 2,5 CRDI EX, 2003. g., broj </w:t>
      </w:r>
      <w:r w:rsidR="00363EFD" w:rsidRPr="00EF6F6F">
        <w:tab/>
        <w:t>šasije KNEJC521535111322, nije procijenjen</w:t>
      </w:r>
    </w:p>
    <w:p w:rsidRDefault="00003DFF" w:rsidP="00363EFD" w:rsidR="00003DFF" w:rsidRPr="00EF6F6F">
      <w:pPr>
        <w:jc w:val="both"/>
      </w:pPr>
      <w:r w:rsidRPr="00EF6F6F">
        <w:tab/>
        <w:t xml:space="preserve">Uredska oprema: 2 stola, 2 stolice, 2 ormara, 5 PC računala, knjigovodstvene </w:t>
      </w:r>
      <w:r w:rsidRPr="00EF6F6F">
        <w:tab/>
        <w:t>vrijednosti 0,00 kn, u lošem stanju, bez tržne vrijednosti</w:t>
      </w:r>
    </w:p>
    <w:p w:rsidRDefault="000E2207" w:rsidP="000E2207" w:rsidR="000E2207" w:rsidRPr="00EF6F6F">
      <w:pPr>
        <w:tabs>
          <w:tab w:pos="360" w:val="left"/>
        </w:tabs>
        <w:jc w:val="both"/>
      </w:pPr>
      <w:r w:rsidRPr="00EF6F6F">
        <w:tab/>
      </w:r>
      <w:r w:rsidRPr="00EF6F6F">
        <w:tab/>
      </w:r>
      <w:r w:rsidRPr="00EF6F6F">
        <w:tab/>
      </w:r>
    </w:p>
    <w:p w:rsidRDefault="00667A2B" w:rsidP="000E2207" w:rsidR="000E2207" w:rsidRPr="00EF6F6F">
      <w:pPr>
        <w:numPr>
          <w:ilvl w:val="1"/>
          <w:numId w:val="3"/>
        </w:numPr>
        <w:tabs>
          <w:tab w:pos="284" w:val="left"/>
        </w:tabs>
      </w:pPr>
      <w:r w:rsidRPr="00EF6F6F">
        <w:t xml:space="preserve"> </w:t>
      </w:r>
      <w:r w:rsidR="000E2207" w:rsidRPr="00EF6F6F">
        <w:t>NEKRETNINE</w:t>
      </w:r>
    </w:p>
    <w:p w:rsidRDefault="000E2207" w:rsidP="000E2207" w:rsidR="000E2207" w:rsidRPr="00EF6F6F">
      <w:pPr>
        <w:tabs>
          <w:tab w:pos="284" w:val="left"/>
          <w:tab w:pos="426" w:val="left"/>
        </w:tabs>
        <w:jc w:val="both"/>
      </w:pPr>
      <w:r w:rsidRPr="00EF6F6F">
        <w:tab/>
      </w:r>
      <w:r w:rsidRPr="00EF6F6F">
        <w:tab/>
      </w:r>
      <w:r w:rsidRPr="00EF6F6F">
        <w:tab/>
      </w:r>
      <w:r w:rsidR="00667A2B" w:rsidRPr="00EF6F6F">
        <w:t xml:space="preserve"> </w:t>
      </w:r>
      <w:r w:rsidRPr="00EF6F6F">
        <w:t>Nema nekretnina</w:t>
      </w:r>
    </w:p>
    <w:p w:rsidRDefault="000E2207" w:rsidP="000E2207" w:rsidR="000E2207" w:rsidRPr="00EF6F6F">
      <w:pPr>
        <w:ind w:left="645"/>
        <w:jc w:val="both"/>
      </w:pP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Pr="00EF6F6F">
        <w:t xml:space="preserve">1.3. </w:t>
      </w:r>
      <w:r w:rsidR="00667A2B" w:rsidRPr="00EF6F6F">
        <w:t xml:space="preserve"> </w:t>
      </w:r>
      <w:r w:rsidRPr="00EF6F6F">
        <w:t>POTRAŽIVANJA STEČAJNOG DUŽNIKA</w:t>
      </w:r>
    </w:p>
    <w:p w:rsidRDefault="000E2207" w:rsidP="00667A2B" w:rsidR="000E2207" w:rsidRPr="00EF6F6F">
      <w:pPr>
        <w:tabs>
          <w:tab w:pos="360" w:val="left"/>
        </w:tabs>
        <w:jc w:val="both"/>
      </w:pPr>
      <w:r w:rsidRPr="00EF6F6F">
        <w:tab/>
      </w:r>
      <w:r w:rsidRPr="00EF6F6F">
        <w:tab/>
      </w:r>
      <w:r w:rsidR="00667A2B" w:rsidRPr="00EF6F6F">
        <w:t xml:space="preserve"> </w:t>
      </w:r>
      <w:r w:rsidRPr="00EF6F6F">
        <w:t xml:space="preserve">Stečajni dužnik </w:t>
      </w:r>
      <w:r w:rsidR="00003DFF" w:rsidRPr="00EF6F6F">
        <w:t>i</w:t>
      </w:r>
      <w:r w:rsidRPr="00EF6F6F">
        <w:t>ma potraživanja</w:t>
      </w:r>
      <w:r w:rsidR="00003DFF" w:rsidRPr="00EF6F6F">
        <w:t xml:space="preserve"> u iznosu od 16.000,00 kn po ugovoru o prodaji </w:t>
      </w:r>
      <w:r w:rsidR="00003DFF" w:rsidRPr="00EF6F6F">
        <w:tab/>
      </w:r>
      <w:r w:rsidR="00003DFF" w:rsidRPr="00EF6F6F">
        <w:tab/>
      </w:r>
      <w:r w:rsidR="00667A2B" w:rsidRPr="00EF6F6F">
        <w:t xml:space="preserve"> </w:t>
      </w:r>
      <w:r w:rsidR="00003DFF" w:rsidRPr="00EF6F6F">
        <w:t>nekretnine iz 2016. g.</w:t>
      </w:r>
      <w:r w:rsidR="00EF6F6F" w:rsidRPr="00EF6F6F">
        <w:t xml:space="preserve"> Za prodanu</w:t>
      </w:r>
      <w:r w:rsidR="00003DFF" w:rsidRPr="00EF6F6F">
        <w:t xml:space="preserve"> nekretninu predana </w:t>
      </w:r>
      <w:r w:rsidR="00EF6F6F" w:rsidRPr="00EF6F6F">
        <w:t xml:space="preserve">je </w:t>
      </w:r>
      <w:proofErr w:type="spellStart"/>
      <w:r w:rsidR="00003DFF" w:rsidRPr="00EF6F6F">
        <w:t>tabularna</w:t>
      </w:r>
      <w:proofErr w:type="spellEnd"/>
      <w:r w:rsidR="00003DFF" w:rsidRPr="00EF6F6F">
        <w:t xml:space="preserve"> izjava od </w:t>
      </w:r>
      <w:r w:rsidR="003A4649" w:rsidRPr="00EF6F6F">
        <w:t>ovlaštene</w:t>
      </w:r>
      <w:r w:rsidR="003A4649">
        <w:tab/>
      </w:r>
      <w:r w:rsidR="003A4649">
        <w:tab/>
      </w:r>
      <w:r w:rsidR="00003DFF" w:rsidRPr="00EF6F6F">
        <w:t>osobe stečajnog dužnika prije otvaranja stečaja</w:t>
      </w:r>
      <w:r w:rsidR="00B4747D" w:rsidRPr="00EF6F6F">
        <w:t>. Nema osiguranja za naplatu.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r w:rsidRPr="00EF6F6F">
        <w:tab/>
        <w:t xml:space="preserve">   </w:t>
      </w:r>
      <w:r w:rsidRPr="00EF6F6F">
        <w:tab/>
      </w:r>
      <w:r w:rsidRPr="00EF6F6F">
        <w:tab/>
      </w: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Pr="00EF6F6F">
        <w:t xml:space="preserve">1.4. </w:t>
      </w:r>
      <w:r w:rsidR="00667A2B" w:rsidRPr="00EF6F6F">
        <w:t xml:space="preserve"> </w:t>
      </w:r>
      <w:r w:rsidRPr="00EF6F6F">
        <w:t>PARNICE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r w:rsidRPr="00EF6F6F">
        <w:tab/>
      </w:r>
      <w:r w:rsidR="00667A2B" w:rsidRPr="00EF6F6F">
        <w:t xml:space="preserve"> </w:t>
      </w:r>
      <w:r w:rsidRPr="00EF6F6F">
        <w:t>Stečajni dužnik nema parnica koje vodi u svoju korist</w:t>
      </w:r>
    </w:p>
    <w:p w:rsidRDefault="000E2207" w:rsidP="000E2207" w:rsidR="000E2207" w:rsidRPr="00EF6F6F"/>
    <w:p w:rsidRDefault="000E2207" w:rsidP="000E2207" w:rsidR="000E2207" w:rsidRPr="00EF6F6F"/>
    <w:p w:rsidRDefault="00667A2B" w:rsidP="000E2207" w:rsidR="000E2207" w:rsidRPr="00EF6F6F">
      <w:pPr>
        <w:rPr>
          <w:b/>
        </w:rPr>
      </w:pPr>
      <w:r w:rsidRPr="00EF6F6F">
        <w:rPr>
          <w:b/>
        </w:rPr>
        <w:t>2.</w:t>
      </w:r>
      <w:r w:rsidRPr="00EF6F6F">
        <w:rPr>
          <w:b/>
        </w:rPr>
        <w:tab/>
      </w:r>
      <w:r w:rsidR="000E2207" w:rsidRPr="00EF6F6F">
        <w:rPr>
          <w:b/>
        </w:rPr>
        <w:t xml:space="preserve">POPIS VJEROVNIKA </w:t>
      </w:r>
    </w:p>
    <w:p w:rsidRDefault="00667A2B" w:rsidP="000E2207" w:rsidR="00667A2B" w:rsidRPr="00EF6F6F"/>
    <w:p w:rsidRDefault="000E2207" w:rsidP="000E2207" w:rsidR="000E2207">
      <w:pPr>
        <w:tabs>
          <w:tab w:pos="284" w:val="left"/>
        </w:tabs>
        <w:rPr>
          <w:bCs/>
        </w:rPr>
      </w:pPr>
      <w:r w:rsidRPr="00EF6F6F">
        <w:rPr>
          <w:bCs/>
        </w:rPr>
        <w:tab/>
        <w:t xml:space="preserve">PRVI  VIŠI  ISPLATNI  RED:  </w:t>
      </w:r>
      <w:r w:rsidR="00914BC9">
        <w:rPr>
          <w:bCs/>
        </w:rPr>
        <w:t>2</w:t>
      </w:r>
    </w:p>
    <w:p w:rsidRDefault="00914BC9" w:rsidP="000E2207" w:rsidR="00914BC9">
      <w:pPr>
        <w:tabs>
          <w:tab w:pos="284" w:val="left"/>
        </w:tabs>
        <w:rPr>
          <w:bCs/>
        </w:rPr>
      </w:pPr>
    </w:p>
    <w:p w:rsidRDefault="00914BC9" w:rsidP="000E2207" w:rsidR="00914BC9">
      <w:pPr>
        <w:tabs>
          <w:tab w:pos="284" w:val="left"/>
        </w:tabs>
        <w:rPr>
          <w:bCs/>
        </w:rPr>
      </w:pPr>
      <w:r>
        <w:rPr>
          <w:bCs/>
        </w:rPr>
        <w:tab/>
        <w:t>-</w:t>
      </w:r>
      <w:r>
        <w:rPr>
          <w:bCs/>
        </w:rPr>
        <w:tab/>
        <w:t>Damjanović Nenad, Zagreb…………………………………………………6.149,55 kn</w:t>
      </w:r>
    </w:p>
    <w:p w:rsidRDefault="00914BC9" w:rsidP="000E2207" w:rsidR="00914BC9" w:rsidRPr="00EF6F6F">
      <w:pPr>
        <w:tabs>
          <w:tab w:pos="284" w:val="left"/>
        </w:tabs>
        <w:rPr>
          <w:bCs/>
        </w:rPr>
      </w:pPr>
      <w:r>
        <w:rPr>
          <w:bCs/>
        </w:rPr>
        <w:tab/>
        <w:t>-</w:t>
      </w:r>
      <w:r>
        <w:rPr>
          <w:bCs/>
        </w:rPr>
        <w:tab/>
      </w:r>
      <w:proofErr w:type="spellStart"/>
      <w:r>
        <w:rPr>
          <w:bCs/>
        </w:rPr>
        <w:t>Gleb</w:t>
      </w:r>
      <w:proofErr w:type="spellEnd"/>
      <w:r>
        <w:rPr>
          <w:bCs/>
        </w:rPr>
        <w:t xml:space="preserve"> Aleksandar, Zagreb……………………………………………………</w:t>
      </w:r>
      <w:r w:rsidRPr="00914BC9">
        <w:rPr>
          <w:bCs/>
          <w:u w:val="single"/>
        </w:rPr>
        <w:t>9.849,00 kn</w:t>
      </w:r>
    </w:p>
    <w:p w:rsidRDefault="000E2207" w:rsidP="000E2207" w:rsidR="000E2207">
      <w:pPr>
        <w:rPr>
          <w:bCs/>
        </w:rPr>
      </w:pPr>
      <w:r w:rsidRPr="00EF6F6F">
        <w:rPr>
          <w:b/>
          <w:bCs/>
        </w:rPr>
        <w:t xml:space="preserve">     </w:t>
      </w:r>
      <w:r w:rsidR="00914BC9">
        <w:rPr>
          <w:b/>
          <w:bCs/>
        </w:rPr>
        <w:tab/>
      </w:r>
      <w:r w:rsidR="00914BC9">
        <w:rPr>
          <w:bCs/>
        </w:rPr>
        <w:t>Ukupno:</w:t>
      </w:r>
      <w:r w:rsidR="00914BC9">
        <w:rPr>
          <w:bCs/>
        </w:rPr>
        <w:tab/>
      </w:r>
      <w:r w:rsidR="00914BC9">
        <w:rPr>
          <w:bCs/>
        </w:rPr>
        <w:tab/>
      </w:r>
      <w:r w:rsidR="00914BC9">
        <w:rPr>
          <w:bCs/>
        </w:rPr>
        <w:tab/>
      </w:r>
      <w:r w:rsidR="00914BC9">
        <w:rPr>
          <w:bCs/>
        </w:rPr>
        <w:tab/>
      </w:r>
      <w:r w:rsidR="00914BC9">
        <w:rPr>
          <w:bCs/>
        </w:rPr>
        <w:tab/>
      </w:r>
      <w:r w:rsidR="00914BC9">
        <w:rPr>
          <w:bCs/>
        </w:rPr>
        <w:tab/>
      </w:r>
      <w:r w:rsidR="00914BC9">
        <w:rPr>
          <w:bCs/>
        </w:rPr>
        <w:tab/>
      </w:r>
      <w:r w:rsidR="00914BC9">
        <w:rPr>
          <w:bCs/>
        </w:rPr>
        <w:tab/>
        <w:t xml:space="preserve">            15.998,55 kn</w:t>
      </w:r>
    </w:p>
    <w:p w:rsidRDefault="00914BC9" w:rsidP="000E2207" w:rsidR="00914BC9">
      <w:pPr>
        <w:rPr>
          <w:bCs/>
        </w:rPr>
      </w:pPr>
    </w:p>
    <w:p w:rsidRDefault="00914BC9" w:rsidP="000E2207" w:rsidR="00914BC9">
      <w:pPr>
        <w:rPr>
          <w:bCs/>
        </w:rPr>
      </w:pPr>
    </w:p>
    <w:p w:rsidRDefault="00914BC9" w:rsidP="000E2207" w:rsidR="00914BC9">
      <w:pPr>
        <w:rPr>
          <w:bCs/>
        </w:rPr>
      </w:pPr>
    </w:p>
    <w:p w:rsidRDefault="00914BC9" w:rsidP="000E2207" w:rsidR="00914BC9" w:rsidRPr="00914BC9">
      <w:pPr>
        <w:rPr>
          <w:bCs/>
        </w:rPr>
      </w:pPr>
    </w:p>
    <w:p w:rsidRDefault="000E2207" w:rsidP="000E2207" w:rsidR="000E2207" w:rsidRPr="00EF6F6F">
      <w:pPr>
        <w:tabs>
          <w:tab w:pos="284" w:val="left"/>
        </w:tabs>
        <w:rPr>
          <w:bCs/>
        </w:rPr>
      </w:pPr>
      <w:r w:rsidRPr="00EF6F6F">
        <w:rPr>
          <w:bCs/>
        </w:rPr>
        <w:lastRenderedPageBreak/>
        <w:tab/>
        <w:t xml:space="preserve">DRUGI VIŠI ISPLATNI RED:  </w:t>
      </w:r>
      <w:r w:rsidR="00003DFF" w:rsidRPr="00EF6F6F">
        <w:rPr>
          <w:bCs/>
        </w:rPr>
        <w:t>2</w:t>
      </w:r>
    </w:p>
    <w:p w:rsidRDefault="000E2207" w:rsidP="000E2207" w:rsidR="000E2207" w:rsidRPr="00EF6F6F">
      <w:pPr>
        <w:rPr>
          <w:b/>
          <w:bCs/>
        </w:rPr>
      </w:pPr>
    </w:p>
    <w:p w:rsidRDefault="00003DFF" w:rsidP="00003DFF" w:rsidR="000E2207" w:rsidRPr="00EF6F6F">
      <w:pPr>
        <w:tabs>
          <w:tab w:pos="284" w:val="left"/>
        </w:tabs>
        <w:rPr>
          <w:bCs/>
        </w:rPr>
      </w:pPr>
      <w:r w:rsidRPr="00EF6F6F">
        <w:rPr>
          <w:bCs/>
        </w:rPr>
        <w:tab/>
      </w:r>
      <w:r w:rsidR="000E2207" w:rsidRPr="00EF6F6F">
        <w:rPr>
          <w:bCs/>
        </w:rPr>
        <w:t>-</w:t>
      </w:r>
      <w:r w:rsidR="000E2207" w:rsidRPr="00EF6F6F">
        <w:rPr>
          <w:bCs/>
        </w:rPr>
        <w:tab/>
        <w:t>RH Ministarstvo financija, Porezna uprava</w:t>
      </w:r>
    </w:p>
    <w:p w:rsidRDefault="000E2207" w:rsidP="000E2207" w:rsidR="000E2207" w:rsidRPr="00EF6F6F">
      <w:pPr>
        <w:ind w:firstLine="360"/>
        <w:rPr>
          <w:bCs/>
        </w:rPr>
      </w:pPr>
      <w:r w:rsidRPr="00EF6F6F">
        <w:rPr>
          <w:bCs/>
        </w:rPr>
        <w:t xml:space="preserve">      Zagreb, Avenija Dubrovnik 11</w:t>
      </w:r>
    </w:p>
    <w:p w:rsidRDefault="000E2207" w:rsidP="000E2207" w:rsidR="000E2207" w:rsidRPr="00EF6F6F">
      <w:pPr>
        <w:ind w:firstLine="360"/>
        <w:rPr>
          <w:bCs/>
        </w:rPr>
      </w:pPr>
      <w:r w:rsidRPr="00EF6F6F">
        <w:rPr>
          <w:bCs/>
        </w:rPr>
        <w:tab/>
        <w:t>Dug:.................................................................................................</w:t>
      </w:r>
      <w:r w:rsidR="00003DFF" w:rsidRPr="00EF6F6F">
        <w:rPr>
          <w:bCs/>
        </w:rPr>
        <w:t>......</w:t>
      </w:r>
      <w:r w:rsidR="00301ECA">
        <w:rPr>
          <w:bCs/>
        </w:rPr>
        <w:t>....</w:t>
      </w:r>
      <w:r w:rsidRPr="00EF6F6F">
        <w:rPr>
          <w:bCs/>
        </w:rPr>
        <w:t>.....</w:t>
      </w:r>
      <w:r w:rsidR="00003DFF" w:rsidRPr="00EF6F6F">
        <w:rPr>
          <w:bCs/>
        </w:rPr>
        <w:t>2.205,84</w:t>
      </w:r>
      <w:r w:rsidR="00301ECA">
        <w:rPr>
          <w:bCs/>
        </w:rPr>
        <w:t xml:space="preserve"> </w:t>
      </w:r>
      <w:r w:rsidRPr="00EF6F6F">
        <w:rPr>
          <w:bCs/>
        </w:rPr>
        <w:t>kn</w:t>
      </w:r>
    </w:p>
    <w:p w:rsidRDefault="00003DFF" w:rsidP="000E2207" w:rsidR="00003DFF" w:rsidRPr="00EF6F6F">
      <w:pPr>
        <w:ind w:firstLine="360"/>
        <w:rPr>
          <w:bCs/>
        </w:rPr>
      </w:pPr>
      <w:r w:rsidRPr="00EF6F6F">
        <w:rPr>
          <w:bCs/>
        </w:rPr>
        <w:t>-     TRIGLAV OSIGURANJE d.d.</w:t>
      </w:r>
    </w:p>
    <w:p w:rsidRDefault="00003DFF" w:rsidP="000E2207" w:rsidR="00003DFF" w:rsidRPr="00EF6F6F">
      <w:pPr>
        <w:ind w:firstLine="360"/>
        <w:rPr>
          <w:bCs/>
        </w:rPr>
      </w:pPr>
      <w:r w:rsidRPr="00EF6F6F">
        <w:rPr>
          <w:bCs/>
        </w:rPr>
        <w:tab/>
        <w:t xml:space="preserve">Zagreb, Antuna </w:t>
      </w:r>
      <w:proofErr w:type="spellStart"/>
      <w:r w:rsidRPr="00EF6F6F">
        <w:rPr>
          <w:bCs/>
        </w:rPr>
        <w:t>Heinza</w:t>
      </w:r>
      <w:proofErr w:type="spellEnd"/>
      <w:r w:rsidRPr="00EF6F6F">
        <w:rPr>
          <w:bCs/>
        </w:rPr>
        <w:t xml:space="preserve"> 4</w:t>
      </w:r>
    </w:p>
    <w:p w:rsidRDefault="00003DFF" w:rsidP="000E2207" w:rsidR="00003DFF" w:rsidRPr="00EF6F6F">
      <w:pPr>
        <w:ind w:firstLine="360"/>
        <w:rPr>
          <w:bCs/>
        </w:rPr>
      </w:pPr>
      <w:r w:rsidRPr="00EF6F6F">
        <w:rPr>
          <w:bCs/>
        </w:rPr>
        <w:tab/>
        <w:t>Dug:…………………………………………………………………</w:t>
      </w:r>
      <w:r w:rsidR="00301ECA">
        <w:rPr>
          <w:bCs/>
        </w:rPr>
        <w:t>.</w:t>
      </w:r>
      <w:r w:rsidRPr="00EF6F6F">
        <w:rPr>
          <w:bCs/>
        </w:rPr>
        <w:t>…</w:t>
      </w:r>
      <w:r w:rsidR="00301ECA">
        <w:rPr>
          <w:bCs/>
        </w:rPr>
        <w:t>..</w:t>
      </w:r>
      <w:r w:rsidRPr="00EF6F6F">
        <w:rPr>
          <w:bCs/>
        </w:rPr>
        <w:t>.…</w:t>
      </w:r>
      <w:r w:rsidRPr="00914BC9">
        <w:rPr>
          <w:bCs/>
          <w:u w:val="single"/>
        </w:rPr>
        <w:t>7.060,73 kn</w:t>
      </w:r>
    </w:p>
    <w:p w:rsidRDefault="00914BC9" w:rsidP="000E2207" w:rsidR="000E2207" w:rsidRPr="00EF6F6F">
      <w:pPr>
        <w:ind w:left="360"/>
        <w:rPr>
          <w:bCs/>
        </w:rPr>
      </w:pPr>
      <w:r>
        <w:rPr>
          <w:bCs/>
        </w:rPr>
        <w:tab/>
        <w:t>Ukupno</w:t>
      </w:r>
      <w:r w:rsidR="000E2207" w:rsidRPr="00EF6F6F">
        <w:rPr>
          <w:bCs/>
        </w:rPr>
        <w:t>:</w:t>
      </w:r>
      <w:r w:rsidR="000E2207" w:rsidRPr="00EF6F6F">
        <w:rPr>
          <w:bCs/>
        </w:rPr>
        <w:tab/>
      </w:r>
      <w:r w:rsidR="000E2207" w:rsidRPr="00EF6F6F">
        <w:rPr>
          <w:bCs/>
        </w:rPr>
        <w:tab/>
      </w:r>
      <w:r w:rsidR="000E2207" w:rsidRPr="00EF6F6F">
        <w:rPr>
          <w:bCs/>
        </w:rPr>
        <w:tab/>
      </w:r>
      <w:r w:rsidR="000E2207" w:rsidRPr="00EF6F6F">
        <w:rPr>
          <w:bCs/>
        </w:rPr>
        <w:tab/>
      </w:r>
      <w:r w:rsidR="000E2207" w:rsidRPr="00EF6F6F">
        <w:rPr>
          <w:bCs/>
        </w:rPr>
        <w:tab/>
        <w:t xml:space="preserve">                                        </w:t>
      </w:r>
      <w:r w:rsidR="00003DFF" w:rsidRPr="00EF6F6F">
        <w:rPr>
          <w:bCs/>
        </w:rPr>
        <w:t xml:space="preserve">   </w:t>
      </w:r>
      <w:r w:rsidR="00301ECA">
        <w:rPr>
          <w:bCs/>
        </w:rPr>
        <w:t xml:space="preserve">   </w:t>
      </w:r>
      <w:r w:rsidR="00003DFF" w:rsidRPr="00EF6F6F">
        <w:rPr>
          <w:bCs/>
        </w:rPr>
        <w:t xml:space="preserve">   </w:t>
      </w:r>
      <w:r w:rsidR="00003DFF" w:rsidRPr="00EF6F6F">
        <w:t>9.266,57</w:t>
      </w:r>
      <w:r w:rsidR="000E2207" w:rsidRPr="00EF6F6F">
        <w:rPr>
          <w:b/>
        </w:rPr>
        <w:t xml:space="preserve"> </w:t>
      </w:r>
      <w:r w:rsidR="000E2207" w:rsidRPr="00EF6F6F">
        <w:rPr>
          <w:bCs/>
        </w:rPr>
        <w:t xml:space="preserve">kn </w:t>
      </w:r>
    </w:p>
    <w:p w:rsidRDefault="000E2207" w:rsidP="000E2207" w:rsidR="000E2207" w:rsidRPr="00EF6F6F">
      <w:pPr>
        <w:ind w:left="360"/>
        <w:rPr>
          <w:bCs/>
        </w:rPr>
      </w:pPr>
    </w:p>
    <w:p w:rsidRDefault="000E2207" w:rsidP="000E2207" w:rsidR="000E2207" w:rsidRPr="00EF6F6F">
      <w:pPr>
        <w:ind w:left="360"/>
        <w:rPr>
          <w:bCs/>
        </w:rPr>
      </w:pPr>
      <w:r w:rsidRPr="00EF6F6F">
        <w:rPr>
          <w:bCs/>
        </w:rPr>
        <w:t>PRIZNATO</w:t>
      </w:r>
      <w:r w:rsidR="00914BC9">
        <w:rPr>
          <w:bCs/>
        </w:rPr>
        <w:t xml:space="preserve"> I i II viši isplatni red:</w:t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  <w:t xml:space="preserve">                </w:t>
      </w:r>
      <w:r w:rsidR="00914BC9">
        <w:rPr>
          <w:bCs/>
        </w:rPr>
        <w:t xml:space="preserve">     </w:t>
      </w:r>
      <w:r w:rsidR="00301ECA">
        <w:rPr>
          <w:bCs/>
        </w:rPr>
        <w:t xml:space="preserve">  </w:t>
      </w:r>
      <w:r w:rsidRPr="00EF6F6F">
        <w:rPr>
          <w:bCs/>
        </w:rPr>
        <w:t xml:space="preserve"> </w:t>
      </w:r>
      <w:r w:rsidR="00914BC9">
        <w:rPr>
          <w:bCs/>
        </w:rPr>
        <w:t>25.265,12</w:t>
      </w:r>
      <w:r w:rsidR="00301ECA">
        <w:rPr>
          <w:bCs/>
        </w:rPr>
        <w:t xml:space="preserve"> </w:t>
      </w:r>
      <w:r w:rsidRPr="00EF6F6F">
        <w:rPr>
          <w:bCs/>
        </w:rPr>
        <w:t xml:space="preserve">kn </w:t>
      </w:r>
    </w:p>
    <w:p w:rsidRDefault="000E2207" w:rsidP="000E2207" w:rsidR="000E2207" w:rsidRPr="00EF6F6F">
      <w:pPr>
        <w:ind w:left="360"/>
        <w:rPr>
          <w:bCs/>
        </w:rPr>
      </w:pPr>
      <w:r w:rsidRPr="00EF6F6F">
        <w:rPr>
          <w:bCs/>
        </w:rPr>
        <w:t>OSPORENO:</w:t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  <w:t xml:space="preserve">                </w:t>
      </w:r>
      <w:r w:rsidRPr="00EF6F6F">
        <w:rPr>
          <w:bCs/>
        </w:rPr>
        <w:tab/>
        <w:t xml:space="preserve">        </w:t>
      </w:r>
      <w:r w:rsidR="00301ECA">
        <w:rPr>
          <w:bCs/>
        </w:rPr>
        <w:t xml:space="preserve"> 0,00 </w:t>
      </w:r>
      <w:r w:rsidRPr="00EF6F6F">
        <w:rPr>
          <w:bCs/>
        </w:rPr>
        <w:t>kn</w:t>
      </w:r>
    </w:p>
    <w:p w:rsidRDefault="000E2207" w:rsidP="000E2207" w:rsidR="000E2207" w:rsidRPr="00EF6F6F">
      <w:pPr>
        <w:rPr>
          <w:bCs/>
        </w:rPr>
      </w:pPr>
    </w:p>
    <w:p w:rsidRDefault="000E2207" w:rsidP="000E2207" w:rsidR="000E2207">
      <w:pPr>
        <w:ind w:left="360"/>
        <w:rPr>
          <w:bCs/>
        </w:rPr>
      </w:pPr>
      <w:r w:rsidRPr="00EF6F6F">
        <w:rPr>
          <w:bCs/>
        </w:rPr>
        <w:t xml:space="preserve">RAZLUČNI VJEROVNIK:  </w:t>
      </w:r>
      <w:r w:rsidR="00914BC9">
        <w:rPr>
          <w:bCs/>
        </w:rPr>
        <w:t>1</w:t>
      </w:r>
    </w:p>
    <w:p w:rsidRDefault="00914BC9" w:rsidP="00914BC9" w:rsidR="00914BC9">
      <w:pPr>
        <w:pStyle w:val="TableContents"/>
        <w:rPr>
          <w:sz w:val="22"/>
          <w:szCs w:val="22"/>
        </w:rPr>
      </w:pPr>
      <w:r>
        <w:rPr>
          <w:bCs/>
        </w:rPr>
        <w:t>-</w:t>
      </w:r>
      <w:r>
        <w:rPr>
          <w:bCs/>
        </w:rPr>
        <w:tab/>
        <w:t xml:space="preserve">RH </w:t>
      </w:r>
      <w:r>
        <w:rPr>
          <w:sz w:val="22"/>
          <w:szCs w:val="22"/>
        </w:rPr>
        <w:t>Ministarstvo financija, Porezna uprava</w:t>
      </w:r>
    </w:p>
    <w:p w:rsidRDefault="00914BC9" w:rsidP="000E2207" w:rsidR="00914BC9" w:rsidRPr="00EF6F6F">
      <w:pPr>
        <w:ind w:left="360"/>
        <w:rPr>
          <w:bCs/>
        </w:rPr>
      </w:pP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rPr>
          <w:b/>
        </w:rPr>
      </w:pPr>
      <w:r w:rsidRPr="00EF6F6F">
        <w:rPr>
          <w:b/>
        </w:rPr>
        <w:t>3.</w:t>
      </w:r>
      <w:r w:rsidR="00667A2B" w:rsidRPr="00EF6F6F">
        <w:rPr>
          <w:b/>
        </w:rPr>
        <w:tab/>
      </w:r>
      <w:r w:rsidRPr="00EF6F6F">
        <w:rPr>
          <w:b/>
        </w:rPr>
        <w:t xml:space="preserve">PREGLED IMOVINE I OBVEZA </w:t>
      </w:r>
    </w:p>
    <w:p w:rsidRDefault="00667A2B" w:rsidP="000E2207" w:rsidR="00667A2B" w:rsidRPr="00EF6F6F">
      <w:pPr>
        <w:rPr>
          <w:b/>
        </w:rPr>
      </w:pPr>
    </w:p>
    <w:p w:rsidRDefault="000E2207" w:rsidP="000E2207" w:rsidR="000E2207" w:rsidRPr="00EF6F6F">
      <w:pPr>
        <w:tabs>
          <w:tab w:pos="360" w:val="left"/>
        </w:tabs>
      </w:pPr>
      <w:r w:rsidRPr="00EF6F6F">
        <w:tab/>
        <w:t>Pregled imovine i obveza stečajnog dužnika:</w:t>
      </w:r>
    </w:p>
    <w:p w:rsidRDefault="000E2207" w:rsidP="000E2207" w:rsidR="000E2207" w:rsidRPr="00EF6F6F"/>
    <w:p w:rsidRDefault="000E2207" w:rsidP="000E2207" w:rsidR="000E2207" w:rsidRPr="00EF6F6F">
      <w:pPr>
        <w:tabs>
          <w:tab w:pos="284" w:val="left"/>
        </w:tabs>
      </w:pPr>
      <w:r w:rsidRPr="00EF6F6F">
        <w:tab/>
        <w:t xml:space="preserve"> IMOVINA – vrijednost se ne može iskazati jer imovina nije procijenjena. </w:t>
      </w:r>
      <w:r w:rsidRPr="00EF6F6F">
        <w:tab/>
      </w:r>
      <w:r w:rsidRPr="00EF6F6F">
        <w:tab/>
      </w:r>
      <w:r w:rsidRPr="00EF6F6F">
        <w:tab/>
        <w:t xml:space="preserve"> </w:t>
      </w:r>
    </w:p>
    <w:p w:rsidRDefault="00667A2B" w:rsidP="00667A2B" w:rsidR="000E2207" w:rsidRPr="00EF6F6F">
      <w:pPr>
        <w:tabs>
          <w:tab w:pos="284" w:val="left"/>
        </w:tabs>
      </w:pPr>
      <w:r w:rsidRPr="00EF6F6F">
        <w:tab/>
        <w:t xml:space="preserve"> </w:t>
      </w:r>
      <w:r w:rsidR="000E2207" w:rsidRPr="00EF6F6F">
        <w:t>Nekretnine:...............................................</w:t>
      </w:r>
      <w:r w:rsidR="00B4747D" w:rsidRPr="00EF6F6F">
        <w:t>.</w:t>
      </w:r>
      <w:r w:rsidR="000E2207" w:rsidRPr="00EF6F6F">
        <w:t xml:space="preserve">.nema </w:t>
      </w:r>
      <w:r w:rsidRPr="00EF6F6F">
        <w:tab/>
        <w:t xml:space="preserve"> </w:t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 </w:t>
      </w:r>
      <w:r w:rsidR="000E2207" w:rsidRPr="00EF6F6F">
        <w:t>Pokretnine:.................................................</w:t>
      </w:r>
      <w:r w:rsidR="00B4747D" w:rsidRPr="00EF6F6F">
        <w:t xml:space="preserve">nisu </w:t>
      </w:r>
      <w:r w:rsidR="000E2207" w:rsidRPr="00EF6F6F">
        <w:t>procijenjene</w:t>
      </w:r>
    </w:p>
    <w:p w:rsidRDefault="000E2207" w:rsidP="000E2207" w:rsidR="000E2207" w:rsidRPr="00EF6F6F">
      <w:pPr>
        <w:tabs>
          <w:tab w:pos="360" w:val="left"/>
        </w:tabs>
        <w:ind w:left="360"/>
      </w:pPr>
      <w:r w:rsidRPr="00EF6F6F">
        <w:t>Potraživanja:..............................................</w:t>
      </w:r>
      <w:r w:rsidR="00003DFF" w:rsidRPr="00EF6F6F">
        <w:t>16.000</w:t>
      </w:r>
      <w:r w:rsidRPr="00EF6F6F">
        <w:t xml:space="preserve">,00 kn </w:t>
      </w:r>
    </w:p>
    <w:p w:rsidRDefault="000E2207" w:rsidP="000E2207" w:rsidR="000E2207" w:rsidRPr="00EF6F6F">
      <w:pPr>
        <w:tabs>
          <w:tab w:pos="360" w:val="left"/>
          <w:tab w:pos="4680" w:val="left"/>
          <w:tab w:pos="4860" w:val="left"/>
          <w:tab w:pos="4962" w:val="left"/>
        </w:tabs>
        <w:ind w:left="360"/>
      </w:pPr>
      <w:r w:rsidRPr="00EF6F6F">
        <w:t>Parnica: ................................................</w:t>
      </w:r>
      <w:r w:rsidR="00B4747D" w:rsidRPr="00EF6F6F">
        <w:t>.....</w:t>
      </w:r>
      <w:r w:rsidRPr="00EF6F6F">
        <w:t>nema</w:t>
      </w:r>
      <w:r w:rsidRPr="00EF6F6F">
        <w:tab/>
      </w:r>
      <w:r w:rsidRPr="00EF6F6F">
        <w:tab/>
        <w:t xml:space="preserve">       </w:t>
      </w:r>
    </w:p>
    <w:p w:rsidRDefault="000E2207" w:rsidP="000E2207" w:rsidR="000E2207" w:rsidRPr="00EF6F6F">
      <w:pPr>
        <w:tabs>
          <w:tab w:pos="360" w:val="left"/>
        </w:tabs>
        <w:ind w:left="360"/>
      </w:pPr>
    </w:p>
    <w:p w:rsidRDefault="000E2207" w:rsidP="000E2207" w:rsidR="000E2207" w:rsidRPr="00EF6F6F">
      <w:pPr>
        <w:tabs>
          <w:tab w:pos="360" w:val="left"/>
        </w:tabs>
      </w:pP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  <w:r w:rsidRPr="00EF6F6F">
        <w:t xml:space="preserve"> </w:t>
      </w:r>
      <w:r w:rsidRPr="00EF6F6F">
        <w:tab/>
        <w:t xml:space="preserve"> OBVEZE</w:t>
      </w: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360" w:val="left"/>
          <w:tab w:pos="4860" w:val="left"/>
        </w:tabs>
        <w:ind w:left="360"/>
      </w:pPr>
      <w:r w:rsidRPr="00EF6F6F">
        <w:t>I isplatni red ...............................................</w:t>
      </w:r>
      <w:r w:rsidR="00914BC9">
        <w:t>15.998,55 kn</w:t>
      </w:r>
      <w:r w:rsidRPr="00EF6F6F">
        <w:t xml:space="preserve"> 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  <w:t>II viši isplatni red.........................................</w:t>
      </w:r>
      <w:r w:rsidR="00914BC9">
        <w:t>.</w:t>
      </w:r>
      <w:r w:rsidR="002E5797" w:rsidRPr="00EF6F6F">
        <w:t>9.266,57</w:t>
      </w:r>
      <w:r w:rsidRPr="00EF6F6F">
        <w:rPr>
          <w:b/>
        </w:rPr>
        <w:t xml:space="preserve"> </w:t>
      </w:r>
      <w:r w:rsidRPr="00EF6F6F">
        <w:t>kn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proofErr w:type="spellStart"/>
      <w:r w:rsidRPr="00EF6F6F">
        <w:t>Razlučni</w:t>
      </w:r>
      <w:proofErr w:type="spellEnd"/>
      <w:r w:rsidRPr="00EF6F6F">
        <w:t xml:space="preserve"> </w:t>
      </w:r>
      <w:proofErr w:type="spellStart"/>
      <w:r w:rsidRPr="00EF6F6F">
        <w:t>vjerovnik.............</w:t>
      </w:r>
      <w:r w:rsidRPr="00EF6F6F">
        <w:rPr>
          <w:bCs/>
        </w:rPr>
        <w:t>.........</w:t>
      </w:r>
      <w:r w:rsidR="00914BC9">
        <w:rPr>
          <w:bCs/>
        </w:rPr>
        <w:t>.</w:t>
      </w:r>
      <w:r w:rsidRPr="00EF6F6F">
        <w:rPr>
          <w:bCs/>
        </w:rPr>
        <w:t>.</w:t>
      </w:r>
      <w:r w:rsidR="002E5797" w:rsidRPr="00EF6F6F">
        <w:rPr>
          <w:bCs/>
        </w:rPr>
        <w:t>............</w:t>
      </w:r>
      <w:r w:rsidRPr="00EF6F6F">
        <w:rPr>
          <w:bCs/>
        </w:rPr>
        <w:t>..</w:t>
      </w:r>
      <w:proofErr w:type="spellEnd"/>
      <w:r w:rsidRPr="00EF6F6F">
        <w:rPr>
          <w:bCs/>
        </w:rPr>
        <w:t>.</w:t>
      </w:r>
      <w:r w:rsidR="00914BC9" w:rsidRPr="00914BC9">
        <w:rPr>
          <w:bCs/>
        </w:rPr>
        <w:t xml:space="preserve"> </w:t>
      </w:r>
      <w:r w:rsidR="00914BC9" w:rsidRPr="00EF6F6F">
        <w:rPr>
          <w:bCs/>
        </w:rPr>
        <w:t>2.205,84</w:t>
      </w:r>
      <w:r w:rsidR="00914BC9">
        <w:rPr>
          <w:bCs/>
        </w:rPr>
        <w:t xml:space="preserve"> </w:t>
      </w:r>
      <w:r w:rsidR="00914BC9" w:rsidRPr="00EF6F6F">
        <w:rPr>
          <w:bCs/>
        </w:rPr>
        <w:t>kn</w:t>
      </w:r>
    </w:p>
    <w:p w:rsidRDefault="000E2207" w:rsidP="000E2207" w:rsidR="000E2207" w:rsidRPr="00EF6F6F">
      <w:pPr>
        <w:tabs>
          <w:tab w:pos="360" w:val="left"/>
        </w:tabs>
      </w:pPr>
    </w:p>
    <w:p w:rsidRDefault="000E2207" w:rsidP="000E2207" w:rsidR="000E2207" w:rsidRPr="00EF6F6F"/>
    <w:p w:rsidRDefault="000E2207" w:rsidP="000E2207" w:rsidR="000E2207" w:rsidRPr="00EF6F6F">
      <w:pPr>
        <w:tabs>
          <w:tab w:pos="284" w:val="left"/>
        </w:tabs>
      </w:pPr>
      <w:r w:rsidRPr="00EF6F6F">
        <w:tab/>
        <w:t xml:space="preserve"> ODNOS OBVEZE / IMOVINA   </w:t>
      </w:r>
    </w:p>
    <w:p w:rsidRDefault="000E2207" w:rsidP="000E2207" w:rsidR="000E2207" w:rsidRPr="00EF6F6F"/>
    <w:p w:rsidRDefault="000E2207" w:rsidP="000E2207" w:rsidR="000E2207" w:rsidRPr="00EF6F6F">
      <w:pPr>
        <w:tabs>
          <w:tab w:pos="360" w:val="left"/>
        </w:tabs>
        <w:rPr>
          <w:b/>
        </w:rPr>
      </w:pPr>
      <w:r w:rsidRPr="00EF6F6F">
        <w:tab/>
        <w:t>Odnos obveza i imovine ne može se iskazati jer pokretnine nisu procijenjene.</w:t>
      </w: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tabs>
          <w:tab w:pos="284" w:val="left"/>
        </w:tabs>
      </w:pPr>
      <w:r w:rsidRPr="00EF6F6F">
        <w:tab/>
      </w: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  <w:r w:rsidRPr="00EF6F6F">
        <w:t xml:space="preserve">U Zagrebu, </w:t>
      </w:r>
      <w:r w:rsidR="00914BC9">
        <w:t>10.10</w:t>
      </w:r>
      <w:r w:rsidRPr="00EF6F6F">
        <w:t>.201</w:t>
      </w:r>
      <w:r w:rsidR="009A73DE" w:rsidRPr="00EF6F6F">
        <w:t>7</w:t>
      </w:r>
      <w:r w:rsidRPr="00EF6F6F">
        <w:t>.</w:t>
      </w:r>
      <w:r w:rsidR="00301ECA">
        <w:t>g.</w:t>
      </w:r>
    </w:p>
    <w:p w:rsidRDefault="000E2207" w:rsidP="000E2207" w:rsidR="000E2207" w:rsidRPr="00EF6F6F"/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Ante Jukić, </w:t>
      </w:r>
      <w:proofErr w:type="spellStart"/>
      <w:r w:rsidRPr="00EF6F6F">
        <w:t>dipl.iur</w:t>
      </w:r>
      <w:proofErr w:type="spellEnd"/>
      <w:r w:rsidRPr="00EF6F6F">
        <w:t>.</w:t>
      </w:r>
    </w:p>
    <w:p w:rsidRDefault="00667A2B" w:rsidP="00667A2B" w:rsidR="00667A2B" w:rsidRPr="00EF6F6F">
      <w:pPr>
        <w:rPr>
          <w:b/>
        </w:rPr>
      </w:pPr>
    </w:p>
    <w:p w:rsidRDefault="000A6165" w:rsidP="00667A2B" w:rsidR="000A6165">
      <w:pPr>
        <w:jc w:val="center"/>
        <w:rPr>
          <w:b/>
        </w:rPr>
      </w:pPr>
    </w:p>
    <w:p w:rsidRDefault="00667A2B" w:rsidP="00667A2B" w:rsidR="00667A2B" w:rsidRPr="00EF6F6F">
      <w:pPr>
        <w:jc w:val="center"/>
        <w:rPr>
          <w:b/>
        </w:rPr>
      </w:pPr>
      <w:r w:rsidRPr="00EF6F6F">
        <w:rPr>
          <w:b/>
        </w:rPr>
        <w:t>TRGOVAČKI SUD U ZAGREBU</w:t>
      </w:r>
    </w:p>
    <w:p w:rsidRDefault="00667A2B" w:rsidP="00667A2B" w:rsidR="00667A2B" w:rsidRPr="00EF6F6F">
      <w:pPr>
        <w:jc w:val="center"/>
        <w:rPr>
          <w:b/>
        </w:rPr>
      </w:pPr>
      <w:r w:rsidRPr="00EF6F6F">
        <w:rPr>
          <w:b/>
        </w:rPr>
        <w:t>STALNA SLUŽBA KARLOVAC</w:t>
      </w:r>
    </w:p>
    <w:p w:rsidRDefault="00667A2B" w:rsidP="00667A2B" w:rsidR="00667A2B" w:rsidRPr="00EF6F6F">
      <w:pPr>
        <w:jc w:val="center"/>
      </w:pPr>
      <w:r w:rsidRPr="00EF6F6F">
        <w:t xml:space="preserve">Karlovac, </w:t>
      </w:r>
      <w:r w:rsidR="00914BC9">
        <w:t>Trg hrvatskih branitelja I/III</w:t>
      </w:r>
    </w:p>
    <w:p w:rsidRDefault="00667A2B" w:rsidP="00667A2B" w:rsidR="00667A2B">
      <w:pPr>
        <w:rPr>
          <w:b/>
        </w:rPr>
      </w:pPr>
    </w:p>
    <w:p w:rsidRDefault="00301ECA" w:rsidP="00667A2B" w:rsidR="00301ECA" w:rsidRPr="00EF6F6F">
      <w:pPr>
        <w:rPr>
          <w:b/>
        </w:rPr>
      </w:pPr>
    </w:p>
    <w:p w:rsidRDefault="00667A2B" w:rsidP="00667A2B" w:rsidR="00667A2B" w:rsidRPr="00EF6F6F">
      <w:pPr>
        <w:jc w:val="right"/>
        <w:rPr>
          <w:b/>
        </w:rPr>
      </w:pPr>
      <w:proofErr w:type="spellStart"/>
      <w:r w:rsidRPr="00EF6F6F">
        <w:rPr>
          <w:b/>
        </w:rPr>
        <w:t>Posl.br</w:t>
      </w:r>
      <w:proofErr w:type="spellEnd"/>
      <w:r w:rsidRPr="00EF6F6F">
        <w:rPr>
          <w:b/>
        </w:rPr>
        <w:t>. 1 St-4145/16</w:t>
      </w:r>
    </w:p>
    <w:p w:rsidRDefault="00667A2B" w:rsidP="00667A2B" w:rsidR="00667A2B" w:rsidRPr="00EF6F6F">
      <w:pPr>
        <w:jc w:val="right"/>
      </w:pPr>
      <w:r w:rsidRPr="00EF6F6F">
        <w:t>Stečajni sudac:Jadranka Mađeruh</w:t>
      </w:r>
    </w:p>
    <w:p w:rsidRDefault="00667A2B" w:rsidP="00667A2B" w:rsidR="00667A2B" w:rsidRPr="00EF6F6F"/>
    <w:p w:rsidRDefault="00667A2B" w:rsidP="00667A2B" w:rsidR="00667A2B" w:rsidRPr="00EF6F6F">
      <w:pPr>
        <w:rPr>
          <w:b/>
        </w:rPr>
      </w:pPr>
      <w:r w:rsidRPr="00EF6F6F">
        <w:rPr>
          <w:b/>
        </w:rPr>
        <w:t>ZONING  d.o.o. u stečaju</w:t>
      </w:r>
    </w:p>
    <w:p w:rsidRDefault="00667A2B" w:rsidP="00667A2B" w:rsidR="00667A2B" w:rsidRPr="00EF6F6F">
      <w:r w:rsidRPr="00EF6F6F">
        <w:t xml:space="preserve">Zagreb, Baruna </w:t>
      </w:r>
      <w:proofErr w:type="spellStart"/>
      <w:r w:rsidRPr="00EF6F6F">
        <w:t>Trenka</w:t>
      </w:r>
      <w:proofErr w:type="spellEnd"/>
      <w:r w:rsidRPr="00EF6F6F">
        <w:t xml:space="preserve"> 11</w:t>
      </w:r>
    </w:p>
    <w:p w:rsidRDefault="001015BE" w:rsidP="001015BE" w:rsidR="001015BE" w:rsidRPr="00EF6F6F">
      <w:r w:rsidRPr="00EF6F6F">
        <w:t>OIB:05657993258</w:t>
      </w:r>
    </w:p>
    <w:p w:rsidRDefault="000E2207" w:rsidP="000E2207" w:rsidR="000E2207" w:rsidRPr="00EF6F6F">
      <w:pPr>
        <w:rPr>
          <w:b/>
        </w:rPr>
      </w:pPr>
      <w:r w:rsidRPr="00EF6F6F">
        <w:rPr>
          <w:b/>
        </w:rPr>
        <w:tab/>
      </w:r>
      <w:r w:rsidRPr="00EF6F6F">
        <w:rPr>
          <w:b/>
        </w:rPr>
        <w:tab/>
      </w:r>
      <w:r w:rsidRPr="00EF6F6F">
        <w:rPr>
          <w:b/>
        </w:rPr>
        <w:tab/>
      </w:r>
    </w:p>
    <w:p w:rsidRDefault="000E2207" w:rsidP="000E2207" w:rsidR="000E2207" w:rsidRPr="00301ECA">
      <w:pPr>
        <w:jc w:val="center"/>
        <w:rPr>
          <w:b/>
        </w:rPr>
      </w:pPr>
      <w:r w:rsidRPr="00301ECA">
        <w:rPr>
          <w:b/>
        </w:rPr>
        <w:t>I Z V J E Š Ć E</w:t>
      </w:r>
    </w:p>
    <w:p w:rsidRDefault="000E2207" w:rsidP="00667A2B" w:rsidR="000E2207" w:rsidRPr="00EF6F6F">
      <w:pPr>
        <w:jc w:val="center"/>
      </w:pPr>
      <w:r w:rsidRPr="00EF6F6F">
        <w:t xml:space="preserve">za izvještajno ročište </w:t>
      </w:r>
      <w:r w:rsidR="002273AC">
        <w:t>23.10</w:t>
      </w:r>
      <w:r w:rsidR="00ED09A8" w:rsidRPr="00EF6F6F">
        <w:t>.2017</w:t>
      </w:r>
      <w:r w:rsidRPr="00EF6F6F">
        <w:t>.</w:t>
      </w:r>
      <w:r w:rsidR="00667A2B" w:rsidRPr="00EF6F6F">
        <w:t>g.</w:t>
      </w:r>
    </w:p>
    <w:p w:rsidRDefault="000E2207" w:rsidP="000E2207" w:rsidR="000E2207" w:rsidRPr="00EF6F6F">
      <w:pPr>
        <w:jc w:val="center"/>
      </w:pPr>
      <w:r w:rsidRPr="00EF6F6F">
        <w:t>O GOSPODARSKOM  POLOŽAJU  STEČAJNOG  DUŽNIKA</w:t>
      </w:r>
    </w:p>
    <w:p w:rsidRDefault="00667A2B" w:rsidP="000E2207" w:rsidR="00667A2B" w:rsidRPr="00EF6F6F">
      <w:pPr>
        <w:jc w:val="center"/>
      </w:pPr>
      <w:r w:rsidRPr="00EF6F6F">
        <w:t>__________________________________________________________________________</w:t>
      </w:r>
    </w:p>
    <w:p w:rsidRDefault="000E2207" w:rsidP="000E2207" w:rsidR="000E2207" w:rsidRPr="00EF6F6F"/>
    <w:p w:rsidRDefault="000E2207" w:rsidP="000E2207" w:rsidR="000E2207" w:rsidRPr="00EF6F6F"/>
    <w:p w:rsidRDefault="00F14CB3" w:rsidP="000E2207" w:rsidR="000E2207" w:rsidRPr="00EF6F6F">
      <w:pPr>
        <w:ind w:right="23"/>
        <w:jc w:val="both"/>
      </w:pPr>
      <w:r w:rsidRPr="00EF6F6F">
        <w:t>1.</w:t>
      </w:r>
      <w:r w:rsidRPr="00EF6F6F">
        <w:tab/>
      </w:r>
      <w:r w:rsidR="000E2207" w:rsidRPr="00EF6F6F">
        <w:t>OSNOVNI  PODACI  O  STEČAJNOM  DUŽNIKU</w:t>
      </w:r>
    </w:p>
    <w:p w:rsidRDefault="000E2207" w:rsidP="000E2207" w:rsidR="000E2207" w:rsidRPr="00EF6F6F">
      <w:pPr>
        <w:tabs>
          <w:tab w:pos="284" w:val="left"/>
        </w:tabs>
        <w:ind w:right="23"/>
        <w:jc w:val="both"/>
      </w:pPr>
      <w:r w:rsidRPr="00EF6F6F">
        <w:tab/>
        <w:t xml:space="preserve">- Naziv trgovačkog društva : </w:t>
      </w:r>
      <w:r w:rsidR="00ED09A8" w:rsidRPr="00EF6F6F">
        <w:t>ZONING</w:t>
      </w:r>
      <w:r w:rsidRPr="00EF6F6F">
        <w:t xml:space="preserve">  d.o.o. u stečaju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 xml:space="preserve">- Sjedište: Zagreb, </w:t>
      </w:r>
      <w:r w:rsidR="00ED09A8" w:rsidRPr="00EF6F6F">
        <w:t xml:space="preserve">Baruna </w:t>
      </w:r>
      <w:proofErr w:type="spellStart"/>
      <w:r w:rsidR="00ED09A8" w:rsidRPr="00EF6F6F">
        <w:t>Trenka</w:t>
      </w:r>
      <w:proofErr w:type="spellEnd"/>
      <w:r w:rsidR="00ED09A8" w:rsidRPr="00EF6F6F">
        <w:t xml:space="preserve"> 11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 xml:space="preserve">- OIB: </w:t>
      </w:r>
      <w:r w:rsidR="00ED09A8" w:rsidRPr="00EF6F6F">
        <w:t>05657993258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>- Direktor:</w:t>
      </w:r>
      <w:r w:rsidR="00F14CB3" w:rsidRPr="00EF6F6F">
        <w:t xml:space="preserve"> Nenad K</w:t>
      </w:r>
      <w:r w:rsidR="00ED09A8" w:rsidRPr="00EF6F6F">
        <w:t>ajgana, Zagreb</w:t>
      </w:r>
    </w:p>
    <w:p w:rsidRDefault="000E2207" w:rsidP="00F14CB3" w:rsidR="00ED09A8" w:rsidRPr="00EF6F6F">
      <w:pPr>
        <w:tabs>
          <w:tab w:pos="284" w:val="left"/>
        </w:tabs>
        <w:ind w:right="23"/>
        <w:jc w:val="both"/>
      </w:pPr>
      <w:r w:rsidRPr="00EF6F6F">
        <w:tab/>
        <w:t>- Prijedlog za pokretanje stečajnog postupka podni</w:t>
      </w:r>
      <w:r w:rsidR="00ED09A8" w:rsidRPr="00EF6F6F">
        <w:t>jela</w:t>
      </w:r>
      <w:r w:rsidRPr="00EF6F6F">
        <w:t xml:space="preserve"> je </w:t>
      </w:r>
      <w:r w:rsidR="00ED09A8" w:rsidRPr="00EF6F6F">
        <w:t>FINA</w:t>
      </w:r>
      <w:r w:rsidRPr="00EF6F6F">
        <w:t xml:space="preserve"> </w:t>
      </w:r>
      <w:r w:rsidR="00F14CB3" w:rsidRPr="00EF6F6F">
        <w:t xml:space="preserve">dana </w:t>
      </w:r>
      <w:r w:rsidR="00ED09A8" w:rsidRPr="00EF6F6F">
        <w:t>04.05.2017.</w:t>
      </w:r>
      <w:r w:rsidR="00F14CB3" w:rsidRPr="00EF6F6F">
        <w:t>g.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 xml:space="preserve">     </w:t>
      </w:r>
      <w:r w:rsidR="00ED09A8" w:rsidRPr="00EF6F6F">
        <w:t>-</w:t>
      </w:r>
      <w:r w:rsidRPr="00EF6F6F">
        <w:t>Trgovački sud</w:t>
      </w:r>
      <w:r w:rsidR="00F14CB3" w:rsidRPr="00EF6F6F">
        <w:t xml:space="preserve"> </w:t>
      </w:r>
      <w:r w:rsidRPr="00EF6F6F">
        <w:t>u Zagrebu</w:t>
      </w:r>
      <w:r w:rsidR="00ED09A8" w:rsidRPr="00EF6F6F">
        <w:t>, Stalna služba Karlovac</w:t>
      </w:r>
      <w:r w:rsidR="00F14CB3" w:rsidRPr="00EF6F6F">
        <w:t>,</w:t>
      </w:r>
      <w:r w:rsidRPr="00EF6F6F">
        <w:t xml:space="preserve"> je Rješenjem od dana </w:t>
      </w:r>
      <w:r w:rsidR="00ED09A8" w:rsidRPr="00EF6F6F">
        <w:t>01.06.2017.</w:t>
      </w:r>
      <w:r w:rsidR="00F14CB3" w:rsidRPr="00EF6F6F">
        <w:t xml:space="preserve">g. </w:t>
      </w:r>
      <w:r w:rsidR="00F14CB3" w:rsidRPr="00EF6F6F">
        <w:tab/>
        <w:t xml:space="preserve">  </w:t>
      </w:r>
      <w:r w:rsidRPr="00EF6F6F">
        <w:t>otvorio stečajni postupak</w:t>
      </w:r>
    </w:p>
    <w:p w:rsidRDefault="000E2207" w:rsidP="000E2207" w:rsidR="000E2207" w:rsidRPr="00EF6F6F">
      <w:pPr>
        <w:ind w:right="23"/>
      </w:pPr>
    </w:p>
    <w:p w:rsidRDefault="000E2207" w:rsidP="000E2207" w:rsidR="000E2207" w:rsidRPr="00EF6F6F">
      <w:pPr>
        <w:ind w:right="23"/>
      </w:pPr>
    </w:p>
    <w:p w:rsidRDefault="00F14CB3" w:rsidP="000E2207" w:rsidR="000E2207" w:rsidRPr="00EF6F6F">
      <w:pPr>
        <w:ind w:right="23"/>
      </w:pPr>
      <w:r w:rsidRPr="00EF6F6F">
        <w:t>2.</w:t>
      </w:r>
      <w:r w:rsidRPr="00EF6F6F">
        <w:tab/>
      </w:r>
      <w:r w:rsidR="000E2207" w:rsidRPr="00EF6F6F">
        <w:t>RADNJE  NAKON  OTVARANJA  STEČAJA</w:t>
      </w:r>
    </w:p>
    <w:p w:rsidRDefault="000E2207" w:rsidP="000E2207" w:rsidR="000E2207" w:rsidRPr="00EF6F6F">
      <w:pPr>
        <w:ind w:right="23" w:left="360"/>
      </w:pPr>
      <w:r w:rsidRPr="00EF6F6F">
        <w:t>- Izradio novi štambilj</w:t>
      </w:r>
    </w:p>
    <w:p w:rsidRDefault="000E2207" w:rsidP="000E2207" w:rsidR="000E2207" w:rsidRPr="00EF6F6F">
      <w:pPr>
        <w:tabs>
          <w:tab w:pos="426" w:val="left"/>
        </w:tabs>
        <w:ind w:firstLine="360" w:right="23"/>
      </w:pPr>
      <w:r w:rsidRPr="00EF6F6F">
        <w:t>- Izvršio prijavu u Državnom zavodu za statistiku</w:t>
      </w:r>
    </w:p>
    <w:p w:rsidRDefault="000E2207" w:rsidP="000E2207" w:rsidR="000E2207" w:rsidRPr="00EF6F6F">
      <w:pPr>
        <w:ind w:firstLine="360" w:right="23"/>
      </w:pPr>
      <w:r w:rsidRPr="00EF6F6F">
        <w:t xml:space="preserve">- Izvršio uvid u zadnju poreznu prijavu </w:t>
      </w:r>
    </w:p>
    <w:p w:rsidRDefault="000E2207" w:rsidP="000E2207" w:rsidR="000E2207" w:rsidRPr="00EF6F6F">
      <w:pPr>
        <w:ind w:right="23" w:left="360"/>
      </w:pPr>
      <w:r w:rsidRPr="00EF6F6F">
        <w:t xml:space="preserve">- Utvrdio stanje stečajne mase </w:t>
      </w:r>
    </w:p>
    <w:p w:rsidRDefault="000E2207" w:rsidP="000E2207" w:rsidR="000E2207" w:rsidRPr="00EF6F6F">
      <w:pPr>
        <w:ind w:firstLine="360" w:right="23"/>
      </w:pPr>
      <w:r w:rsidRPr="00EF6F6F">
        <w:t>- Izradio popis vjerovnika</w:t>
      </w:r>
    </w:p>
    <w:p w:rsidRDefault="000E2207" w:rsidP="000E2207" w:rsidR="000E2207" w:rsidRPr="00EF6F6F">
      <w:pPr>
        <w:ind w:firstLine="360" w:right="23"/>
      </w:pPr>
      <w:r w:rsidRPr="00EF6F6F">
        <w:tab/>
      </w:r>
    </w:p>
    <w:p w:rsidRDefault="000E2207" w:rsidP="000E2207" w:rsidR="000E2207" w:rsidRPr="00EF6F6F">
      <w:pPr>
        <w:ind w:right="23"/>
      </w:pPr>
    </w:p>
    <w:p w:rsidRDefault="00F14CB3" w:rsidP="000E2207" w:rsidR="000E2207" w:rsidRPr="00EF6F6F">
      <w:pPr>
        <w:ind w:right="23"/>
      </w:pPr>
      <w:r w:rsidRPr="00EF6F6F">
        <w:t>3.</w:t>
      </w:r>
      <w:r w:rsidRPr="00EF6F6F">
        <w:tab/>
      </w:r>
      <w:r w:rsidR="000E2207" w:rsidRPr="00EF6F6F">
        <w:t xml:space="preserve">GOSPODARSKI  POLOŽAJ  DUŽNIKA </w:t>
      </w:r>
    </w:p>
    <w:p w:rsidRDefault="000E2207" w:rsidP="000E2207" w:rsidR="000E2207" w:rsidRPr="00EF6F6F">
      <w:pPr>
        <w:tabs>
          <w:tab w:pos="284" w:val="left"/>
        </w:tabs>
        <w:ind w:right="23" w:left="360"/>
      </w:pPr>
      <w:r w:rsidRPr="00EF6F6F">
        <w:t xml:space="preserve">- Stečajni dužnik obavljao je poslove </w:t>
      </w:r>
      <w:r w:rsidR="00ED09A8" w:rsidRPr="00EF6F6F">
        <w:t>projektiranja i legalizacije objekata</w:t>
      </w:r>
    </w:p>
    <w:p w:rsidRDefault="000E2207" w:rsidP="000E2207" w:rsidR="000E2207" w:rsidRPr="00EF6F6F">
      <w:pPr>
        <w:tabs>
          <w:tab w:pos="284" w:val="left"/>
        </w:tabs>
        <w:ind w:right="23" w:left="360"/>
      </w:pPr>
      <w:r w:rsidRPr="00EF6F6F">
        <w:t xml:space="preserve">- Sjedište stečajnog dužnika je u Zagrebu, </w:t>
      </w:r>
      <w:r w:rsidR="00ED09A8" w:rsidRPr="00EF6F6F">
        <w:t xml:space="preserve">Baruna </w:t>
      </w:r>
      <w:proofErr w:type="spellStart"/>
      <w:r w:rsidR="00ED09A8" w:rsidRPr="00EF6F6F">
        <w:t>Trenka</w:t>
      </w:r>
      <w:proofErr w:type="spellEnd"/>
      <w:r w:rsidRPr="00EF6F6F">
        <w:t xml:space="preserve"> </w:t>
      </w:r>
      <w:r w:rsidR="00ED09A8" w:rsidRPr="00EF6F6F">
        <w:t>11</w:t>
      </w:r>
      <w:r w:rsidRPr="00EF6F6F">
        <w:t xml:space="preserve"> u zakupljenom </w:t>
      </w:r>
    </w:p>
    <w:p w:rsidRDefault="000E2207" w:rsidP="000E2207" w:rsidR="000E2207" w:rsidRPr="00EF6F6F">
      <w:pPr>
        <w:tabs>
          <w:tab w:pos="284" w:val="left"/>
        </w:tabs>
        <w:ind w:right="23" w:left="360"/>
      </w:pPr>
      <w:r w:rsidRPr="00EF6F6F">
        <w:t xml:space="preserve">  prostoru, koji je nakon prestanka rada otkazan.</w:t>
      </w:r>
    </w:p>
    <w:p w:rsidRDefault="000E2207" w:rsidP="000E2207" w:rsidR="000E2207" w:rsidRPr="00EF6F6F">
      <w:pPr>
        <w:ind w:right="23" w:left="360"/>
      </w:pPr>
      <w:r w:rsidRPr="00EF6F6F">
        <w:t xml:space="preserve">- Stečajni dužnik prestao je poslovati  </w:t>
      </w:r>
      <w:r w:rsidR="00ED09A8" w:rsidRPr="00EF6F6F">
        <w:t>tijekom</w:t>
      </w:r>
      <w:r w:rsidRPr="00EF6F6F">
        <w:t xml:space="preserve">  201</w:t>
      </w:r>
      <w:r w:rsidR="00ED09A8" w:rsidRPr="00EF6F6F">
        <w:t>6</w:t>
      </w:r>
      <w:r w:rsidRPr="00EF6F6F">
        <w:t>. godine.</w:t>
      </w:r>
    </w:p>
    <w:p w:rsidRDefault="000E2207" w:rsidP="000E2207" w:rsidR="000E2207" w:rsidRPr="00EF6F6F">
      <w:pPr>
        <w:ind w:right="23" w:left="360"/>
      </w:pPr>
      <w:r w:rsidRPr="00EF6F6F">
        <w:t xml:space="preserve">- Stečajni dužnik nema zaposlenih radnika </w:t>
      </w:r>
    </w:p>
    <w:p w:rsidRDefault="000E2207" w:rsidP="000E2207" w:rsidR="000E2207">
      <w:pPr>
        <w:ind w:right="23" w:left="360"/>
      </w:pPr>
    </w:p>
    <w:p w:rsidRDefault="000A6165" w:rsidP="000E2207" w:rsidR="000A6165">
      <w:pPr>
        <w:ind w:right="23" w:left="360"/>
      </w:pPr>
    </w:p>
    <w:p w:rsidRDefault="000A6165" w:rsidP="000E2207" w:rsidR="000A6165">
      <w:pPr>
        <w:ind w:right="23" w:left="360"/>
      </w:pPr>
    </w:p>
    <w:p w:rsidRDefault="000A6165" w:rsidP="000E2207" w:rsidR="000A6165">
      <w:pPr>
        <w:ind w:right="23" w:left="360"/>
      </w:pPr>
    </w:p>
    <w:p w:rsidRDefault="000A6165" w:rsidP="000E2207" w:rsidR="000A6165" w:rsidRPr="00EF6F6F">
      <w:pPr>
        <w:ind w:right="23" w:left="360"/>
      </w:pPr>
    </w:p>
    <w:p w:rsidRDefault="000E2207" w:rsidP="000E2207" w:rsidR="000E2207" w:rsidRPr="00EF6F6F">
      <w:pPr>
        <w:ind w:right="23"/>
        <w:rPr>
          <w:b/>
        </w:rPr>
      </w:pPr>
    </w:p>
    <w:p w:rsidRDefault="000A6165" w:rsidP="000E2207" w:rsidR="000A6165">
      <w:pPr>
        <w:ind w:right="23"/>
      </w:pPr>
    </w:p>
    <w:p w:rsidRDefault="00F14CB3" w:rsidP="000E2207" w:rsidR="000E2207" w:rsidRPr="00EF6F6F">
      <w:pPr>
        <w:ind w:right="23"/>
      </w:pPr>
      <w:r w:rsidRPr="00EF6F6F">
        <w:t>4.</w:t>
      </w:r>
      <w:r w:rsidRPr="00EF6F6F">
        <w:tab/>
      </w:r>
      <w:r w:rsidR="000E2207" w:rsidRPr="00EF6F6F">
        <w:t>IMOVINA  STEČAJNOG  DUŽNIKA – PREDMETI  STEČAJNE MASE</w:t>
      </w:r>
    </w:p>
    <w:p w:rsidRDefault="000E2207" w:rsidP="000E2207" w:rsidR="000E2207">
      <w:pPr>
        <w:tabs>
          <w:tab w:pos="284" w:val="left"/>
        </w:tabs>
        <w:ind w:right="23"/>
      </w:pPr>
    </w:p>
    <w:p w:rsidRDefault="000E2207" w:rsidP="000E2207" w:rsidR="000E2207" w:rsidRPr="00EF6F6F">
      <w:pPr>
        <w:tabs>
          <w:tab w:pos="284" w:val="left"/>
          <w:tab w:pos="426" w:val="left"/>
        </w:tabs>
      </w:pPr>
      <w:r w:rsidRPr="00EF6F6F">
        <w:rPr>
          <w:b/>
        </w:rPr>
        <w:tab/>
      </w:r>
      <w:r w:rsidR="00301ECA">
        <w:rPr>
          <w:b/>
        </w:rPr>
        <w:tab/>
        <w:t xml:space="preserve"> </w:t>
      </w:r>
      <w:r w:rsidR="00301ECA">
        <w:rPr>
          <w:b/>
        </w:rPr>
        <w:tab/>
      </w:r>
      <w:r w:rsidRPr="00EF6F6F">
        <w:t>POKRETNINE</w:t>
      </w:r>
    </w:p>
    <w:p w:rsidRDefault="000E2207" w:rsidP="00ED09A8" w:rsidR="00ED09A8" w:rsidRPr="00EF6F6F">
      <w:pPr>
        <w:jc w:val="both"/>
      </w:pPr>
      <w:r w:rsidRPr="00EF6F6F">
        <w:rPr>
          <w:b/>
        </w:rPr>
        <w:tab/>
      </w:r>
      <w:r w:rsidR="00ED09A8" w:rsidRPr="00EF6F6F">
        <w:t xml:space="preserve">Dužnik ima pokretnina i to: Motorno vozilo KIA </w:t>
      </w:r>
      <w:proofErr w:type="spellStart"/>
      <w:r w:rsidR="00ED09A8" w:rsidRPr="00EF6F6F">
        <w:t>Sorento</w:t>
      </w:r>
      <w:proofErr w:type="spellEnd"/>
      <w:r w:rsidR="00ED09A8" w:rsidRPr="00EF6F6F">
        <w:t xml:space="preserve"> 2,5 CRDI EX, 2003. g., broj </w:t>
      </w:r>
      <w:r w:rsidR="00ED09A8" w:rsidRPr="00EF6F6F">
        <w:tab/>
        <w:t>šasije KNEJC521535111322, nije procijenjen</w:t>
      </w:r>
    </w:p>
    <w:p w:rsidRDefault="00ED09A8" w:rsidP="00ED09A8" w:rsidR="00ED09A8" w:rsidRPr="00EF6F6F">
      <w:pPr>
        <w:jc w:val="both"/>
      </w:pPr>
      <w:r w:rsidRPr="00EF6F6F">
        <w:tab/>
        <w:t xml:space="preserve">Uredska oprema: 2 stola, 2 stolice, 2 ormara, 5 PC računala, knjigovodstvene </w:t>
      </w:r>
      <w:r w:rsidRPr="00EF6F6F">
        <w:tab/>
        <w:t>vrijednosti 0,00 kn, u lošem stanju, bez tržne vrijednosti</w:t>
      </w:r>
    </w:p>
    <w:p w:rsidRDefault="000E2207" w:rsidP="00ED09A8" w:rsidR="000E2207" w:rsidRPr="00EF6F6F">
      <w:pPr>
        <w:jc w:val="both"/>
      </w:pP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="00301ECA">
        <w:rPr>
          <w:b/>
        </w:rPr>
        <w:t xml:space="preserve">  </w:t>
      </w:r>
      <w:r w:rsidRPr="00EF6F6F">
        <w:t>NEKRETNINE</w:t>
      </w:r>
    </w:p>
    <w:p w:rsidRDefault="000E2207" w:rsidP="000E2207" w:rsidR="000E2207" w:rsidRPr="00EF6F6F">
      <w:pPr>
        <w:tabs>
          <w:tab w:pos="426" w:val="left"/>
        </w:tabs>
        <w:jc w:val="both"/>
      </w:pPr>
      <w:r w:rsidRPr="00EF6F6F">
        <w:rPr>
          <w:b/>
        </w:rPr>
        <w:tab/>
      </w:r>
      <w:r w:rsidRPr="00EF6F6F">
        <w:rPr>
          <w:b/>
        </w:rPr>
        <w:tab/>
      </w:r>
      <w:r w:rsidRPr="00EF6F6F">
        <w:t>Nema</w:t>
      </w:r>
    </w:p>
    <w:p w:rsidRDefault="000E2207" w:rsidP="000E2207" w:rsidR="000E2207" w:rsidRPr="00EF6F6F">
      <w:pPr>
        <w:tabs>
          <w:tab w:pos="284" w:val="left"/>
          <w:tab w:pos="426" w:val="left"/>
        </w:tabs>
        <w:jc w:val="both"/>
      </w:pPr>
      <w:r w:rsidRPr="00EF6F6F">
        <w:tab/>
      </w:r>
      <w:r w:rsidRPr="00EF6F6F">
        <w:tab/>
      </w:r>
    </w:p>
    <w:p w:rsidRDefault="000E2207" w:rsidP="000E2207" w:rsidR="000E2207" w:rsidRPr="00EF6F6F">
      <w:pPr>
        <w:tabs>
          <w:tab w:pos="284" w:val="left"/>
        </w:tabs>
        <w:jc w:val="both"/>
      </w:pPr>
      <w:r w:rsidRPr="00EF6F6F">
        <w:t xml:space="preserve">    </w:t>
      </w:r>
      <w:r w:rsidR="00301ECA">
        <w:t xml:space="preserve">  </w:t>
      </w:r>
      <w:r w:rsidRPr="00EF6F6F">
        <w:t>POTRAŽIVANJA</w:t>
      </w:r>
    </w:p>
    <w:p w:rsidRDefault="000E2207" w:rsidP="00ED09A8" w:rsidR="00ED09A8" w:rsidRPr="00EF6F6F">
      <w:pPr>
        <w:tabs>
          <w:tab w:pos="360" w:val="left"/>
        </w:tabs>
      </w:pPr>
      <w:r w:rsidRPr="00EF6F6F">
        <w:tab/>
      </w:r>
      <w:r w:rsidR="00F14CB3" w:rsidRPr="00EF6F6F">
        <w:tab/>
      </w:r>
      <w:r w:rsidR="00ED09A8" w:rsidRPr="00EF6F6F">
        <w:t xml:space="preserve">Stečajni dužnik ima potraživanja u iznosu od 16.000,00 kn po ugovoru o prodaji </w:t>
      </w:r>
      <w:r w:rsidR="00ED09A8" w:rsidRPr="00EF6F6F">
        <w:tab/>
      </w:r>
      <w:r w:rsidR="00ED09A8" w:rsidRPr="00EF6F6F">
        <w:tab/>
      </w:r>
      <w:r w:rsidR="002273AC">
        <w:tab/>
      </w:r>
      <w:r w:rsidR="00ED09A8" w:rsidRPr="00EF6F6F">
        <w:t xml:space="preserve">nekretnine iz 2016. g. za izdanu nekretninu predana </w:t>
      </w:r>
      <w:proofErr w:type="spellStart"/>
      <w:r w:rsidR="00ED09A8" w:rsidRPr="00EF6F6F">
        <w:t>tabularna</w:t>
      </w:r>
      <w:proofErr w:type="spellEnd"/>
      <w:r w:rsidR="00ED09A8" w:rsidRPr="00EF6F6F">
        <w:t xml:space="preserve"> izjava od ovlaštene </w:t>
      </w:r>
      <w:r w:rsidR="00ED09A8" w:rsidRPr="00EF6F6F">
        <w:tab/>
      </w:r>
      <w:r w:rsidR="00ED09A8" w:rsidRPr="00EF6F6F">
        <w:tab/>
        <w:t>osobe stečajnog dužnika prije otvaranja stečaja</w:t>
      </w:r>
      <w:r w:rsidR="002273AC">
        <w:t>, nema osiguranja naplate.</w:t>
      </w:r>
    </w:p>
    <w:p w:rsidRDefault="000E2207" w:rsidP="000E2207" w:rsidR="000E2207" w:rsidRPr="00EF6F6F">
      <w:pPr>
        <w:tabs>
          <w:tab w:pos="360" w:val="left"/>
        </w:tabs>
        <w:jc w:val="both"/>
      </w:pPr>
    </w:p>
    <w:p w:rsidRDefault="00301ECA" w:rsidP="000E2207" w:rsidR="000E2207" w:rsidRPr="00EF6F6F">
      <w:pPr>
        <w:tabs>
          <w:tab w:pos="284" w:val="left"/>
          <w:tab w:pos="426" w:val="left"/>
        </w:tabs>
        <w:ind w:left="284"/>
        <w:jc w:val="both"/>
      </w:pPr>
      <w:r>
        <w:t xml:space="preserve">  </w:t>
      </w:r>
      <w:r w:rsidR="000E2207" w:rsidRPr="00EF6F6F">
        <w:t>PARNICE</w:t>
      </w:r>
    </w:p>
    <w:p w:rsidRDefault="000E2207" w:rsidP="000E2207" w:rsidR="000E2207" w:rsidRPr="00EF6F6F">
      <w:pPr>
        <w:tabs>
          <w:tab w:pos="360" w:val="left"/>
        </w:tabs>
        <w:jc w:val="both"/>
      </w:pPr>
      <w:r w:rsidRPr="00EF6F6F">
        <w:rPr>
          <w:b/>
        </w:rPr>
        <w:tab/>
      </w:r>
      <w:r w:rsidR="00F14CB3" w:rsidRPr="00EF6F6F">
        <w:rPr>
          <w:b/>
        </w:rPr>
        <w:t xml:space="preserve"> </w:t>
      </w:r>
      <w:r w:rsidR="00F14CB3" w:rsidRPr="00EF6F6F">
        <w:rPr>
          <w:b/>
        </w:rPr>
        <w:tab/>
      </w:r>
      <w:r w:rsidRPr="00EF6F6F">
        <w:t>Stečajni dužnik nema parnica koje vodi u svoju korist</w:t>
      </w:r>
    </w:p>
    <w:p w:rsidRDefault="000E2207" w:rsidP="000E2207" w:rsidR="000E2207" w:rsidRPr="00EF6F6F">
      <w:pPr>
        <w:tabs>
          <w:tab w:pos="426" w:val="left"/>
        </w:tabs>
        <w:ind w:right="23"/>
        <w:rPr>
          <w:b/>
        </w:rPr>
      </w:pPr>
    </w:p>
    <w:p w:rsidRDefault="000E2207" w:rsidP="000E2207" w:rsidR="000E2207">
      <w:pPr>
        <w:ind w:right="23"/>
        <w:rPr>
          <w:b/>
        </w:rPr>
      </w:pPr>
    </w:p>
    <w:p w:rsidRDefault="002273AC" w:rsidP="000E2207" w:rsidR="002273AC" w:rsidRPr="00EF6F6F">
      <w:pPr>
        <w:ind w:right="23"/>
        <w:rPr>
          <w:b/>
        </w:rPr>
      </w:pPr>
    </w:p>
    <w:p w:rsidRDefault="00F14CB3" w:rsidP="000E2207" w:rsidR="000E2207" w:rsidRPr="00EF6F6F">
      <w:pPr>
        <w:ind w:right="23"/>
      </w:pPr>
      <w:r w:rsidRPr="00EF6F6F">
        <w:t>5.</w:t>
      </w:r>
      <w:r w:rsidRPr="00EF6F6F">
        <w:tab/>
      </w:r>
      <w:r w:rsidR="000E2207" w:rsidRPr="00EF6F6F">
        <w:t>OBVEZE STEČAJNOG DUŽNIKA</w:t>
      </w:r>
    </w:p>
    <w:p w:rsidRDefault="000E2207" w:rsidP="000E2207" w:rsidR="000E2207" w:rsidRPr="00EF6F6F">
      <w:pPr>
        <w:ind w:right="23" w:left="360"/>
        <w:rPr>
          <w:b/>
        </w:rPr>
      </w:pPr>
    </w:p>
    <w:p w:rsidRDefault="000E2207" w:rsidP="000E2207" w:rsidR="000E2207" w:rsidRPr="00EF6F6F">
      <w:pPr>
        <w:ind w:right="23" w:left="360"/>
      </w:pPr>
      <w:r w:rsidRPr="00EF6F6F">
        <w:t>Prema prijavljenim tražbinama vjerovnika obveze stečajnog dužnika:</w:t>
      </w:r>
    </w:p>
    <w:p w:rsidRDefault="00F14CB3" w:rsidP="000E2207" w:rsidR="00F14CB3" w:rsidRPr="00EF6F6F">
      <w:pPr>
        <w:tabs>
          <w:tab w:pos="360" w:val="left"/>
          <w:tab w:pos="3828" w:val="left"/>
          <w:tab w:pos="4860" w:val="left"/>
        </w:tabs>
        <w:ind w:left="360"/>
      </w:pPr>
    </w:p>
    <w:p w:rsidRDefault="000E2207" w:rsidP="002273AC" w:rsidR="002273AC" w:rsidRPr="00EF6F6F">
      <w:pPr>
        <w:tabs>
          <w:tab w:pos="284" w:val="left"/>
          <w:tab w:pos="3828" w:val="left"/>
        </w:tabs>
        <w:ind w:firstLine="360" w:right="23"/>
      </w:pPr>
      <w:r w:rsidRPr="00EF6F6F">
        <w:t xml:space="preserve">PRVI   VIŠI   ISPLATNI  RED : </w:t>
      </w:r>
      <w:r w:rsidRPr="00EF6F6F">
        <w:tab/>
      </w:r>
      <w:r w:rsidR="002273AC">
        <w:t>2</w:t>
      </w:r>
      <w:r w:rsidRPr="00EF6F6F">
        <w:t xml:space="preserve">  VJEROVNIKA</w:t>
      </w:r>
      <w:r w:rsidR="002273AC">
        <w:t xml:space="preserve"> </w:t>
      </w:r>
      <w:r w:rsidR="002273AC" w:rsidRPr="00EF6F6F">
        <w:t>S UKUPNIM TRAŽBINAMA</w:t>
      </w:r>
    </w:p>
    <w:p w:rsidRDefault="002273AC" w:rsidP="002273AC" w:rsidR="002273AC" w:rsidRPr="00EF6F6F">
      <w:pPr>
        <w:tabs>
          <w:tab w:pos="360" w:val="left"/>
        </w:tabs>
      </w:pPr>
      <w:r w:rsidRPr="00EF6F6F">
        <w:t xml:space="preserve">     </w:t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     </w:t>
      </w:r>
      <w:r w:rsidRPr="00EF6F6F">
        <w:tab/>
        <w:t xml:space="preserve">     U IZNOSU OD  </w:t>
      </w:r>
      <w:r>
        <w:t>15.998,55</w:t>
      </w:r>
      <w:r w:rsidRPr="00EF6F6F">
        <w:rPr>
          <w:b/>
        </w:rPr>
        <w:t xml:space="preserve"> </w:t>
      </w:r>
      <w:r w:rsidRPr="00EF6F6F">
        <w:t>kn</w:t>
      </w:r>
    </w:p>
    <w:p w:rsidRDefault="000E2207" w:rsidP="000E2207" w:rsidR="000E2207" w:rsidRPr="00EF6F6F">
      <w:pPr>
        <w:ind w:right="23" w:left="3795"/>
        <w:rPr>
          <w:color w:val="FF0000"/>
        </w:rPr>
      </w:pPr>
    </w:p>
    <w:p w:rsidRDefault="000E2207" w:rsidP="000E2207" w:rsidR="000E2207" w:rsidRPr="00EF6F6F">
      <w:pPr>
        <w:tabs>
          <w:tab w:pos="284" w:val="left"/>
          <w:tab w:pos="3828" w:val="left"/>
        </w:tabs>
        <w:ind w:firstLine="360" w:right="23"/>
      </w:pPr>
      <w:r w:rsidRPr="00EF6F6F">
        <w:t xml:space="preserve">DRUGI  VIŠI  ISPLATNI  RED:  </w:t>
      </w:r>
      <w:r w:rsidRPr="00EF6F6F">
        <w:tab/>
      </w:r>
      <w:r w:rsidR="00ED09A8" w:rsidRPr="00EF6F6F">
        <w:t>2</w:t>
      </w:r>
      <w:r w:rsidRPr="00EF6F6F">
        <w:t xml:space="preserve">  VJEROVNIKA  S UKUPNIM TRAŽBINAMA</w:t>
      </w:r>
    </w:p>
    <w:p w:rsidRDefault="000E2207" w:rsidP="000E2207" w:rsidR="000E2207" w:rsidRPr="00EF6F6F">
      <w:pPr>
        <w:tabs>
          <w:tab w:pos="360" w:val="left"/>
        </w:tabs>
      </w:pPr>
      <w:r w:rsidRPr="00EF6F6F">
        <w:t xml:space="preserve">     </w:t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     </w:t>
      </w:r>
      <w:r w:rsidRPr="00EF6F6F">
        <w:tab/>
        <w:t xml:space="preserve">     U IZNOSU OD  </w:t>
      </w:r>
      <w:r w:rsidR="00ED09A8" w:rsidRPr="00EF6F6F">
        <w:t>9.266,57</w:t>
      </w:r>
      <w:r w:rsidR="00ED09A8" w:rsidRPr="00EF6F6F">
        <w:rPr>
          <w:b/>
        </w:rPr>
        <w:t xml:space="preserve"> </w:t>
      </w:r>
      <w:r w:rsidRPr="00EF6F6F">
        <w:t>kn</w:t>
      </w:r>
    </w:p>
    <w:p w:rsidRDefault="000E2207" w:rsidP="000E2207" w:rsidR="000E2207" w:rsidRPr="00EF6F6F">
      <w:pPr>
        <w:tabs>
          <w:tab w:pos="360" w:val="left"/>
        </w:tabs>
      </w:pPr>
      <w:r w:rsidRPr="00EF6F6F">
        <w:rPr>
          <w:bCs/>
        </w:rPr>
        <w:t xml:space="preserve">  </w:t>
      </w:r>
    </w:p>
    <w:p w:rsidRDefault="000E2207" w:rsidP="000E2207" w:rsidR="000E2207" w:rsidRPr="00EF6F6F">
      <w:pPr>
        <w:tabs>
          <w:tab w:pos="3780" w:val="left"/>
        </w:tabs>
        <w:ind w:right="23"/>
      </w:pPr>
      <w:r w:rsidRPr="00EF6F6F">
        <w:t xml:space="preserve">      RAZLUČNI  VJEROVNICI:  </w:t>
      </w:r>
      <w:r w:rsidRPr="00EF6F6F">
        <w:tab/>
        <w:t xml:space="preserve"> </w:t>
      </w:r>
      <w:r w:rsidR="002273AC">
        <w:t>1</w:t>
      </w:r>
      <w:r w:rsidRPr="00EF6F6F">
        <w:t xml:space="preserve">  VJEROVNIK  </w:t>
      </w:r>
    </w:p>
    <w:p w:rsidRDefault="000E2207" w:rsidP="000E2207" w:rsidR="000E2207" w:rsidRPr="00EF6F6F">
      <w:pPr>
        <w:tabs>
          <w:tab w:pos="3780" w:val="left"/>
        </w:tabs>
        <w:ind w:right="23"/>
      </w:pPr>
    </w:p>
    <w:p w:rsidRDefault="000E2207" w:rsidP="000E2207" w:rsidR="000E2207" w:rsidRPr="00EF6F6F">
      <w:pPr>
        <w:ind w:right="23"/>
        <w:rPr>
          <w:b/>
        </w:rPr>
      </w:pPr>
    </w:p>
    <w:p w:rsidRDefault="000E2207" w:rsidP="000E2207" w:rsidR="000E2207" w:rsidRPr="00EF6F6F">
      <w:pPr>
        <w:tabs>
          <w:tab w:pos="426" w:val="left"/>
        </w:tabs>
        <w:ind w:right="23"/>
      </w:pPr>
      <w:r w:rsidRPr="00EF6F6F">
        <w:rPr>
          <w:b/>
        </w:rPr>
        <w:t xml:space="preserve">      </w:t>
      </w:r>
      <w:r w:rsidRPr="00EF6F6F">
        <w:t>IZLUČNI VJEROVNIK:</w:t>
      </w:r>
      <w:r w:rsidRPr="00EF6F6F">
        <w:tab/>
      </w:r>
      <w:r w:rsidRPr="00EF6F6F">
        <w:tab/>
        <w:t xml:space="preserve">     0  VJEROVNIKA</w:t>
      </w:r>
      <w:r w:rsidRPr="00EF6F6F">
        <w:tab/>
      </w:r>
    </w:p>
    <w:p w:rsidRDefault="000E2207" w:rsidP="000E2207" w:rsidR="000E2207">
      <w:pPr>
        <w:ind w:right="23"/>
        <w:rPr>
          <w:b/>
        </w:rPr>
      </w:pPr>
    </w:p>
    <w:p w:rsidRDefault="002273AC" w:rsidP="000E2207" w:rsidR="002273AC" w:rsidRPr="00EF6F6F">
      <w:pPr>
        <w:ind w:right="23"/>
        <w:rPr>
          <w:b/>
        </w:rPr>
      </w:pPr>
    </w:p>
    <w:p w:rsidRDefault="000E2207" w:rsidP="000E2207" w:rsidR="000E2207" w:rsidRPr="00EF6F6F">
      <w:pPr>
        <w:ind w:right="23"/>
        <w:rPr>
          <w:b/>
        </w:rPr>
      </w:pPr>
    </w:p>
    <w:p w:rsidRDefault="00B5591D" w:rsidP="000E2207" w:rsidR="000E2207" w:rsidRPr="00EF6F6F">
      <w:pPr>
        <w:ind w:right="23"/>
      </w:pPr>
      <w:r w:rsidRPr="00EF6F6F">
        <w:t>6.</w:t>
      </w:r>
      <w:r w:rsidRPr="00EF6F6F">
        <w:tab/>
      </w:r>
      <w:r w:rsidR="000E2207" w:rsidRPr="00EF6F6F">
        <w:t>IMOVINA I OBVEZE</w:t>
      </w:r>
    </w:p>
    <w:p w:rsidRDefault="000E2207" w:rsidP="000E2207" w:rsidR="000E2207" w:rsidRPr="00EF6F6F">
      <w:pPr>
        <w:ind w:right="23"/>
      </w:pPr>
      <w:r w:rsidRPr="00EF6F6F">
        <w:tab/>
      </w:r>
    </w:p>
    <w:p w:rsidRDefault="00157548" w:rsidP="000E2207" w:rsidR="000E2207" w:rsidRPr="00EF6F6F">
      <w:pPr>
        <w:tabs>
          <w:tab w:pos="360" w:val="left"/>
        </w:tabs>
      </w:pPr>
      <w:r w:rsidRPr="00EF6F6F">
        <w:tab/>
      </w:r>
      <w:r w:rsidR="00B5591D" w:rsidRPr="00EF6F6F">
        <w:tab/>
      </w:r>
      <w:r w:rsidRPr="00EF6F6F">
        <w:t xml:space="preserve">Obveze iznose: </w:t>
      </w:r>
      <w:r w:rsidRPr="00EF6F6F">
        <w:tab/>
      </w:r>
      <w:r w:rsidRPr="00EF6F6F">
        <w:tab/>
      </w:r>
      <w:r w:rsidRPr="00EF6F6F">
        <w:tab/>
      </w:r>
      <w:r w:rsidR="002273AC">
        <w:t>25.265,12 kn</w:t>
      </w:r>
    </w:p>
    <w:p w:rsidRDefault="000E2207" w:rsidP="000E2207" w:rsidR="000E2207" w:rsidRPr="00EF6F6F">
      <w:pPr>
        <w:tabs>
          <w:tab w:pos="360" w:val="left"/>
        </w:tabs>
        <w:rPr>
          <w:b/>
        </w:rPr>
      </w:pPr>
      <w:r w:rsidRPr="00EF6F6F">
        <w:tab/>
      </w:r>
      <w:r w:rsidR="00B5591D" w:rsidRPr="00EF6F6F">
        <w:tab/>
      </w:r>
      <w:r w:rsidRPr="00EF6F6F">
        <w:t>Imovina nije procijenjena</w:t>
      </w: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ind w:right="23" w:left="708"/>
        <w:rPr>
          <w:b/>
        </w:rPr>
      </w:pPr>
    </w:p>
    <w:p w:rsidRDefault="000E2207" w:rsidP="000E2207" w:rsidR="000E2207" w:rsidRPr="00EF6F6F">
      <w:pPr>
        <w:ind w:right="23"/>
      </w:pPr>
      <w:r w:rsidRPr="00EF6F6F">
        <w:t>7.</w:t>
      </w:r>
      <w:r w:rsidR="00B5591D" w:rsidRPr="00EF6F6F">
        <w:tab/>
      </w:r>
      <w:r w:rsidRPr="00EF6F6F">
        <w:t xml:space="preserve"> PREDVIDIVI TROŠKOVI</w:t>
      </w:r>
    </w:p>
    <w:p w:rsidRDefault="000E2207" w:rsidP="000E2207" w:rsidR="000E2207" w:rsidRPr="00EF6F6F">
      <w:pPr>
        <w:ind w:right="23"/>
        <w:rPr>
          <w:b/>
        </w:rPr>
      </w:pPr>
    </w:p>
    <w:p w:rsidRDefault="00B5591D" w:rsidP="000E2207" w:rsidR="000E2207" w:rsidRPr="00EF6F6F">
      <w:pPr>
        <w:tabs>
          <w:tab w:pos="360" w:val="left"/>
        </w:tabs>
        <w:ind w:right="23" w:left="360"/>
        <w:jc w:val="both"/>
      </w:pPr>
      <w:r w:rsidRPr="00EF6F6F">
        <w:tab/>
      </w:r>
      <w:r w:rsidR="000E2207" w:rsidRPr="00EF6F6F">
        <w:t>Prema čl.1</w:t>
      </w:r>
      <w:r w:rsidR="00157548" w:rsidRPr="00EF6F6F">
        <w:t>55</w:t>
      </w:r>
      <w:r w:rsidR="000E2207" w:rsidRPr="00EF6F6F">
        <w:t>. toč.1.</w:t>
      </w:r>
      <w:r w:rsidR="00157548" w:rsidRPr="00EF6F6F">
        <w:t>,</w:t>
      </w:r>
      <w:r w:rsidR="000E2207" w:rsidRPr="00EF6F6F">
        <w:t>2.</w:t>
      </w:r>
      <w:r w:rsidR="00157548" w:rsidRPr="00EF6F6F">
        <w:t>,3. i 4.</w:t>
      </w:r>
      <w:r w:rsidR="000E2207" w:rsidRPr="00EF6F6F">
        <w:t xml:space="preserve"> Stečajnog zakona </w:t>
      </w:r>
      <w:r w:rsidR="00157548" w:rsidRPr="00EF6F6F">
        <w:t>iznos troškova</w:t>
      </w:r>
      <w:r w:rsidR="000E2207" w:rsidRPr="00EF6F6F">
        <w:t xml:space="preserve"> u ovom Izvješću ne mogu točno iskazati.</w:t>
      </w:r>
    </w:p>
    <w:p w:rsidRDefault="00301ECA" w:rsidP="000E2207" w:rsidR="00301ECA" w:rsidRPr="00EF6F6F">
      <w:pPr>
        <w:ind w:firstLine="360" w:right="23"/>
      </w:pPr>
    </w:p>
    <w:p w:rsidRDefault="00B5591D" w:rsidP="000E2207" w:rsidR="000E2207" w:rsidRPr="00EF6F6F">
      <w:pPr>
        <w:ind w:right="23"/>
      </w:pPr>
      <w:r w:rsidRPr="00EF6F6F">
        <w:t xml:space="preserve">8. </w:t>
      </w:r>
      <w:r w:rsidRPr="00EF6F6F">
        <w:tab/>
      </w:r>
      <w:r w:rsidR="000E2207" w:rsidRPr="00EF6F6F">
        <w:t>ZAKLJUČAK I PRIJEDLOZI</w:t>
      </w:r>
    </w:p>
    <w:p w:rsidRDefault="000E2207" w:rsidP="000E2207" w:rsidR="000E2207" w:rsidRPr="00EF6F6F">
      <w:pPr>
        <w:ind w:right="23"/>
        <w:rPr>
          <w:b/>
        </w:rPr>
      </w:pPr>
    </w:p>
    <w:p w:rsidRDefault="000E2207" w:rsidP="000E2207" w:rsidR="000E2207" w:rsidRPr="00EF6F6F">
      <w:pPr>
        <w:numPr>
          <w:ilvl w:val="0"/>
          <w:numId w:val="1"/>
        </w:numPr>
        <w:ind w:right="23"/>
      </w:pPr>
      <w:r w:rsidRPr="00EF6F6F">
        <w:t xml:space="preserve">Stečajni Dužnik prestao je poslovati </w:t>
      </w:r>
      <w:r w:rsidR="00157548" w:rsidRPr="00EF6F6F">
        <w:t>tijekom</w:t>
      </w:r>
      <w:r w:rsidRPr="00EF6F6F">
        <w:t xml:space="preserve"> 201</w:t>
      </w:r>
      <w:r w:rsidR="00157548" w:rsidRPr="00EF6F6F">
        <w:t>6</w:t>
      </w:r>
      <w:r w:rsidRPr="00EF6F6F">
        <w:t>.</w:t>
      </w:r>
      <w:r w:rsidR="006E37AB">
        <w:t>g.</w:t>
      </w:r>
    </w:p>
    <w:p w:rsidRDefault="000E2207" w:rsidP="000E2207" w:rsidR="000E2207" w:rsidRPr="00EF6F6F">
      <w:pPr>
        <w:numPr>
          <w:ilvl w:val="0"/>
          <w:numId w:val="1"/>
        </w:numPr>
        <w:ind w:right="23"/>
      </w:pPr>
      <w:r w:rsidRPr="00EF6F6F">
        <w:t>Nema uvjeta za nastavak poslovanja stečajnog dužnika</w:t>
      </w:r>
    </w:p>
    <w:p w:rsidRDefault="000E2207" w:rsidP="000E2207" w:rsidR="000E2207" w:rsidRPr="00EF6F6F">
      <w:pPr>
        <w:ind w:right="23"/>
      </w:pPr>
    </w:p>
    <w:p w:rsidRDefault="000E2207" w:rsidP="000E2207" w:rsidR="000E2207" w:rsidRPr="00EF6F6F">
      <w:pPr>
        <w:ind w:firstLine="360" w:right="23"/>
      </w:pPr>
    </w:p>
    <w:p w:rsidRDefault="00B5591D" w:rsidP="000E2207" w:rsidR="000E2207" w:rsidRPr="00EF6F6F">
      <w:pPr>
        <w:ind w:firstLine="360" w:right="23"/>
      </w:pPr>
      <w:r w:rsidRPr="00EF6F6F">
        <w:tab/>
      </w:r>
      <w:r w:rsidR="000E2207" w:rsidRPr="00EF6F6F">
        <w:t>Predlažem donošenje odluka:</w:t>
      </w:r>
    </w:p>
    <w:p w:rsidRDefault="000E2207" w:rsidP="000E2207" w:rsidR="000E2207" w:rsidRPr="00EF6F6F">
      <w:pPr>
        <w:ind w:right="23"/>
      </w:pPr>
    </w:p>
    <w:p w:rsidRDefault="000E2207" w:rsidP="000E2207" w:rsidR="000E2207" w:rsidRPr="00EF6F6F">
      <w:pPr>
        <w:numPr>
          <w:ilvl w:val="0"/>
          <w:numId w:val="2"/>
        </w:numPr>
        <w:ind w:right="23"/>
        <w:rPr>
          <w:b/>
        </w:rPr>
      </w:pPr>
      <w:r w:rsidRPr="00EF6F6F">
        <w:rPr>
          <w:b/>
        </w:rPr>
        <w:t>Usvaja se Izvješće stečajnog upravitelja;</w:t>
      </w:r>
    </w:p>
    <w:p w:rsidRDefault="000E2207" w:rsidP="000E2207" w:rsidR="000E2207" w:rsidRPr="00EF6F6F">
      <w:pPr>
        <w:numPr>
          <w:ilvl w:val="0"/>
          <w:numId w:val="2"/>
        </w:numPr>
        <w:ind w:right="23"/>
        <w:rPr>
          <w:b/>
        </w:rPr>
      </w:pPr>
      <w:r w:rsidRPr="00EF6F6F">
        <w:rPr>
          <w:b/>
        </w:rPr>
        <w:t>Obustavlja se poslovanje stečajnog dužnika;</w:t>
      </w:r>
    </w:p>
    <w:p w:rsidRDefault="000E2207" w:rsidP="000E2207" w:rsidR="000E2207" w:rsidRPr="00EF6F6F">
      <w:pPr>
        <w:numPr>
          <w:ilvl w:val="0"/>
          <w:numId w:val="2"/>
        </w:numPr>
        <w:ind w:right="23"/>
        <w:rPr>
          <w:b/>
        </w:rPr>
      </w:pPr>
      <w:r w:rsidRPr="00EF6F6F">
        <w:rPr>
          <w:b/>
        </w:rPr>
        <w:t>Određuje se procjena i unovčenje</w:t>
      </w:r>
      <w:r w:rsidR="00450A27" w:rsidRPr="00EF6F6F">
        <w:rPr>
          <w:b/>
        </w:rPr>
        <w:t xml:space="preserve"> motornog vozila</w:t>
      </w:r>
      <w:r w:rsidRPr="00EF6F6F">
        <w:rPr>
          <w:b/>
        </w:rPr>
        <w:t xml:space="preserve"> stečajnog dužnika</w:t>
      </w:r>
      <w:r w:rsidR="002273AC">
        <w:rPr>
          <w:b/>
        </w:rPr>
        <w:t xml:space="preserve">, te </w:t>
      </w:r>
      <w:r w:rsidR="000A6165">
        <w:rPr>
          <w:b/>
        </w:rPr>
        <w:t xml:space="preserve"> </w:t>
      </w:r>
      <w:r w:rsidR="002273AC">
        <w:rPr>
          <w:b/>
        </w:rPr>
        <w:t>unovčenje potraživanja od prodaje nekretnine</w:t>
      </w:r>
      <w:r w:rsidRPr="00EF6F6F">
        <w:rPr>
          <w:b/>
        </w:rPr>
        <w:t>.</w:t>
      </w:r>
    </w:p>
    <w:p w:rsidRDefault="000E2207" w:rsidP="000E2207" w:rsidR="000E2207" w:rsidRPr="00EF6F6F">
      <w:pPr>
        <w:ind w:right="23" w:left="360"/>
        <w:rPr>
          <w:b/>
        </w:rPr>
      </w:pPr>
    </w:p>
    <w:p w:rsidRDefault="000E2207" w:rsidP="000E2207" w:rsidR="000E2207">
      <w:pPr>
        <w:ind w:right="23" w:left="360"/>
        <w:rPr>
          <w:b/>
        </w:rPr>
      </w:pPr>
    </w:p>
    <w:p w:rsidRDefault="00304668" w:rsidP="000E2207" w:rsidR="00304668" w:rsidRPr="00EF6F6F">
      <w:pPr>
        <w:ind w:right="23" w:left="360"/>
        <w:rPr>
          <w:b/>
        </w:rPr>
      </w:pPr>
    </w:p>
    <w:p w:rsidRDefault="000E2207" w:rsidP="000E2207" w:rsidR="000E2207" w:rsidRPr="00EF6F6F">
      <w:pPr>
        <w:ind w:right="23" w:left="360"/>
        <w:rPr>
          <w:b/>
        </w:rPr>
      </w:pPr>
    </w:p>
    <w:p w:rsidRDefault="000E2207" w:rsidP="000E2207" w:rsidR="000E2207" w:rsidRPr="00EF6F6F">
      <w:pPr>
        <w:ind w:firstLine="360"/>
      </w:pPr>
      <w:r w:rsidRPr="00EF6F6F">
        <w:t xml:space="preserve">U  Zagrebu, </w:t>
      </w:r>
      <w:r w:rsidR="002273AC">
        <w:t>10.10</w:t>
      </w:r>
      <w:r w:rsidRPr="00EF6F6F">
        <w:t>.201</w:t>
      </w:r>
      <w:r w:rsidR="009A73DE" w:rsidRPr="00EF6F6F">
        <w:t>7</w:t>
      </w:r>
      <w:r w:rsidRPr="00EF6F6F">
        <w:t>.</w:t>
      </w:r>
      <w:r w:rsidR="004913E3">
        <w:t>g.</w:t>
      </w:r>
    </w:p>
    <w:p w:rsidRDefault="000E2207" w:rsidP="000E2207" w:rsidR="000E2207" w:rsidRPr="00EF6F6F">
      <w:pPr>
        <w:ind w:firstLine="360"/>
      </w:pPr>
    </w:p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Ante Jukić, </w:t>
      </w:r>
      <w:proofErr w:type="spellStart"/>
      <w:r w:rsidRPr="00EF6F6F">
        <w:t>dipl.iur</w:t>
      </w:r>
      <w:proofErr w:type="spellEnd"/>
      <w:r w:rsidRPr="00EF6F6F">
        <w:t>.</w:t>
      </w:r>
    </w:p>
    <w:p w:rsidRDefault="000E2207" w:rsidP="000E2207" w:rsidR="000E2207" w:rsidRPr="00EF6F6F"/>
    <w:p w:rsidRDefault="000E2207" w:rsidP="000E2207" w:rsidR="000E2207" w:rsidRPr="00EF6F6F"/>
    <w:sectPr w:rsidSect="0098777C" w:rsidR="000E2207" w:rsidRPr="00EF6F6F">
      <w:headerReference w:type="default" r:id="rId9"/>
      <w:pgSz w:h="16838" w:w="11906"/>
      <w:pgMar w:gutter="0" w:footer="708" w:header="708" w:left="1417" w:bottom="1417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A3E" w:rsidP="00420558" w:rsidR="001C1A3E">
      <w:r>
        <w:separator/>
      </w:r>
    </w:p>
  </w:endnote>
  <w:endnote w:id="0" w:type="continuationSeparator">
    <w:p w:rsidRDefault="001C1A3E" w:rsidP="00420558" w:rsidR="001C1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A3E" w:rsidP="00420558" w:rsidR="001C1A3E">
      <w:r>
        <w:separator/>
      </w:r>
    </w:p>
  </w:footnote>
  <w:footnote w:id="0" w:type="continuationSeparator">
    <w:p w:rsidRDefault="001C1A3E" w:rsidP="00420558" w:rsidR="001C1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558" w:rsidP="00420558" w:rsidR="00420558" w:rsidRPr="003829CB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>ANTE JUKIĆ</w:t>
    </w:r>
  </w:p>
  <w:p w:rsidRDefault="00420558" w:rsidP="00420558" w:rsidR="00420558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</w:t>
    </w:r>
    <w:proofErr w:type="spellStart"/>
    <w:r w:rsidRPr="003829CB">
      <w:rPr>
        <w:i/>
        <w:color w:val="808080"/>
      </w:rPr>
      <w:t>Radonje</w:t>
    </w:r>
    <w:proofErr w:type="spellEnd"/>
    <w:r w:rsidRPr="003829CB">
      <w:rPr>
        <w:i/>
        <w:color w:val="808080"/>
      </w:rPr>
      <w:t xml:space="preserve"> 12, Zagreb, </w:t>
    </w:r>
    <w:hyperlink r:id="rId1" w:history="true">
      <w:proofErr w:type="spellStart"/>
      <w:r w:rsidRPr="00420558">
        <w:rPr>
          <w:rStyle w:val="Hiperveza"/>
          <w:i/>
          <w:color w:val="808080"/>
          <w:u w:val="none"/>
        </w:rPr>
        <w:t>ajukic.zg</w:t>
      </w:r>
      <w:proofErr w:type="spellEnd"/>
      <w:r w:rsidRPr="00420558">
        <w:rPr>
          <w:rStyle w:val="Hiperveza"/>
          <w:i/>
          <w:color w:val="808080"/>
          <w:u w:val="none"/>
        </w:rPr>
        <w:t>@</w:t>
      </w:r>
      <w:proofErr w:type="spellStart"/>
      <w:r w:rsidRPr="00420558">
        <w:rPr>
          <w:rStyle w:val="Hiperveza"/>
          <w:i/>
          <w:color w:val="808080"/>
          <w:u w:val="none"/>
        </w:rPr>
        <w:t>gmail.com</w:t>
      </w:r>
      <w:proofErr w:type="spellEnd"/>
    </w:hyperlink>
    <w:r w:rsidRPr="003829CB">
      <w:rPr>
        <w:i/>
        <w:color w:val="808080"/>
      </w:rPr>
      <w:t xml:space="preserve">, </w:t>
    </w:r>
    <w:proofErr w:type="spellStart"/>
    <w:r w:rsidRPr="003829CB">
      <w:rPr>
        <w:i/>
        <w:color w:val="808080"/>
      </w:rPr>
      <w:t>mob</w:t>
    </w:r>
    <w:proofErr w:type="spellEnd"/>
    <w:r w:rsidRPr="003829CB">
      <w:rPr>
        <w:i/>
        <w:color w:val="808080"/>
      </w:rPr>
      <w:t>: 0915167290</w:t>
    </w:r>
  </w:p>
  <w:p w:rsidRDefault="00420558" w:rsidP="00420558" w:rsidR="00420558" w:rsidRPr="00420558">
    <w:pPr>
      <w:jc w:val="center"/>
      <w:rPr>
        <w:i/>
        <w:color w:val="808080"/>
      </w:rPr>
    </w:pPr>
    <w:r>
      <w:rPr>
        <w:i/>
        <w:color w:val="808080"/>
      </w:rPr>
      <w:t>___________________________________________________________________________</w:t>
    </w:r>
  </w:p>
  <w:p w:rsidRDefault="00420558" w:rsidR="004205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3E1C6C"/>
    <w:multiLevelType w:val="multilevel"/>
    <w:tmpl w:val="3CD8BA5A"/>
    <w:lvl w:ilvl="0">
      <w:start w:val="1"/>
      <w:numFmt w:val="decimal"/>
      <w:lvlText w:val="%1."/>
      <w:lvlJc w:val="left"/>
      <w:pPr>
        <w:ind w:hanging="360" w:left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7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7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08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44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445"/>
      </w:pPr>
      <w:rPr>
        <w:rFonts w:hint="default"/>
      </w:rPr>
    </w:lvl>
  </w:abstractNum>
  <w:abstractNum w:abstractNumId="2">
    <w:nsid w:val="4C4071ED"/>
    <w:multiLevelType w:val="hybridMultilevel"/>
    <w:tmpl w:val="911C6A86"/>
    <w:lvl w:tplc="1DF48812" w:ilvl="0">
      <w:start w:val="1"/>
      <w:numFmt w:val="decimal"/>
      <w:lvlText w:val="%1."/>
      <w:lvlJc w:val="left"/>
      <w:pPr>
        <w:tabs>
          <w:tab w:pos="989" w:val="num"/>
        </w:tabs>
        <w:ind w:hanging="705" w:left="9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2207"/>
    <w:rsid w:val="00003DFF"/>
    <w:rsid w:val="00035A32"/>
    <w:rsid w:val="000A6165"/>
    <w:rsid w:val="000E2207"/>
    <w:rsid w:val="001015BE"/>
    <w:rsid w:val="00157548"/>
    <w:rsid w:val="001C05C0"/>
    <w:rsid w:val="001C1A3E"/>
    <w:rsid w:val="002273AC"/>
    <w:rsid w:val="002E5797"/>
    <w:rsid w:val="00301ECA"/>
    <w:rsid w:val="00304668"/>
    <w:rsid w:val="00363EFD"/>
    <w:rsid w:val="003A4649"/>
    <w:rsid w:val="00420558"/>
    <w:rsid w:val="00435A49"/>
    <w:rsid w:val="00450A27"/>
    <w:rsid w:val="004913E3"/>
    <w:rsid w:val="004B340D"/>
    <w:rsid w:val="00667A2B"/>
    <w:rsid w:val="006E37AB"/>
    <w:rsid w:val="007678B3"/>
    <w:rsid w:val="00864516"/>
    <w:rsid w:val="00914BC9"/>
    <w:rsid w:val="0098777C"/>
    <w:rsid w:val="009A73DE"/>
    <w:rsid w:val="00A8728F"/>
    <w:rsid w:val="00AF461B"/>
    <w:rsid w:val="00B4747D"/>
    <w:rsid w:val="00B5591D"/>
    <w:rsid w:val="00CA11B6"/>
    <w:rsid w:val="00CC6CA9"/>
    <w:rsid w:val="00ED09A8"/>
    <w:rsid w:val="00EF6F6F"/>
    <w:rsid w:val="00F14CB3"/>
    <w:rsid w:val="00F8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2207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558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20558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cs="Tahoma" w:eastAsia="Times New Roman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customStyle="true" w:styleId="TableContents" w:type="paragraph">
    <w:name w:val="Table Contents"/>
    <w:basedOn w:val="Normal"/>
    <w:rsid w:val="00914BC9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styleId="Tekstrezerviranogmjesta" w:type="character">
    <w:name w:val="Placeholder Text"/>
    <w:basedOn w:val="Zadanifontodlomka"/>
    <w:uiPriority w:val="99"/>
    <w:semiHidden/>
    <w:rsid w:val="001C0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5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5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5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5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2207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55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20558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customStyle="1" w:styleId="TableContents" w:type="paragraph">
    <w:name w:val="Table Contents"/>
    <w:basedOn w:val="Normal"/>
    <w:rsid w:val="00914BC9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styleId="Tekstrezerviranogmjesta" w:type="character">
    <w:name w:val="Placeholder Text"/>
    <w:basedOn w:val="Zadanifontodlomka"/>
    <w:uiPriority w:val="99"/>
    <w:semiHidden/>
    <w:rsid w:val="001C0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5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5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5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5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St-4145/2016-26</izvorni_sadrzaj>
    <derivirana_varijabla naziv="DomainObject.Oznaka_1">St-4145/2016-26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ZONING d.o.o. zastupanog po punomoćniku Nenad Kajgana</izvorni_sadrzaj>
    <derivirana_varijabla naziv="DomainObject.Predmet.ProtustrankaFormated_1">  ZONING d.o.o. zastupanog po punomoćniku Nenad Kajgana</derivirana_varijabla>
  </DomainObject.Predmet.ProtustrankaFormated>
  <DomainObject.Predmet.ProtustrankaFormatedOIB>
    <izvorni_sadrzaj>  ZONING d.o.o., OIB 05657993258 zastupanog po punomoćniku Nenad Kajgana</izvorni_sadrzaj>
    <derivirana_varijabla naziv="DomainObject.Predmet.ProtustrankaFormatedOIB_1">  ZONING d.o.o., OIB 05657993258 zastupanog po punomoćniku Nenad Kajgana</derivirana_varijabla>
  </DomainObject.Predmet.ProtustrankaFormatedOIB>
  <DomainObject.Predmet.ProtustrankaFormatedWithAdress>
    <izvorni_sadrzaj> ZONING d.o.o., Baruna Trenka 11, 10000 Zagreb zastupanog po punomoćniku Nenad Kajgana</izvorni_sadrzaj>
    <derivirana_varijabla naziv="DomainObject.Predmet.ProtustrankaFormatedWithAdress_1"> ZONING d.o.o., Baruna Trenka 11, 10000 Zagreb zastupanog po punomoćniku Nenad Kajgana</derivirana_varijabla>
  </DomainObject.Predmet.ProtustrankaFormatedWithAdress>
  <DomainObject.Predmet.ProtustrankaFormatedWithAdressOIB>
    <izvorni_sadrzaj> ZONING d.o.o., OIB 05657993258, Baruna Trenka 11, 10000 Zagreb zastupanog po punomoćniku Nenad Kajgana</izvorni_sadrzaj>
    <derivirana_varijabla naziv="DomainObject.Predmet.ProtustrankaFormatedWithAdressOIB_1"> ZONING d.o.o., OIB 05657993258, Baruna Trenka 11, 10000 Zagreb zastupanog po punomoćniku Nenad Kajgana</derivirana_varijabla>
  </DomainObject.Predmet.ProtustrankaFormatedWithAdressOIB>
  <DomainObject.Predmet.ProtustrankaWithAdress>
    <izvorni_sadrzaj>ZONING d.o.o. Baruna Trenka 11, 10000 Zagreb</izvorni_sadrzaj>
    <derivirana_varijabla naziv="DomainObject.Predmet.ProtustrankaWithAdress_1">ZONING d.o.o. Baruna Trenka 11, 10000 Zagreb</derivirana_varijabla>
  </DomainObject.Predmet.ProtustrankaWithAdress>
  <DomainObject.Predmet.ProtustrankaWithAdressOIB>
    <izvorni_sadrzaj>ZONING d.o.o., OIB 05657993258, Baruna Trenka 11, 10000 Zagreb</izvorni_sadrzaj>
    <derivirana_varijabla naziv="DomainObject.Predmet.ProtustrankaWithAdressOIB_1">ZONING d.o.o., OIB 05657993258, Baruna Trenka 11, 10000 Zagreb</derivirana_varijabla>
  </DomainObject.Predmet.ProtustrankaWithAdressOIB>
  <DomainObject.Predmet.ProtustrankaNazivFormated>
    <izvorni_sadrzaj>ZONING d.o.o.</izvorni_sadrzaj>
    <derivirana_varijabla naziv="DomainObject.Predmet.ProtustrankaNazivFormated_1">ZONING d.o.o.</derivirana_varijabla>
  </DomainObject.Predmet.ProtustrankaNazivFormated>
  <DomainObject.Predmet.ProtustrankaNazivFormatedOIB>
    <izvorni_sadrzaj>ZONING d.o.o., OIB 05657993258</izvorni_sadrzaj>
    <derivirana_varijabla naziv="DomainObject.Predmet.ProtustrankaNazivFormatedOIB_1">ZONING d.o.o.,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zastupanog po punomoćniku Nenad Kajgana</item>
    </izvorni_sadrzaj>
    <derivirana_varijabla naziv="DomainObject.Predmet.ProtuStrankaListFormated_1">
      <item>ZONING d.o.o. zastupanog po punomoćniku Nenad Kajgana</item>
    </derivirana_varijabla>
  </DomainObject.Predmet.ProtuStrankaListFormated>
  <DomainObject.Predmet.ProtuStrankaListFormatedOIB>
    <izvorni_sadrzaj>
      <item>ZONING d.o.o., OIB 05657993258 zastupanog po punomoćniku Nenad Kajgana</item>
    </izvorni_sadrzaj>
    <derivirana_varijabla naziv="DomainObject.Predmet.ProtuStrankaListFormatedOIB_1">
      <item>ZONING d.o.o., OIB 05657993258 zastupanog po punomoćniku Nenad Kajgana</item>
    </derivirana_varijabla>
  </DomainObject.Predmet.ProtuStrankaListFormatedOIB>
  <DomainObject.Predmet.ProtuStrankaListFormatedWithAdress>
    <izvorni_sadrzaj>
      <item>ZONING d.o.o., Baruna Trenka 11, 10000 Zagreb zastupanog po punomoćniku Nenad Kajgana</item>
    </izvorni_sadrzaj>
    <derivirana_varijabla naziv="DomainObject.Predmet.ProtuStrankaListFormatedWithAdress_1">
      <item>ZONING d.o.o.,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d.o.o., OIB 05657993258, Baruna Trenka 11, 10000 Zagreb zastupanog po punomoćniku Nenad Kajgana</item>
    </izvorni_sadrzaj>
    <derivirana_varijabla naziv="DomainObject.Predmet.ProtuStrankaListFormatedWithAdressOIB_1">
      <item>ZONING d.o.o.,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</item>
    </izvorni_sadrzaj>
    <derivirana_varijabla naziv="DomainObject.Predmet.ProtuStrankaListNazivFormated_1">
      <item>ZONING d.o.o.</item>
    </derivirana_varijabla>
  </DomainObject.Predmet.ProtuStrankaListNazivFormated>
  <DomainObject.Predmet.ProtuStrankaListNazivFormatedOIB>
    <izvorni_sadrzaj>
      <item>ZONING d.o.o., OIB 05657993258</item>
    </izvorni_sadrzaj>
    <derivirana_varijabla naziv="DomainObject.Predmet.ProtuStrankaListNazivFormatedOIB_1">
      <item>ZONING d.o.o., OIB 05657993258</item>
    </derivirana_varijabla>
  </DomainObject.Predmet.ProtuStrankaListNazivFormatedOIB>
  <DomainObject.Predmet.OstaliListFormated>
    <izvorni_sadrzaj>
      <item>Nenad Kajgana punomoćnik sudionika u postupku ZONING d.o.o.</item>
    </izvorni_sadrzaj>
    <derivirana_varijabla naziv="DomainObject.Predmet.OstaliListFormated_1">
      <item>Nenad Kajgana punomoćnik sudionika u postupku ZONING d.o.o.</item>
    </derivirana_varijabla>
  </DomainObject.Predmet.OstaliListFormated>
  <DomainObject.Predmet.OstaliListFormatedOIB>
    <izvorni_sadrzaj>
      <item>Nenad Kajgana, OIB 54309422989 punomoćnik sudionika u postupku ZONING d.o.o.</item>
    </izvorni_sadrzaj>
    <derivirana_varijabla naziv="DomainObject.Predmet.OstaliListFormatedOIB_1">
      <item>Nenad Kajgana, OIB 54309422989 punomoćnik sudionika u postupku ZONING d.o.o.</item>
    </derivirana_varijabla>
  </DomainObject.Predmet.OstaliListFormatedOIB>
  <DomainObject.Predmet.OstaliListFormatedWithAdress>
    <izvorni_sadrzaj>
      <item>Nenad Kajgana, Ulica Baruna Trenka 11, 10000 Zagreb punomoćnik sudionika u postupku ZONING d.o.o.</item>
    </izvorni_sadrzaj>
    <derivirana_varijabla naziv="DomainObject.Predmet.OstaliListFormatedWithAdress_1">
      <item>Nenad Kajgana, Ulica Baruna Trenka 11, 10000 Zagreb punomoćnik sudionika u postupku ZONING d.o.o.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</item>
    </izvorni_sadrzaj>
    <derivirana_varijabla naziv="DomainObject.Predmet.OstaliListFormatedWithAdressOIB_1">
      <item>Nenad Kajgana, OIB 54309422989, Ulica Baruna Trenka 11, 10000 Zagreb punomoćnik sudionika u postupku ZONING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</izvorni_sadrzaj>
    <derivirana_varijabla naziv="DomainObject.Predmet.ProtustrankaIDrugi_1">ZONING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d.o.o., OIB 05657993258, Baruna Trenka 11, 10000 Zagreb</izvorni_sadrzaj>
    <derivirana_varijabla naziv="DomainObject.Predmet.ProtustrankaIDrugiAdressOIB_1">ZONING d.o.o.,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</item>
      <item>Nenad Kajgana</item>
      <item>Nenad Kajgana</item>
    </izvorni_sadrzaj>
    <derivirana_varijabla naziv="DomainObject.Predmet.SudioniciListNaziv_1">
      <item>FINA Regionalni centar Zagreb</item>
      <item>ZONING d.o.o.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05657993258</item>
      <item>, OIB 54309422989</item>
      <item>, OIB 40670968796</item>
    </izvorni_sadrzaj>
    <derivirana_varijabla naziv="DomainObject.Predmet.SudioniciListNazivOIB_1">
      <item>, OIB 85821130368</item>
      <item>, OIB 05657993258</item>
      <item>, OIB 54309422989</item>
      <item>, OIB 40670968796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701</properties:Words>
  <properties:Characters>4776</properties:Characters>
  <properties:Lines>218</properties:Lines>
  <properties:Paragraphs>116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5823</properties:CharactersWithSpaces>
  <properties:SharedDoc>false</properties:SharedDoc>
  <properties:HLinks>
    <vt:vector size="6" baseType="variant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2017-10-12T11:35:00Z</dcterms:created>
  <dc:creator>Ines</dc:creator>
  <cp:lastModifiedBy>Draženka Prpić</cp:lastModifiedBy>
  <cp:lastPrinted>2017-09-19T22:38:00Z</cp:lastPrinted>
  <dcterms:modified xmlns:xsi="http://www.w3.org/2001/XMLSchema-instance" xsi:type="dcterms:W3CDTF">2017-10-12T11:36:00Z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St-4145/2016-26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