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562f" w14:paraId="c37562f" w:rsidRDefault="00050B7D" w:rsidP="00910611" w:rsidR="00050B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B7D" w:rsidP="00910611" w:rsidR="00050B7D">
      <w:r>
        <w:rPr>
          <w:rFonts w:eastAsia="MS Mincho"/>
        </w:rPr>
        <w:t>REPUBLIKA HRVATSKA</w:t>
      </w:r>
    </w:p>
    <w:p w:rsidRDefault="00050B7D" w:rsidP="00910611" w:rsidR="00050B7D">
      <w:r>
        <w:rPr>
          <w:rFonts w:eastAsia="MS Mincho"/>
        </w:rPr>
        <w:t>TRGOVAČKI SUD U RIJECI</w:t>
      </w:r>
    </w:p>
    <w:p w:rsidRDefault="00050B7D" w:rsidP="00050B7D" w:rsidR="00F33405" w:rsidRPr="00E0187F">
      <w:r>
        <w:rPr>
          <w:rFonts w:eastAsia="MS Mincho"/>
        </w:rPr>
        <w:t xml:space="preserve">     Rijeka, Zadarska 1 i 3</w:t>
      </w:r>
    </w:p>
    <w:p w:rsidRDefault="004D5C4D" w:rsidP="00F33405" w:rsidR="004D5C4D" w:rsidRPr="00E0187F"/>
    <w:p w:rsidRDefault="00030800" w:rsidP="00F33405" w:rsidR="00030800" w:rsidRPr="00E0187F">
      <w:pPr>
        <w:pStyle w:val="Naslov1"/>
        <w:rPr>
          <w:b w:val="false"/>
          <w:sz w:val="24"/>
          <w:szCs w:val="24"/>
        </w:rPr>
      </w:pPr>
      <w:r w:rsidRPr="00E0187F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E0187F">
      <w:pPr>
        <w:pStyle w:val="Naslov1"/>
        <w:rPr>
          <w:b w:val="false"/>
          <w:sz w:val="24"/>
          <w:szCs w:val="24"/>
        </w:rPr>
      </w:pPr>
      <w:r w:rsidRPr="00E0187F">
        <w:rPr>
          <w:b w:val="false"/>
          <w:sz w:val="24"/>
          <w:szCs w:val="24"/>
        </w:rPr>
        <w:t>R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J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E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Š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E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N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J</w:t>
      </w:r>
      <w:r w:rsidR="000C7249" w:rsidRPr="00E0187F">
        <w:rPr>
          <w:b w:val="false"/>
          <w:sz w:val="24"/>
          <w:szCs w:val="24"/>
        </w:rPr>
        <w:t xml:space="preserve"> </w:t>
      </w:r>
      <w:r w:rsidRPr="00E0187F">
        <w:rPr>
          <w:b w:val="false"/>
          <w:sz w:val="24"/>
          <w:szCs w:val="24"/>
        </w:rPr>
        <w:t>E</w:t>
      </w:r>
    </w:p>
    <w:p w:rsidRDefault="00781BE5" w:rsidP="00F33405" w:rsidR="00781BE5" w:rsidRPr="00E0187F"/>
    <w:p w:rsidRDefault="00F33405" w:rsidP="0024217C" w:rsidR="0024217C" w:rsidRPr="00E0187F">
      <w:pPr>
        <w:jc w:val="both"/>
      </w:pPr>
      <w:r w:rsidRPr="00E0187F">
        <w:t xml:space="preserve">Trgovački sud u Rijeci, po stečajnom sucu Veri Jelenović, </w:t>
      </w:r>
      <w:r w:rsidR="00382FE8" w:rsidRPr="00E0187F">
        <w:t xml:space="preserve">u </w:t>
      </w:r>
      <w:r w:rsidR="0091489C" w:rsidRPr="00E0187F">
        <w:t xml:space="preserve">stečajnom postupku nad dužnikom </w:t>
      </w:r>
      <w:r w:rsidR="00A84CC6" w:rsidRPr="00E0187F">
        <w:t>SETING - INŽENJERING, društvo s ograničenom odgovornošću za projektiranje, proizvodnju i izvođenje objekata Trnovec, Gospodarska 1, OIB: 30302546951, MBS: 040095448</w:t>
      </w:r>
      <w:r w:rsidR="0091489C" w:rsidRPr="00E0187F">
        <w:t>,</w:t>
      </w:r>
      <w:r w:rsidR="005D1F3F" w:rsidRPr="00E0187F">
        <w:rPr>
          <w:bCs/>
        </w:rPr>
        <w:t xml:space="preserve"> </w:t>
      </w:r>
      <w:r w:rsidRPr="00E0187F">
        <w:t>na</w:t>
      </w:r>
      <w:r w:rsidR="006C3491" w:rsidRPr="00E0187F">
        <w:t>kon</w:t>
      </w:r>
      <w:r w:rsidRPr="00E0187F">
        <w:t xml:space="preserve"> ispitno</w:t>
      </w:r>
      <w:r w:rsidR="006C3491" w:rsidRPr="00E0187F">
        <w:t>g</w:t>
      </w:r>
      <w:r w:rsidRPr="00E0187F">
        <w:t xml:space="preserve"> ročišt</w:t>
      </w:r>
      <w:r w:rsidR="006C3491" w:rsidRPr="00E0187F">
        <w:t>a</w:t>
      </w:r>
      <w:r w:rsidRPr="00E0187F">
        <w:t xml:space="preserve"> održano</w:t>
      </w:r>
      <w:r w:rsidR="006C3491" w:rsidRPr="00E0187F">
        <w:t>g</w:t>
      </w:r>
      <w:r w:rsidRPr="00E0187F">
        <w:t xml:space="preserve"> dana </w:t>
      </w:r>
      <w:r w:rsidR="00A84CC6" w:rsidRPr="00E0187F">
        <w:t>2. studenoga</w:t>
      </w:r>
      <w:r w:rsidR="005D1F3F" w:rsidRPr="00E0187F">
        <w:t xml:space="preserve"> 201</w:t>
      </w:r>
      <w:r w:rsidR="00085B8C" w:rsidRPr="00E0187F">
        <w:t>7</w:t>
      </w:r>
      <w:r w:rsidR="00E030EC" w:rsidRPr="00E0187F">
        <w:t>.</w:t>
      </w:r>
      <w:r w:rsidR="0091489C" w:rsidRPr="00E0187F">
        <w:t xml:space="preserve">, dana </w:t>
      </w:r>
      <w:r w:rsidR="00A84CC6" w:rsidRPr="00E0187F">
        <w:t>3. studenoga</w:t>
      </w:r>
      <w:r w:rsidR="00085B8C" w:rsidRPr="00E0187F">
        <w:t xml:space="preserve"> 2017</w:t>
      </w:r>
      <w:r w:rsidR="0091489C" w:rsidRPr="00E0187F">
        <w:t xml:space="preserve">. </w:t>
      </w:r>
    </w:p>
    <w:p w:rsidRDefault="00A84CC6" w:rsidP="0024217C" w:rsidR="00A84CC6" w:rsidRPr="00E0187F">
      <w:pPr>
        <w:jc w:val="both"/>
      </w:pPr>
    </w:p>
    <w:p w:rsidRDefault="00F33405" w:rsidP="00F33405" w:rsidR="00F33405" w:rsidRPr="00E0187F">
      <w:pPr>
        <w:jc w:val="center"/>
      </w:pPr>
      <w:r w:rsidRPr="00E0187F">
        <w:t>r i j e š i o  j e</w:t>
      </w:r>
    </w:p>
    <w:p w:rsidRDefault="00F33405" w:rsidP="00F33405" w:rsidR="00F33405" w:rsidRPr="00E0187F">
      <w:pPr>
        <w:jc w:val="center"/>
      </w:pPr>
    </w:p>
    <w:p w:rsidRDefault="00F33405" w:rsidP="00F33405" w:rsidR="00F33405" w:rsidRPr="00E0187F">
      <w:pPr>
        <w:jc w:val="both"/>
      </w:pPr>
      <w:r w:rsidRPr="00E0187F">
        <w:tab/>
        <w:t>I. Utvrđene su tražbine sljedećih vjerovnika viših isplatnih redova:</w:t>
      </w:r>
    </w:p>
    <w:p w:rsidRDefault="006E3696" w:rsidP="006E3696" w:rsidR="006E3696" w:rsidRPr="00E0187F">
      <w:pPr>
        <w:rPr>
          <w:bCs/>
        </w:rPr>
      </w:pPr>
      <w:r w:rsidRPr="00E0187F">
        <w:rPr>
          <w:bCs/>
        </w:rPr>
        <w:t>prvi viši isplatni red</w:t>
      </w:r>
    </w:p>
    <w:p w:rsidRDefault="00A84CC6" w:rsidP="006E3696" w:rsidR="006E3696" w:rsidRPr="00E0187F">
      <w:pPr>
        <w:numPr>
          <w:ilvl w:val="0"/>
          <w:numId w:val="1"/>
        </w:numPr>
        <w:rPr>
          <w:bCs/>
        </w:rPr>
      </w:pPr>
      <w:r w:rsidRPr="00E0187F">
        <w:t>FAJIK ĐELILOVIĆ, Fužine, Banovina 2, OIB: 98819404981</w:t>
      </w:r>
      <w:r w:rsidR="006E3696" w:rsidRPr="00E0187F">
        <w:t xml:space="preserve">    </w:t>
      </w:r>
      <w:r w:rsidR="002507D5" w:rsidRPr="00E0187F">
        <w:t xml:space="preserve">  </w:t>
      </w:r>
      <w:r w:rsidR="006B60AD" w:rsidRPr="00E0187F">
        <w:t xml:space="preserve">  </w:t>
      </w:r>
      <w:r w:rsidR="002507D5" w:rsidRPr="00E0187F">
        <w:t xml:space="preserve">    </w:t>
      </w:r>
      <w:r w:rsidR="006E3696" w:rsidRPr="00E0187F">
        <w:t xml:space="preserve">   </w:t>
      </w:r>
      <w:r w:rsidR="000A13FD" w:rsidRPr="00E0187F">
        <w:t xml:space="preserve"> neto </w:t>
      </w:r>
      <w:r w:rsidRPr="00E0187F">
        <w:t xml:space="preserve">8.614,64 </w:t>
      </w:r>
      <w:r w:rsidR="0091489C" w:rsidRPr="00E0187F">
        <w:t>kn</w:t>
      </w:r>
    </w:p>
    <w:p w:rsidRDefault="00A84CC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MIROSLAV ĐUKANOVIĆ, Vrbovsko, Nikšići 10, OIB: 09217486712</w:t>
      </w:r>
      <w:r w:rsidR="006040F6" w:rsidRPr="00E0187F">
        <w:t xml:space="preserve">  </w:t>
      </w:r>
    </w:p>
    <w:p w:rsidRDefault="006040F6" w:rsidP="000A13FD" w:rsidR="006040F6" w:rsidRPr="00E0187F">
      <w:pPr>
        <w:ind w:left="480"/>
        <w:jc w:val="right"/>
        <w:rPr>
          <w:bCs/>
        </w:rPr>
      </w:pPr>
      <w:r w:rsidRPr="00E0187F">
        <w:t xml:space="preserve">    </w:t>
      </w:r>
      <w:r w:rsidR="00D819ED" w:rsidRPr="00E0187F">
        <w:t xml:space="preserve">neto </w:t>
      </w:r>
      <w:r w:rsidR="00300806" w:rsidRPr="00E0187F">
        <w:t xml:space="preserve">39.460,64 </w:t>
      </w:r>
      <w:r w:rsidRPr="00E0187F">
        <w:t>kn</w:t>
      </w:r>
    </w:p>
    <w:p w:rsidRDefault="0030080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BERISLAV GRGURIĆ, Ravna Gora, Kupjak 81, OIB: 01012386880</w:t>
      </w:r>
      <w:r w:rsidR="006040F6" w:rsidRPr="00E0187F">
        <w:t xml:space="preserve">    </w:t>
      </w:r>
    </w:p>
    <w:p w:rsidRDefault="006040F6" w:rsidP="000A13FD" w:rsidR="006040F6" w:rsidRPr="00E0187F">
      <w:pPr>
        <w:ind w:left="480"/>
        <w:jc w:val="right"/>
        <w:rPr>
          <w:bCs/>
        </w:rPr>
      </w:pPr>
      <w:r w:rsidRPr="00E0187F">
        <w:t xml:space="preserve">    </w:t>
      </w:r>
      <w:r w:rsidR="00D819ED" w:rsidRPr="00E0187F">
        <w:t xml:space="preserve">neto </w:t>
      </w:r>
      <w:r w:rsidR="00300806" w:rsidRPr="00E0187F">
        <w:t xml:space="preserve">36.911,23 </w:t>
      </w:r>
      <w:r w:rsidRPr="00E0187F">
        <w:t>kn</w:t>
      </w:r>
    </w:p>
    <w:p w:rsidRDefault="0030080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 xml:space="preserve">TONČICA KAZANOVA – NIKOLA, Kralja Petra Krešimira IV. br. 19, OIB: </w:t>
      </w:r>
    </w:p>
    <w:p w:rsidRDefault="00300806" w:rsidP="000A13FD" w:rsidR="006040F6" w:rsidRPr="00E0187F">
      <w:pPr>
        <w:ind w:left="480"/>
        <w:rPr>
          <w:bCs/>
        </w:rPr>
      </w:pPr>
      <w:r w:rsidRPr="00E0187F">
        <w:t>58454486533</w:t>
      </w:r>
      <w:r w:rsidR="000A13FD" w:rsidRPr="00E0187F">
        <w:t xml:space="preserve">                                                                                  </w:t>
      </w:r>
      <w:r w:rsidR="006040F6" w:rsidRPr="00E0187F">
        <w:t xml:space="preserve">          </w:t>
      </w:r>
      <w:r w:rsidRPr="00E0187F">
        <w:t>neto 71.304,09</w:t>
      </w:r>
      <w:r w:rsidR="007050E0" w:rsidRPr="00E0187F">
        <w:t xml:space="preserve"> </w:t>
      </w:r>
      <w:r w:rsidR="006040F6"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JOSIP JURIČIĆ, Delnice, Goranska 17, OIB: 49163096217</w:t>
      </w:r>
      <w:r w:rsidR="006040F6" w:rsidRPr="00E0187F">
        <w:t xml:space="preserve">        </w:t>
      </w:r>
      <w:r w:rsidR="000A13FD" w:rsidRPr="00E0187F">
        <w:t xml:space="preserve">         </w:t>
      </w:r>
      <w:r w:rsidR="006040F6" w:rsidRPr="00E0187F">
        <w:t xml:space="preserve"> </w:t>
      </w:r>
      <w:r w:rsidRPr="00E0187F">
        <w:t>neto 41.283,11</w:t>
      </w:r>
      <w:r w:rsidR="007050E0" w:rsidRPr="00E0187F">
        <w:t xml:space="preserve"> </w:t>
      </w:r>
      <w:r w:rsidR="006040F6"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BORIS KEZELE, Delnice, Kuželj 41, OIB: 45587401303</w:t>
      </w:r>
      <w:r w:rsidR="006040F6" w:rsidRPr="00E0187F">
        <w:t xml:space="preserve">                  </w:t>
      </w:r>
      <w:r w:rsidR="006B60AD" w:rsidRPr="00E0187F">
        <w:t xml:space="preserve"> </w:t>
      </w:r>
      <w:r w:rsidR="006040F6" w:rsidRPr="00E0187F">
        <w:t xml:space="preserve"> </w:t>
      </w:r>
      <w:r w:rsidR="000A13FD" w:rsidRPr="00E0187F">
        <w:t xml:space="preserve"> </w:t>
      </w:r>
      <w:r w:rsidRPr="00E0187F">
        <w:t xml:space="preserve">neto 41.459,41 </w:t>
      </w:r>
      <w:r w:rsidR="006040F6"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ALOJZ LAKOTIĆ, Ravna Gora, Stari Laz 115, OIB: 41108763186</w:t>
      </w:r>
      <w:r w:rsidR="006040F6" w:rsidRPr="00E0187F">
        <w:t xml:space="preserve">     </w:t>
      </w:r>
      <w:r w:rsidR="000A13FD" w:rsidRPr="00E0187F">
        <w:t xml:space="preserve">  </w:t>
      </w:r>
      <w:r w:rsidRPr="00E0187F">
        <w:t xml:space="preserve">neto 9.704,16 </w:t>
      </w:r>
      <w:r w:rsidR="006040F6"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RUDOLF RIBIĆ, Delnice, Tihovo 5, OIB: 87217322576</w:t>
      </w:r>
      <w:r w:rsidR="006040F6" w:rsidRPr="00E0187F">
        <w:t xml:space="preserve">          </w:t>
      </w:r>
      <w:r w:rsidR="006B60AD" w:rsidRPr="00E0187F">
        <w:t xml:space="preserve">   </w:t>
      </w:r>
      <w:r w:rsidR="000A13FD" w:rsidRPr="00E0187F">
        <w:t xml:space="preserve">         </w:t>
      </w:r>
      <w:r w:rsidRPr="00E0187F">
        <w:t xml:space="preserve">neto 37.650,65 </w:t>
      </w:r>
      <w:r w:rsidR="006040F6" w:rsidRPr="00E0187F">
        <w:t>kn</w:t>
      </w:r>
    </w:p>
    <w:p w:rsidRDefault="00300806" w:rsidP="00B30B31" w:rsidR="00B30B31" w:rsidRPr="00E0187F">
      <w:pPr>
        <w:pStyle w:val="Odlomakpopisa"/>
        <w:numPr>
          <w:ilvl w:val="0"/>
          <w:numId w:val="1"/>
        </w:numPr>
      </w:pPr>
      <w:r w:rsidRPr="00E0187F">
        <w:t>VJEKOSLAV MANCE, Skrad, Žrnovac 7, OIB: 41194079659</w:t>
      </w:r>
      <w:r w:rsidR="006B60AD" w:rsidRPr="00E0187F">
        <w:t xml:space="preserve">            </w:t>
      </w:r>
      <w:r w:rsidR="00B30B31" w:rsidRPr="00E0187F">
        <w:t xml:space="preserve"> </w:t>
      </w:r>
      <w:r w:rsidRPr="00E0187F">
        <w:t xml:space="preserve">neto 37.730,25 </w:t>
      </w:r>
      <w:r w:rsidR="00B30B31"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ZVONKO MANCE, Skrad, Tuška 6, OIB: 06377270181</w:t>
      </w:r>
      <w:r w:rsidR="006B60AD" w:rsidRPr="00E0187F">
        <w:t xml:space="preserve">       </w:t>
      </w:r>
      <w:r w:rsidR="006040F6" w:rsidRPr="00E0187F">
        <w:t xml:space="preserve">            </w:t>
      </w:r>
      <w:r w:rsidR="000A13FD" w:rsidRPr="00E0187F">
        <w:t xml:space="preserve">   </w:t>
      </w:r>
      <w:r w:rsidRPr="00E0187F">
        <w:t xml:space="preserve">neto 25.313,92 </w:t>
      </w:r>
      <w:r w:rsidR="006040F6" w:rsidRPr="00E0187F">
        <w:t>kn</w:t>
      </w:r>
    </w:p>
    <w:p w:rsidRDefault="0030080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DUŠAN MIHELČIĆ, Delnice, Ante Starčevića 6, OIB: 02690872800</w:t>
      </w:r>
      <w:r w:rsidR="006040F6" w:rsidRPr="00E0187F">
        <w:t xml:space="preserve">  </w:t>
      </w:r>
    </w:p>
    <w:p w:rsidRDefault="006040F6" w:rsidP="000A13FD" w:rsidR="006040F6" w:rsidRPr="00E0187F">
      <w:pPr>
        <w:ind w:left="480"/>
        <w:jc w:val="right"/>
        <w:rPr>
          <w:bCs/>
        </w:rPr>
      </w:pPr>
      <w:r w:rsidRPr="00E0187F">
        <w:t xml:space="preserve">                        </w:t>
      </w:r>
      <w:r w:rsidR="00300806" w:rsidRPr="00E0187F">
        <w:t xml:space="preserve">neto 26.982,95 </w:t>
      </w:r>
      <w:r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SAŠA NIKOLA, Delnice, Frana Supila 167, OIB: 98320200711</w:t>
      </w:r>
      <w:r w:rsidR="006B60AD" w:rsidRPr="00E0187F">
        <w:t xml:space="preserve">        </w:t>
      </w:r>
      <w:r w:rsidR="006040F6" w:rsidRPr="00E0187F">
        <w:t xml:space="preserve"> </w:t>
      </w:r>
      <w:r w:rsidR="000A13FD" w:rsidRPr="00E0187F">
        <w:t xml:space="preserve"> </w:t>
      </w:r>
      <w:r w:rsidRPr="00E0187F">
        <w:t xml:space="preserve">neto 47.731,04 </w:t>
      </w:r>
      <w:r w:rsidR="006040F6" w:rsidRPr="00E0187F">
        <w:t>kn</w:t>
      </w:r>
    </w:p>
    <w:p w:rsidRDefault="00300806" w:rsidP="006040F6" w:rsidR="006B60AD" w:rsidRPr="00E0187F">
      <w:pPr>
        <w:numPr>
          <w:ilvl w:val="0"/>
          <w:numId w:val="1"/>
        </w:numPr>
        <w:rPr>
          <w:bCs/>
        </w:rPr>
      </w:pPr>
      <w:r w:rsidRPr="00E0187F">
        <w:t>SIGFRID NIKOLA, Delnice, Kralja Petra Krešimira IV. br. 19, OIB: 51191233004</w:t>
      </w:r>
    </w:p>
    <w:p w:rsidRDefault="006040F6" w:rsidP="006B60AD" w:rsidR="006040F6" w:rsidRPr="00E0187F">
      <w:pPr>
        <w:ind w:left="120"/>
        <w:jc w:val="right"/>
        <w:rPr>
          <w:bCs/>
        </w:rPr>
      </w:pPr>
      <w:r w:rsidRPr="00E0187F">
        <w:t xml:space="preserve">                                            </w:t>
      </w:r>
      <w:r w:rsidR="00300806" w:rsidRPr="00E0187F">
        <w:t xml:space="preserve">neto 9.579,85 </w:t>
      </w:r>
      <w:r w:rsidRPr="00E0187F">
        <w:t>kn</w:t>
      </w:r>
    </w:p>
    <w:p w:rsidRDefault="0030080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ADRIJANA RADOŠEVIĆ, Fužine, Banovina 2b, OIB: 03968008453</w:t>
      </w:r>
      <w:r w:rsidR="006B60AD" w:rsidRPr="00E0187F">
        <w:t xml:space="preserve">  </w:t>
      </w:r>
    </w:p>
    <w:p w:rsidRDefault="006B60AD" w:rsidP="000A13FD" w:rsidR="006040F6" w:rsidRPr="00E0187F">
      <w:pPr>
        <w:ind w:left="480"/>
        <w:jc w:val="right"/>
        <w:rPr>
          <w:bCs/>
        </w:rPr>
      </w:pPr>
      <w:r w:rsidRPr="00E0187F">
        <w:t xml:space="preserve">           </w:t>
      </w:r>
      <w:r w:rsidR="006040F6" w:rsidRPr="00E0187F">
        <w:t xml:space="preserve">     </w:t>
      </w:r>
      <w:r w:rsidR="00300806" w:rsidRPr="00E0187F">
        <w:t xml:space="preserve">neto 51.761,62 </w:t>
      </w:r>
      <w:r w:rsidR="006040F6"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BRANIMIR RADUNOVIĆ, Delnice, Supilova 158, OIB: 37643639101</w:t>
      </w:r>
      <w:r w:rsidR="006040F6" w:rsidRPr="00E0187F">
        <w:t xml:space="preserve">            </w:t>
      </w:r>
      <w:r w:rsidRPr="00E0187F">
        <w:t xml:space="preserve">neto 9.579,85  </w:t>
      </w:r>
      <w:r w:rsidR="006040F6" w:rsidRPr="00E0187F">
        <w:t>kn</w:t>
      </w:r>
    </w:p>
    <w:p w:rsidRDefault="0030080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ANA STARČEVIĆ RADOŠEVIĆ, Fužine, Lič 21a, OIB: 63604819046</w:t>
      </w:r>
      <w:r w:rsidR="006040F6" w:rsidRPr="00E0187F">
        <w:t xml:space="preserve">   </w:t>
      </w:r>
    </w:p>
    <w:p w:rsidRDefault="006040F6" w:rsidP="000A13FD" w:rsidR="006040F6" w:rsidRPr="00E0187F">
      <w:pPr>
        <w:ind w:left="480"/>
        <w:jc w:val="right"/>
        <w:rPr>
          <w:bCs/>
        </w:rPr>
      </w:pPr>
      <w:r w:rsidRPr="00E0187F">
        <w:t xml:space="preserve">              </w:t>
      </w:r>
      <w:r w:rsidR="00300806" w:rsidRPr="00E0187F">
        <w:t xml:space="preserve">neto 49.509,62 </w:t>
      </w:r>
      <w:r w:rsidRPr="00E0187F">
        <w:t>kn</w:t>
      </w:r>
    </w:p>
    <w:p w:rsidRDefault="00300806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BOŽIDAR ŠPOLJARIĆ, Ravna Gora, Kupjak 85, OIB: 50712259425</w:t>
      </w:r>
    </w:p>
    <w:p w:rsidRDefault="006040F6" w:rsidP="000A13FD" w:rsidR="006040F6" w:rsidRPr="00E0187F">
      <w:pPr>
        <w:ind w:left="480"/>
        <w:jc w:val="right"/>
        <w:rPr>
          <w:bCs/>
        </w:rPr>
      </w:pPr>
      <w:r w:rsidRPr="00E0187F">
        <w:t xml:space="preserve">                    </w:t>
      </w:r>
      <w:r w:rsidR="006B60AD" w:rsidRPr="00E0187F">
        <w:t xml:space="preserve"> </w:t>
      </w:r>
      <w:r w:rsidRPr="00E0187F">
        <w:t xml:space="preserve">    </w:t>
      </w:r>
      <w:r w:rsidR="00300806" w:rsidRPr="00E0187F">
        <w:t xml:space="preserve">neto 49.711,00 </w:t>
      </w:r>
      <w:r w:rsidRPr="00E0187F">
        <w:t>kn</w:t>
      </w:r>
    </w:p>
    <w:p w:rsidRDefault="00300806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IGOR ŠPOLJARIĆ, Ravna Gora, Kupjak 85, OIB: 44976004802</w:t>
      </w:r>
      <w:r w:rsidR="006B60AD" w:rsidRPr="00E0187F">
        <w:t xml:space="preserve"> </w:t>
      </w:r>
      <w:r w:rsidR="000A13FD" w:rsidRPr="00E0187F">
        <w:t xml:space="preserve"> </w:t>
      </w:r>
      <w:r w:rsidR="006040F6" w:rsidRPr="00E0187F">
        <w:t xml:space="preserve">       </w:t>
      </w:r>
      <w:r w:rsidRPr="00E0187F">
        <w:t xml:space="preserve">neto 59.846,23 </w:t>
      </w:r>
      <w:r w:rsidR="006040F6" w:rsidRPr="00E0187F">
        <w:t>kn</w:t>
      </w:r>
    </w:p>
    <w:p w:rsidRDefault="007050E0" w:rsidP="006040F6" w:rsidR="000A13FD" w:rsidRPr="00E0187F">
      <w:pPr>
        <w:numPr>
          <w:ilvl w:val="0"/>
          <w:numId w:val="1"/>
        </w:numPr>
        <w:rPr>
          <w:bCs/>
        </w:rPr>
      </w:pPr>
      <w:r w:rsidRPr="00E0187F">
        <w:t>JADRANKA ZANOŠKAR – RADOŠEVIĆ, Fužine, Banovina 3b, OIB: 94812474337</w:t>
      </w:r>
      <w:r w:rsidR="006040F6" w:rsidRPr="00E0187F">
        <w:t xml:space="preserve"> </w:t>
      </w:r>
    </w:p>
    <w:p w:rsidRDefault="006040F6" w:rsidP="000A13FD" w:rsidR="006040F6" w:rsidRPr="00E0187F">
      <w:pPr>
        <w:ind w:left="480"/>
        <w:jc w:val="right"/>
        <w:rPr>
          <w:bCs/>
        </w:rPr>
      </w:pPr>
      <w:r w:rsidRPr="00E0187F">
        <w:t xml:space="preserve">              </w:t>
      </w:r>
      <w:r w:rsidR="007050E0" w:rsidRPr="00E0187F">
        <w:t xml:space="preserve">neto 14.859,39 </w:t>
      </w:r>
      <w:r w:rsidRPr="00E0187F">
        <w:t>kn</w:t>
      </w:r>
    </w:p>
    <w:p w:rsidRDefault="007050E0" w:rsidP="006040F6" w:rsidR="006040F6" w:rsidRPr="00E0187F">
      <w:pPr>
        <w:numPr>
          <w:ilvl w:val="0"/>
          <w:numId w:val="1"/>
        </w:numPr>
        <w:rPr>
          <w:bCs/>
        </w:rPr>
      </w:pPr>
      <w:r w:rsidRPr="00E0187F">
        <w:t>Republika Hrvatska, OIB: 52634238587</w:t>
      </w:r>
      <w:r w:rsidR="006040F6" w:rsidRPr="00E0187F">
        <w:t xml:space="preserve">        </w:t>
      </w:r>
      <w:r w:rsidR="000A13FD" w:rsidRPr="00E0187F">
        <w:t xml:space="preserve">                                            </w:t>
      </w:r>
      <w:r w:rsidR="006040F6" w:rsidRPr="00E0187F">
        <w:t xml:space="preserve">   </w:t>
      </w:r>
      <w:r w:rsidRPr="00E0187F">
        <w:t xml:space="preserve">180.692,01 </w:t>
      </w:r>
      <w:r w:rsidR="006040F6" w:rsidRPr="00E0187F">
        <w:t>kn</w:t>
      </w:r>
    </w:p>
    <w:p w:rsidRDefault="006040F6" w:rsidP="00F33405" w:rsidR="006040F6" w:rsidRPr="00E0187F">
      <w:pPr>
        <w:rPr>
          <w:bCs/>
        </w:rPr>
      </w:pPr>
    </w:p>
    <w:p w:rsidRDefault="00F33405" w:rsidP="00F33405" w:rsidR="00F33405" w:rsidRPr="00E0187F">
      <w:pPr>
        <w:rPr>
          <w:bCs/>
        </w:rPr>
      </w:pPr>
      <w:r w:rsidRPr="00E0187F">
        <w:rPr>
          <w:bCs/>
        </w:rPr>
        <w:t>drugi viši isplatni red</w:t>
      </w:r>
    </w:p>
    <w:p w:rsidRDefault="007050E0" w:rsidP="007050E0" w:rsidR="004C0FF1" w:rsidRPr="00E0187F">
      <w:pPr>
        <w:rPr>
          <w:bCs/>
        </w:rPr>
      </w:pPr>
      <w:r w:rsidRPr="00E0187F">
        <w:t xml:space="preserve">   1. PETROKOV d.o.o. Zagreb, Mrkšina 52/d, OIB: 42599613313</w:t>
      </w:r>
      <w:r w:rsidR="002507D5" w:rsidRPr="00E0187F">
        <w:t xml:space="preserve">        </w:t>
      </w:r>
      <w:r w:rsidR="00AE1B00" w:rsidRPr="00E0187F">
        <w:t xml:space="preserve"> </w:t>
      </w:r>
      <w:r w:rsidR="000A13FD" w:rsidRPr="00E0187F">
        <w:t xml:space="preserve">      </w:t>
      </w:r>
      <w:r w:rsidR="00AE1B00" w:rsidRPr="00E0187F">
        <w:t xml:space="preserve">         </w:t>
      </w:r>
      <w:r w:rsidR="00C237F1" w:rsidRPr="00E0187F">
        <w:t xml:space="preserve"> </w:t>
      </w:r>
      <w:r w:rsidRPr="00E0187F">
        <w:t xml:space="preserve">2.561,38 </w:t>
      </w:r>
      <w:r w:rsidR="00C237F1" w:rsidRPr="00E0187F">
        <w:t>kn</w:t>
      </w:r>
      <w:r w:rsidR="005D1F3F" w:rsidRPr="00E0187F">
        <w:rPr>
          <w:bCs/>
        </w:rPr>
        <w:t xml:space="preserve"> </w:t>
      </w:r>
    </w:p>
    <w:p w:rsidRDefault="00F33405" w:rsidP="007050E0" w:rsidR="00F33405" w:rsidRPr="00E0187F">
      <w:r w:rsidRPr="00E0187F">
        <w:t xml:space="preserve"> </w:t>
      </w:r>
      <w:r w:rsidR="003503FE" w:rsidRPr="00E0187F">
        <w:t xml:space="preserve"> </w:t>
      </w:r>
      <w:r w:rsidR="0072227A" w:rsidRPr="00E0187F">
        <w:t>2</w:t>
      </w:r>
      <w:r w:rsidRPr="00E0187F">
        <w:t xml:space="preserve">. </w:t>
      </w:r>
      <w:r w:rsidR="007050E0" w:rsidRPr="00E0187F">
        <w:t>Republika Hrvatska, OIB: 52634238587</w:t>
      </w:r>
      <w:r w:rsidR="006B60AD" w:rsidRPr="00E0187F">
        <w:t xml:space="preserve">                </w:t>
      </w:r>
      <w:r w:rsidR="000A13FD" w:rsidRPr="00E0187F">
        <w:t xml:space="preserve">                      </w:t>
      </w:r>
      <w:r w:rsidR="006B60AD" w:rsidRPr="00E0187F">
        <w:t xml:space="preserve">   </w:t>
      </w:r>
      <w:r w:rsidR="002507D5" w:rsidRPr="00E0187F">
        <w:t xml:space="preserve">               </w:t>
      </w:r>
      <w:r w:rsidR="003503FE" w:rsidRPr="00E0187F">
        <w:t xml:space="preserve"> </w:t>
      </w:r>
      <w:r w:rsidR="007050E0" w:rsidRPr="00E0187F">
        <w:t xml:space="preserve">545.841,66 </w:t>
      </w:r>
      <w:r w:rsidRPr="00E0187F">
        <w:t>kn</w:t>
      </w:r>
    </w:p>
    <w:p w:rsidRDefault="007050E0" w:rsidP="007050E0" w:rsidR="00E030EC" w:rsidRPr="00E0187F">
      <w:r w:rsidRPr="00E0187F">
        <w:t xml:space="preserve">   3. Republika Hrvatska, OIB: 52634238587</w:t>
      </w:r>
      <w:r w:rsidR="006B60AD" w:rsidRPr="00E0187F">
        <w:t xml:space="preserve">            </w:t>
      </w:r>
      <w:r w:rsidR="000A13FD" w:rsidRPr="00E0187F">
        <w:t xml:space="preserve">                                 </w:t>
      </w:r>
      <w:r w:rsidR="006B60AD" w:rsidRPr="00E0187F">
        <w:t xml:space="preserve">              </w:t>
      </w:r>
      <w:r w:rsidR="00E030EC" w:rsidRPr="00E0187F">
        <w:t xml:space="preserve"> </w:t>
      </w:r>
      <w:r w:rsidRPr="00E0187F">
        <w:t xml:space="preserve">1.677,93 </w:t>
      </w:r>
      <w:r w:rsidR="00E030EC" w:rsidRPr="00E0187F">
        <w:t>kn</w:t>
      </w:r>
    </w:p>
    <w:p w:rsidRDefault="00E030EC" w:rsidP="00E030EC" w:rsidR="00E030EC" w:rsidRPr="00E0187F">
      <w:r w:rsidRPr="00E0187F">
        <w:t xml:space="preserve">  4. </w:t>
      </w:r>
      <w:r w:rsidR="007050E0" w:rsidRPr="00E0187F">
        <w:t>IZO d.o.o. Žminj, Balići 18, OIB: 55870289645</w:t>
      </w:r>
      <w:r w:rsidR="002507D5" w:rsidRPr="00E0187F">
        <w:t xml:space="preserve">    </w:t>
      </w:r>
      <w:r w:rsidR="000A13FD" w:rsidRPr="00E0187F">
        <w:t xml:space="preserve">                                 </w:t>
      </w:r>
      <w:r w:rsidR="002507D5" w:rsidRPr="00E0187F">
        <w:t xml:space="preserve">     </w:t>
      </w:r>
      <w:r w:rsidR="00583442" w:rsidRPr="00E0187F">
        <w:t xml:space="preserve"> </w:t>
      </w:r>
      <w:r w:rsidRPr="00E0187F">
        <w:t xml:space="preserve">  </w:t>
      </w:r>
      <w:r w:rsidR="007050E0" w:rsidRPr="00E0187F">
        <w:t xml:space="preserve">120.302,28 </w:t>
      </w:r>
      <w:r w:rsidRPr="00E0187F">
        <w:t>kn</w:t>
      </w:r>
    </w:p>
    <w:p w:rsidRDefault="0091489C" w:rsidP="007050E0" w:rsidR="000A13FD" w:rsidRPr="00E0187F">
      <w:r w:rsidRPr="00E0187F">
        <w:t xml:space="preserve">  5. </w:t>
      </w:r>
      <w:r w:rsidR="007050E0" w:rsidRPr="00E0187F">
        <w:t xml:space="preserve">ŠNAJDAR vl. Davor Šnajdar Obrt za grafičku djelatnost, trgovinu i usluge Delnice, </w:t>
      </w:r>
    </w:p>
    <w:p w:rsidRDefault="000A13FD" w:rsidP="007050E0" w:rsidR="0091489C" w:rsidRPr="00E0187F">
      <w:r w:rsidRPr="00E0187F">
        <w:t xml:space="preserve">      </w:t>
      </w:r>
      <w:r w:rsidR="007050E0" w:rsidRPr="00E0187F">
        <w:t>Kralja  Petra Krešimira IV. br. 32, OIB: 62958804498</w:t>
      </w:r>
      <w:r w:rsidR="006B60AD" w:rsidRPr="00E0187F">
        <w:t xml:space="preserve">                          </w:t>
      </w:r>
      <w:r w:rsidRPr="00E0187F">
        <w:t xml:space="preserve"> </w:t>
      </w:r>
      <w:r w:rsidR="006B60AD" w:rsidRPr="00E0187F">
        <w:t xml:space="preserve">      </w:t>
      </w:r>
      <w:r w:rsidR="0091489C" w:rsidRPr="00E0187F">
        <w:t xml:space="preserve">      </w:t>
      </w:r>
      <w:r w:rsidR="007050E0" w:rsidRPr="00E0187F">
        <w:t xml:space="preserve">3.773,01 </w:t>
      </w:r>
      <w:r w:rsidR="0091489C" w:rsidRPr="00E0187F">
        <w:t>kn</w:t>
      </w:r>
    </w:p>
    <w:p w:rsidRDefault="0091489C" w:rsidP="0091489C" w:rsidR="006B60AD" w:rsidRPr="00E0187F">
      <w:r w:rsidRPr="00E0187F">
        <w:t xml:space="preserve">  6. </w:t>
      </w:r>
      <w:r w:rsidR="007050E0" w:rsidRPr="00E0187F">
        <w:t>SERTO – BEL d.o.o. Donji Stupnik, Stupničke šipkovine 20, OIB: 39241223213</w:t>
      </w:r>
    </w:p>
    <w:p w:rsidRDefault="0091489C" w:rsidP="006B60AD" w:rsidR="0091489C" w:rsidRPr="00E0187F">
      <w:pPr>
        <w:jc w:val="right"/>
      </w:pPr>
      <w:r w:rsidRPr="00E0187F">
        <w:t xml:space="preserve">       </w:t>
      </w:r>
      <w:r w:rsidR="002507D5" w:rsidRPr="00E0187F">
        <w:t xml:space="preserve">        </w:t>
      </w:r>
      <w:r w:rsidRPr="00E0187F">
        <w:t xml:space="preserve"> </w:t>
      </w:r>
      <w:r w:rsidR="007050E0" w:rsidRPr="00E0187F">
        <w:t xml:space="preserve">5.879,64 </w:t>
      </w:r>
      <w:r w:rsidRPr="00E0187F">
        <w:t>kn</w:t>
      </w:r>
    </w:p>
    <w:p w:rsidRDefault="0091489C" w:rsidP="007050E0" w:rsidR="000A13FD" w:rsidRPr="00E0187F">
      <w:r w:rsidRPr="00E0187F">
        <w:t xml:space="preserve">  7. </w:t>
      </w:r>
      <w:r w:rsidR="007050E0" w:rsidRPr="00E0187F">
        <w:t>SILO-TEHNIKA d.o.o. Delnice, Supilova 339, OIB: 00719369528</w:t>
      </w:r>
      <w:r w:rsidR="002507D5" w:rsidRPr="00E0187F">
        <w:t xml:space="preserve">                       </w:t>
      </w:r>
    </w:p>
    <w:p w:rsidRDefault="002507D5" w:rsidP="000A13FD" w:rsidR="0091489C" w:rsidRPr="00E0187F">
      <w:pPr>
        <w:jc w:val="right"/>
      </w:pPr>
      <w:r w:rsidRPr="00E0187F">
        <w:t xml:space="preserve">   </w:t>
      </w:r>
      <w:r w:rsidR="0091489C" w:rsidRPr="00E0187F">
        <w:t xml:space="preserve">        </w:t>
      </w:r>
      <w:r w:rsidR="007050E0" w:rsidRPr="00E0187F">
        <w:t xml:space="preserve">325.411,96 </w:t>
      </w:r>
      <w:r w:rsidR="0091489C" w:rsidRPr="00E0187F">
        <w:t>kn</w:t>
      </w:r>
    </w:p>
    <w:p w:rsidRDefault="00085B8C" w:rsidP="007050E0" w:rsidR="000A13FD" w:rsidRPr="00E0187F">
      <w:r w:rsidRPr="00E0187F">
        <w:t xml:space="preserve">  8</w:t>
      </w:r>
      <w:r w:rsidR="0091489C" w:rsidRPr="00E0187F">
        <w:t xml:space="preserve">. </w:t>
      </w:r>
      <w:r w:rsidR="007050E0" w:rsidRPr="00E0187F">
        <w:t>ROTOMETAL PROMET d.o.o. Samobor, Svetonedjeljska 19, OIB: 42362921136</w:t>
      </w:r>
      <w:r w:rsidR="0091489C" w:rsidRPr="00E0187F">
        <w:t xml:space="preserve"> </w:t>
      </w:r>
    </w:p>
    <w:p w:rsidRDefault="0091489C" w:rsidP="000A13FD" w:rsidR="0091489C" w:rsidRPr="00E0187F">
      <w:pPr>
        <w:jc w:val="right"/>
      </w:pPr>
      <w:r w:rsidRPr="00E0187F">
        <w:t xml:space="preserve">       </w:t>
      </w:r>
      <w:r w:rsidR="007050E0" w:rsidRPr="00E0187F">
        <w:t xml:space="preserve">58.784,24 </w:t>
      </w:r>
      <w:r w:rsidRPr="00E0187F">
        <w:t>kn</w:t>
      </w:r>
    </w:p>
    <w:p w:rsidRDefault="00085B8C" w:rsidP="007050E0" w:rsidR="000A13FD" w:rsidRPr="00E0187F">
      <w:r w:rsidRPr="00E0187F">
        <w:t xml:space="preserve">  9</w:t>
      </w:r>
      <w:r w:rsidR="0091489C" w:rsidRPr="00E0187F">
        <w:t xml:space="preserve">. </w:t>
      </w:r>
      <w:r w:rsidR="007050E0" w:rsidRPr="00E0187F">
        <w:t>WIENER OSIGURANJE VIENNA INSURANCE GROUP d.d. Zagreb, Slovenska ulica</w:t>
      </w:r>
    </w:p>
    <w:p w:rsidRDefault="000A13FD" w:rsidP="007050E0" w:rsidR="0091489C" w:rsidRPr="00E0187F">
      <w:r w:rsidRPr="00E0187F">
        <w:t xml:space="preserve">     </w:t>
      </w:r>
      <w:r w:rsidR="007050E0" w:rsidRPr="00E0187F">
        <w:t xml:space="preserve"> 24, OIB: 52848403362</w:t>
      </w:r>
      <w:r w:rsidR="002507D5" w:rsidRPr="00E0187F">
        <w:t xml:space="preserve">              </w:t>
      </w:r>
      <w:r w:rsidRPr="00E0187F">
        <w:t xml:space="preserve">                                                                     </w:t>
      </w:r>
      <w:r w:rsidR="002507D5" w:rsidRPr="00E0187F">
        <w:t xml:space="preserve">    </w:t>
      </w:r>
      <w:r w:rsidR="0091489C" w:rsidRPr="00E0187F">
        <w:t xml:space="preserve">  </w:t>
      </w:r>
      <w:r w:rsidR="00FB2DEA" w:rsidRPr="00E0187F">
        <w:t xml:space="preserve">2.585,86 </w:t>
      </w:r>
      <w:r w:rsidR="0091489C" w:rsidRPr="00E0187F">
        <w:t>kn</w:t>
      </w:r>
    </w:p>
    <w:p w:rsidRDefault="00085B8C" w:rsidP="00FB2DEA" w:rsidR="000A13FD" w:rsidRPr="00E0187F">
      <w:r w:rsidRPr="00E0187F">
        <w:t xml:space="preserve">  10. </w:t>
      </w:r>
      <w:r w:rsidR="00FB2DEA" w:rsidRPr="00E0187F">
        <w:t>KOMUNALAC d.o.o. Delnice, Frana Supila 173, OIB: 22745185008</w:t>
      </w:r>
      <w:r w:rsidR="00125581" w:rsidRPr="00E0187F">
        <w:t xml:space="preserve">   </w:t>
      </w:r>
    </w:p>
    <w:p w:rsidRDefault="00125581" w:rsidP="000A13FD" w:rsidR="00085B8C" w:rsidRPr="00E0187F">
      <w:pPr>
        <w:jc w:val="right"/>
      </w:pPr>
      <w:r w:rsidRPr="00E0187F">
        <w:t xml:space="preserve">     </w:t>
      </w:r>
      <w:r w:rsidR="00085B8C" w:rsidRPr="00E0187F">
        <w:t xml:space="preserve">                </w:t>
      </w:r>
      <w:r w:rsidR="00FB2DEA" w:rsidRPr="00E0187F">
        <w:t xml:space="preserve">5.424,05 </w:t>
      </w:r>
      <w:r w:rsidR="00085B8C" w:rsidRPr="00E0187F">
        <w:t>kn</w:t>
      </w:r>
    </w:p>
    <w:p w:rsidRDefault="00085B8C" w:rsidP="00FB2DEA" w:rsidR="00085B8C" w:rsidRPr="00E0187F">
      <w:r w:rsidRPr="00E0187F">
        <w:t xml:space="preserve">  11. </w:t>
      </w:r>
      <w:r w:rsidR="00FB2DEA" w:rsidRPr="00E0187F">
        <w:t>RECA d.o.o. Varaždin, Kućanska b.b., OIB: 63873177102</w:t>
      </w:r>
      <w:r w:rsidRPr="00E0187F">
        <w:t xml:space="preserve">                              </w:t>
      </w:r>
      <w:r w:rsidR="00FB2DEA" w:rsidRPr="00E0187F">
        <w:t xml:space="preserve">1.386,82 </w:t>
      </w:r>
      <w:r w:rsidRPr="00E0187F">
        <w:t>kn</w:t>
      </w:r>
    </w:p>
    <w:p w:rsidRDefault="00085B8C" w:rsidP="00FB2DEA" w:rsidR="000A13FD" w:rsidRPr="00E0187F">
      <w:r w:rsidRPr="00E0187F">
        <w:t xml:space="preserve">  12. </w:t>
      </w:r>
      <w:r w:rsidR="00FB2DEA" w:rsidRPr="00E0187F">
        <w:t xml:space="preserve">HRVATSKI ZAVOD ZA ZAPOŠLJAVANJE, Zagreb, Radnička Cesta 1, OIB: </w:t>
      </w:r>
    </w:p>
    <w:p w:rsidRDefault="000A13FD" w:rsidP="00FB2DEA" w:rsidR="00085B8C" w:rsidRPr="00E0187F">
      <w:r w:rsidRPr="00E0187F">
        <w:t xml:space="preserve">        </w:t>
      </w:r>
      <w:r w:rsidR="00FB2DEA" w:rsidRPr="00E0187F">
        <w:t>91547293790</w:t>
      </w:r>
      <w:r w:rsidR="00085B8C" w:rsidRPr="00E0187F">
        <w:t xml:space="preserve"> </w:t>
      </w:r>
      <w:r w:rsidRPr="00E0187F">
        <w:t xml:space="preserve">                                                                </w:t>
      </w:r>
      <w:r w:rsidR="00085B8C" w:rsidRPr="00E0187F">
        <w:t xml:space="preserve">                                   </w:t>
      </w:r>
      <w:r w:rsidR="00FB2DEA" w:rsidRPr="00E0187F">
        <w:t xml:space="preserve">25.650,00 </w:t>
      </w:r>
      <w:r w:rsidR="00085B8C" w:rsidRPr="00E0187F">
        <w:t>kn</w:t>
      </w:r>
    </w:p>
    <w:p w:rsidRDefault="00085B8C" w:rsidP="00085B8C" w:rsidR="000A13FD" w:rsidRPr="00E0187F">
      <w:r w:rsidRPr="00E0187F">
        <w:t xml:space="preserve">  13. </w:t>
      </w:r>
      <w:r w:rsidR="00FB2DEA" w:rsidRPr="00E0187F">
        <w:t xml:space="preserve">ISTRABENZ PLINI proizvodnja i distribucija industrijskih plinova d. o. o. Bakar-dio, </w:t>
      </w:r>
    </w:p>
    <w:p w:rsidRDefault="000A13FD" w:rsidP="00085B8C" w:rsidR="00085B8C" w:rsidRPr="00E0187F">
      <w:r w:rsidRPr="00E0187F">
        <w:t xml:space="preserve">        </w:t>
      </w:r>
      <w:r w:rsidR="00FB2DEA" w:rsidRPr="00E0187F">
        <w:t xml:space="preserve">Pristanište Podbok 3, OIB: </w:t>
      </w:r>
      <w:r w:rsidR="00FB2DEA" w:rsidRPr="00E0187F">
        <w:rPr>
          <w:bCs/>
        </w:rPr>
        <w:t>98426608580</w:t>
      </w:r>
      <w:r w:rsidR="00085B8C" w:rsidRPr="00E0187F">
        <w:t xml:space="preserve">      </w:t>
      </w:r>
      <w:r w:rsidRPr="00E0187F">
        <w:t xml:space="preserve">                                                </w:t>
      </w:r>
      <w:r w:rsidR="00085B8C" w:rsidRPr="00E0187F">
        <w:t xml:space="preserve">  </w:t>
      </w:r>
      <w:r w:rsidR="00FB2DEA" w:rsidRPr="00E0187F">
        <w:t xml:space="preserve">31.421,50 </w:t>
      </w:r>
      <w:r w:rsidR="00085B8C" w:rsidRPr="00E0187F">
        <w:t>kn</w:t>
      </w:r>
    </w:p>
    <w:p w:rsidRDefault="00085B8C" w:rsidP="00085B8C" w:rsidR="000A13FD" w:rsidRPr="00E0187F">
      <w:r w:rsidRPr="00E0187F">
        <w:t xml:space="preserve">  14. </w:t>
      </w:r>
      <w:r w:rsidR="00FB2DEA" w:rsidRPr="00E0187F">
        <w:t>Hrvatski Telekom d.d. Zagreb, Roberta Frangeša Mihanovića 9, OIB: 81793146560</w:t>
      </w:r>
      <w:r w:rsidRPr="00E0187F">
        <w:t xml:space="preserve">   </w:t>
      </w:r>
    </w:p>
    <w:p w:rsidRDefault="00085B8C" w:rsidP="000A13FD" w:rsidR="00085B8C" w:rsidRPr="00E0187F">
      <w:pPr>
        <w:jc w:val="right"/>
      </w:pPr>
      <w:r w:rsidRPr="00E0187F">
        <w:t xml:space="preserve">                    </w:t>
      </w:r>
      <w:r w:rsidR="00FB2DEA" w:rsidRPr="00E0187F">
        <w:t xml:space="preserve">1.038,12 </w:t>
      </w:r>
      <w:r w:rsidRPr="00E0187F">
        <w:t>kn</w:t>
      </w:r>
    </w:p>
    <w:p w:rsidRDefault="00085B8C" w:rsidP="00FB2DEA" w:rsidR="000A13FD" w:rsidRPr="00E0187F">
      <w:r w:rsidRPr="00E0187F">
        <w:t xml:space="preserve">  15. </w:t>
      </w:r>
      <w:r w:rsidR="00FB2DEA" w:rsidRPr="00E0187F">
        <w:t xml:space="preserve">Hrvatske vode, pravna osoba za upravljanje vodama Zagreb, Grada Vukovara 220, OIB: </w:t>
      </w:r>
    </w:p>
    <w:p w:rsidRDefault="000A13FD" w:rsidP="00FB2DEA" w:rsidR="00085B8C" w:rsidRPr="00E0187F">
      <w:r w:rsidRPr="00E0187F">
        <w:t xml:space="preserve">        </w:t>
      </w:r>
      <w:r w:rsidR="00FB2DEA" w:rsidRPr="00E0187F">
        <w:rPr>
          <w:bCs/>
        </w:rPr>
        <w:t>28921383001</w:t>
      </w:r>
      <w:r w:rsidR="00125581" w:rsidRPr="00E0187F">
        <w:t xml:space="preserve">  </w:t>
      </w:r>
      <w:r w:rsidRPr="00E0187F">
        <w:t xml:space="preserve">                                                                   </w:t>
      </w:r>
      <w:r w:rsidR="00125581" w:rsidRPr="00E0187F">
        <w:t xml:space="preserve">                    </w:t>
      </w:r>
      <w:r w:rsidR="00085B8C" w:rsidRPr="00E0187F">
        <w:t xml:space="preserve">           </w:t>
      </w:r>
      <w:r w:rsidR="00FB2DEA" w:rsidRPr="00E0187F">
        <w:t>88.234,90 kn</w:t>
      </w:r>
    </w:p>
    <w:p w:rsidRDefault="00085B8C" w:rsidP="00FB2DEA" w:rsidR="000A13FD" w:rsidRPr="00E0187F">
      <w:r w:rsidRPr="00E0187F">
        <w:t xml:space="preserve">  16. </w:t>
      </w:r>
      <w:r w:rsidR="00FB2DEA" w:rsidRPr="00E0187F">
        <w:t>SGS ADRIATICA društvo za ugovornu kontrolu robe, d. o. o. Zagreb, Karlovačka cesta</w:t>
      </w:r>
    </w:p>
    <w:p w:rsidRDefault="000A13FD" w:rsidP="00FB2DEA" w:rsidR="00085B8C" w:rsidRPr="00E0187F">
      <w:r w:rsidRPr="00E0187F">
        <w:t xml:space="preserve">       </w:t>
      </w:r>
      <w:r w:rsidR="00FB2DEA" w:rsidRPr="00E0187F">
        <w:t xml:space="preserve"> 4i, OIB: 69359376226</w:t>
      </w:r>
      <w:r w:rsidR="00125581" w:rsidRPr="00E0187F">
        <w:t xml:space="preserve">   </w:t>
      </w:r>
      <w:r w:rsidRPr="00E0187F">
        <w:t xml:space="preserve">                                   </w:t>
      </w:r>
      <w:r w:rsidR="00125581" w:rsidRPr="00E0187F">
        <w:t xml:space="preserve">                                         </w:t>
      </w:r>
      <w:r w:rsidR="00085B8C" w:rsidRPr="00E0187F">
        <w:t xml:space="preserve">     </w:t>
      </w:r>
      <w:r w:rsidR="00125581" w:rsidRPr="00E0187F">
        <w:t xml:space="preserve">   </w:t>
      </w:r>
      <w:r w:rsidR="00085B8C" w:rsidRPr="00E0187F">
        <w:t xml:space="preserve"> </w:t>
      </w:r>
      <w:r w:rsidR="00FB2DEA" w:rsidRPr="00E0187F">
        <w:t xml:space="preserve">8.318,15 </w:t>
      </w:r>
      <w:r w:rsidR="00085B8C" w:rsidRPr="00E0187F">
        <w:t>kn</w:t>
      </w:r>
    </w:p>
    <w:p w:rsidRDefault="00125581" w:rsidP="00FB2DEA" w:rsidR="000A13FD" w:rsidRPr="00E0187F">
      <w:r w:rsidRPr="00E0187F">
        <w:t xml:space="preserve">  </w:t>
      </w:r>
      <w:r w:rsidR="00085B8C" w:rsidRPr="00E0187F">
        <w:t xml:space="preserve">17. </w:t>
      </w:r>
      <w:r w:rsidR="00FB2DEA" w:rsidRPr="00E0187F">
        <w:t xml:space="preserve">VENTOP, društvo s ograničenom odgovornošću za proizvodnju i usluge Ravna Gora, </w:t>
      </w:r>
    </w:p>
    <w:p w:rsidRDefault="000A13FD" w:rsidP="00FB2DEA" w:rsidR="00085B8C" w:rsidRPr="00E0187F">
      <w:r w:rsidRPr="00E0187F">
        <w:t xml:space="preserve">         </w:t>
      </w:r>
      <w:r w:rsidR="00FB2DEA" w:rsidRPr="00E0187F">
        <w:t>Ivana Gorana Kovačića 178, OIB: 97418748105</w:t>
      </w:r>
      <w:r w:rsidR="00125581" w:rsidRPr="00E0187F">
        <w:t xml:space="preserve">  </w:t>
      </w:r>
      <w:r w:rsidRPr="00E0187F">
        <w:t xml:space="preserve">         </w:t>
      </w:r>
      <w:r w:rsidR="00125581" w:rsidRPr="00E0187F">
        <w:t xml:space="preserve">                         </w:t>
      </w:r>
      <w:r w:rsidR="00085B8C" w:rsidRPr="00E0187F">
        <w:t xml:space="preserve">  </w:t>
      </w:r>
      <w:r w:rsidR="00125581" w:rsidRPr="00E0187F">
        <w:t xml:space="preserve"> </w:t>
      </w:r>
      <w:r w:rsidR="00085B8C" w:rsidRPr="00E0187F">
        <w:t xml:space="preserve">  </w:t>
      </w:r>
      <w:r w:rsidR="00FB2DEA" w:rsidRPr="00E0187F">
        <w:t xml:space="preserve">235.421,44 </w:t>
      </w:r>
      <w:r w:rsidR="00085B8C" w:rsidRPr="00E0187F">
        <w:t>kn</w:t>
      </w:r>
    </w:p>
    <w:p w:rsidRDefault="00085B8C" w:rsidP="00C77735" w:rsidR="000A13FD" w:rsidRPr="00E0187F">
      <w:r w:rsidRPr="00E0187F">
        <w:t xml:space="preserve">  18. </w:t>
      </w:r>
      <w:r w:rsidR="00FB2DEA" w:rsidRPr="00E0187F">
        <w:t xml:space="preserve">NOVA EXPORT 34710 Gorizia, Via Mons. L. Faidutti 21, ITALIJA, OIB: </w:t>
      </w:r>
    </w:p>
    <w:p w:rsidRDefault="000A13FD" w:rsidP="00C77735" w:rsidR="00085B8C" w:rsidRPr="00E0187F">
      <w:r w:rsidRPr="00E0187F">
        <w:t xml:space="preserve">        </w:t>
      </w:r>
      <w:r w:rsidR="00FB2DEA" w:rsidRPr="00E0187F">
        <w:t>02228637460</w:t>
      </w:r>
      <w:r w:rsidRPr="00E0187F">
        <w:t xml:space="preserve">                                                                    </w:t>
      </w:r>
      <w:r w:rsidR="00125581" w:rsidRPr="00E0187F">
        <w:t xml:space="preserve">      </w:t>
      </w:r>
      <w:r w:rsidR="00085B8C" w:rsidRPr="00E0187F">
        <w:t xml:space="preserve">  </w:t>
      </w:r>
      <w:r w:rsidR="00125581" w:rsidRPr="00E0187F">
        <w:t xml:space="preserve">            </w:t>
      </w:r>
      <w:r w:rsidR="00085B8C" w:rsidRPr="00E0187F">
        <w:t xml:space="preserve">          </w:t>
      </w:r>
      <w:r w:rsidR="00FB2DEA" w:rsidRPr="00E0187F">
        <w:t xml:space="preserve">140.758,48 </w:t>
      </w:r>
      <w:r w:rsidR="00085B8C" w:rsidRPr="00E0187F">
        <w:t>kn</w:t>
      </w:r>
    </w:p>
    <w:p w:rsidRDefault="00085B8C" w:rsidP="00FB2DEA" w:rsidR="000A13FD" w:rsidRPr="00E0187F">
      <w:r w:rsidRPr="00E0187F">
        <w:t xml:space="preserve">  19. </w:t>
      </w:r>
      <w:r w:rsidR="00FB2DEA" w:rsidRPr="00E0187F">
        <w:t xml:space="preserve">FIDENTIA društvo s ograničenom odgovornošću za otpremništvo i usluge Rijeka, </w:t>
      </w:r>
    </w:p>
    <w:p w:rsidRDefault="000A13FD" w:rsidP="00FB2DEA" w:rsidR="00085B8C" w:rsidRPr="00E0187F">
      <w:r w:rsidRPr="00E0187F">
        <w:t xml:space="preserve">        </w:t>
      </w:r>
      <w:r w:rsidR="00FB2DEA" w:rsidRPr="00E0187F">
        <w:t>Kalvarija 10, OIB: 67971953179</w:t>
      </w:r>
      <w:r w:rsidR="00125581" w:rsidRPr="00E0187F">
        <w:t xml:space="preserve">       </w:t>
      </w:r>
      <w:r w:rsidRPr="00E0187F">
        <w:t xml:space="preserve">                               </w:t>
      </w:r>
      <w:r w:rsidR="00125581" w:rsidRPr="00E0187F">
        <w:t xml:space="preserve">            </w:t>
      </w:r>
      <w:r w:rsidR="00085B8C" w:rsidRPr="00E0187F">
        <w:t xml:space="preserve">                   </w:t>
      </w:r>
      <w:r w:rsidR="00FB2DEA" w:rsidRPr="00E0187F">
        <w:t xml:space="preserve">22.630,03 </w:t>
      </w:r>
      <w:r w:rsidR="00085B8C" w:rsidRPr="00E0187F">
        <w:t>kn</w:t>
      </w:r>
    </w:p>
    <w:p w:rsidRDefault="006040F6" w:rsidP="00FB2DEA" w:rsidR="000A13FD" w:rsidRPr="00E0187F">
      <w:r w:rsidRPr="00E0187F">
        <w:t xml:space="preserve">  20. </w:t>
      </w:r>
      <w:r w:rsidR="00FB2DEA" w:rsidRPr="00E0187F">
        <w:t>DAIHEN VARSTROJ d.d. Lendava, Industrijska ulica 4, OIB: 5418992000</w:t>
      </w:r>
      <w:r w:rsidR="00125581" w:rsidRPr="00E0187F">
        <w:t xml:space="preserve">     </w:t>
      </w:r>
    </w:p>
    <w:p w:rsidRDefault="00125581" w:rsidP="000A13FD" w:rsidR="006040F6" w:rsidRPr="00E0187F">
      <w:pPr>
        <w:jc w:val="right"/>
      </w:pPr>
      <w:r w:rsidRPr="00E0187F">
        <w:t xml:space="preserve">                                   </w:t>
      </w:r>
      <w:r w:rsidR="006040F6" w:rsidRPr="00E0187F">
        <w:t xml:space="preserve">                        </w:t>
      </w:r>
      <w:r w:rsidR="00FB2DEA" w:rsidRPr="00E0187F">
        <w:t xml:space="preserve">8.455,53 </w:t>
      </w:r>
      <w:r w:rsidR="006040F6" w:rsidRPr="00E0187F">
        <w:t>kn</w:t>
      </w:r>
    </w:p>
    <w:p w:rsidRDefault="006040F6" w:rsidP="00FB2DEA" w:rsidR="000A13FD" w:rsidRPr="00E0187F">
      <w:r w:rsidRPr="00E0187F">
        <w:t xml:space="preserve">  </w:t>
      </w:r>
      <w:r w:rsidR="00085B8C" w:rsidRPr="00E0187F">
        <w:t>2</w:t>
      </w:r>
      <w:r w:rsidRPr="00E0187F">
        <w:t>1</w:t>
      </w:r>
      <w:r w:rsidR="00085B8C" w:rsidRPr="00E0187F">
        <w:t xml:space="preserve">. </w:t>
      </w:r>
      <w:r w:rsidR="00FB2DEA" w:rsidRPr="00E0187F">
        <w:t xml:space="preserve">GUBERAC SERVIS uslužni obrt, vl. Mario Guberac, Briješće, Vrtna 88 , OIB: </w:t>
      </w:r>
    </w:p>
    <w:p w:rsidRDefault="000A13FD" w:rsidP="00FB2DEA" w:rsidR="00085B8C" w:rsidRPr="00E0187F">
      <w:r w:rsidRPr="00E0187F">
        <w:t xml:space="preserve">        </w:t>
      </w:r>
      <w:r w:rsidR="00FB2DEA" w:rsidRPr="00E0187F">
        <w:t>32570298020</w:t>
      </w:r>
      <w:r w:rsidR="00085B8C" w:rsidRPr="00E0187F">
        <w:t xml:space="preserve">    </w:t>
      </w:r>
      <w:r w:rsidRPr="00E0187F">
        <w:t xml:space="preserve">                                                                </w:t>
      </w:r>
      <w:r w:rsidR="00085B8C" w:rsidRPr="00E0187F">
        <w:t xml:space="preserve">      </w:t>
      </w:r>
      <w:r w:rsidR="00125581" w:rsidRPr="00E0187F">
        <w:t xml:space="preserve">             </w:t>
      </w:r>
      <w:r w:rsidR="00085B8C" w:rsidRPr="00E0187F">
        <w:t xml:space="preserve">             </w:t>
      </w:r>
      <w:r w:rsidR="00FB2DEA" w:rsidRPr="00E0187F">
        <w:t xml:space="preserve">23.157,09 </w:t>
      </w:r>
      <w:r w:rsidR="00085B8C" w:rsidRPr="00E0187F">
        <w:t>kn</w:t>
      </w:r>
    </w:p>
    <w:p w:rsidRDefault="006040F6" w:rsidP="00FB2DEA" w:rsidR="000A13FD" w:rsidRPr="00E0187F">
      <w:r w:rsidRPr="00E0187F">
        <w:t xml:space="preserve">  22. </w:t>
      </w:r>
      <w:r w:rsidR="00FB2DEA" w:rsidRPr="00E0187F">
        <w:t>KINETIKA d.o.o. za promet i usluge Ludbreg, Frankopanska 7, OIB: 85404967726</w:t>
      </w:r>
      <w:r w:rsidR="00125581" w:rsidRPr="00E0187F">
        <w:t xml:space="preserve">    </w:t>
      </w:r>
    </w:p>
    <w:p w:rsidRDefault="00125581" w:rsidP="000A13FD" w:rsidR="006040F6" w:rsidRPr="00E0187F">
      <w:pPr>
        <w:jc w:val="right"/>
      </w:pPr>
      <w:r w:rsidRPr="00E0187F">
        <w:t xml:space="preserve">                               </w:t>
      </w:r>
      <w:r w:rsidR="006040F6" w:rsidRPr="00E0187F">
        <w:t xml:space="preserve">                 </w:t>
      </w:r>
      <w:r w:rsidR="00FB2DEA" w:rsidRPr="00E0187F">
        <w:t xml:space="preserve">33.437,95 </w:t>
      </w:r>
      <w:r w:rsidR="006040F6" w:rsidRPr="00E0187F">
        <w:t>kn</w:t>
      </w:r>
    </w:p>
    <w:p w:rsidRDefault="006040F6" w:rsidP="00FB2DEA" w:rsidR="000A13FD" w:rsidRPr="00E0187F">
      <w:r w:rsidRPr="00E0187F">
        <w:t xml:space="preserve">  23. </w:t>
      </w:r>
      <w:r w:rsidR="00FB2DEA" w:rsidRPr="00E0187F">
        <w:t xml:space="preserve">ERSTE&amp;STEIERMÄRKISCHE BANKA dioničko društvo Rijeka, Jadranski Trg 3/a, </w:t>
      </w:r>
    </w:p>
    <w:p w:rsidRDefault="000A13FD" w:rsidP="00FB2DEA" w:rsidR="006040F6" w:rsidRPr="00E0187F">
      <w:r w:rsidRPr="00E0187F">
        <w:t xml:space="preserve">        </w:t>
      </w:r>
      <w:r w:rsidR="00FB2DEA" w:rsidRPr="00E0187F">
        <w:t>OIB: 23057039320</w:t>
      </w:r>
      <w:r w:rsidR="006040F6" w:rsidRPr="00E0187F">
        <w:t xml:space="preserve">               </w:t>
      </w:r>
      <w:r w:rsidRPr="00E0187F">
        <w:t xml:space="preserve">                                                       </w:t>
      </w:r>
      <w:r w:rsidR="006040F6" w:rsidRPr="00E0187F">
        <w:t xml:space="preserve">                </w:t>
      </w:r>
      <w:r w:rsidR="00FB2DEA" w:rsidRPr="00E0187F">
        <w:t xml:space="preserve">1.610.985,20 </w:t>
      </w:r>
      <w:r w:rsidR="006040F6" w:rsidRPr="00E0187F">
        <w:t>kn</w:t>
      </w:r>
    </w:p>
    <w:p w:rsidRDefault="006040F6" w:rsidP="00FB2DEA" w:rsidR="000A13FD" w:rsidRPr="00E0187F">
      <w:r w:rsidRPr="00E0187F">
        <w:t xml:space="preserve">  24. </w:t>
      </w:r>
      <w:r w:rsidR="00FB2DEA" w:rsidRPr="00E0187F">
        <w:t>INA-INDUSTRIJA NAFTE, d.d. Zagreb, Avenija V. Holjevca 10, OIB: 27759560625</w:t>
      </w:r>
      <w:r w:rsidR="00125581" w:rsidRPr="00E0187F">
        <w:t xml:space="preserve"> </w:t>
      </w:r>
    </w:p>
    <w:p w:rsidRDefault="00125581" w:rsidP="000A13FD" w:rsidR="006040F6" w:rsidRPr="00E0187F">
      <w:pPr>
        <w:jc w:val="right"/>
      </w:pPr>
      <w:r w:rsidRPr="00E0187F">
        <w:t xml:space="preserve">  </w:t>
      </w:r>
      <w:r w:rsidR="006040F6" w:rsidRPr="00E0187F">
        <w:t xml:space="preserve">                    </w:t>
      </w:r>
      <w:r w:rsidR="00FB2DEA" w:rsidRPr="00E0187F">
        <w:t xml:space="preserve">1.199,06 </w:t>
      </w:r>
      <w:r w:rsidR="006040F6" w:rsidRPr="00E0187F">
        <w:t>kn</w:t>
      </w:r>
    </w:p>
    <w:p w:rsidRDefault="006040F6" w:rsidP="00FB2DEA" w:rsidR="000A13FD" w:rsidRPr="00E0187F">
      <w:r w:rsidRPr="00E0187F">
        <w:t xml:space="preserve">  25. </w:t>
      </w:r>
      <w:r w:rsidR="00FB2DEA" w:rsidRPr="00E0187F">
        <w:t xml:space="preserve">MLAZ, društvo s ograničenom odgovornošću za održavanje vatrogasnih aparata i </w:t>
      </w:r>
    </w:p>
    <w:p w:rsidRDefault="000A13FD" w:rsidP="00FB2DEA" w:rsidR="006040F6" w:rsidRPr="00E0187F">
      <w:r w:rsidRPr="00E0187F">
        <w:t xml:space="preserve">        </w:t>
      </w:r>
      <w:r w:rsidR="00FB2DEA" w:rsidRPr="00E0187F">
        <w:t xml:space="preserve">trgovinu Delnice, Frankopanska 25, OIB: </w:t>
      </w:r>
      <w:r w:rsidR="00FB2DEA" w:rsidRPr="00E0187F">
        <w:rPr>
          <w:bCs/>
        </w:rPr>
        <w:t>32582403947</w:t>
      </w:r>
      <w:r w:rsidR="00125581" w:rsidRPr="00E0187F">
        <w:t xml:space="preserve">    </w:t>
      </w:r>
      <w:r w:rsidRPr="00E0187F">
        <w:t xml:space="preserve"> </w:t>
      </w:r>
      <w:r w:rsidR="00125581" w:rsidRPr="00E0187F">
        <w:t xml:space="preserve">               </w:t>
      </w:r>
      <w:r w:rsidR="006040F6" w:rsidRPr="00E0187F">
        <w:t xml:space="preserve">              </w:t>
      </w:r>
      <w:r w:rsidR="00FB2DEA" w:rsidRPr="00E0187F">
        <w:t xml:space="preserve">4.967,73 </w:t>
      </w:r>
      <w:r w:rsidR="006040F6" w:rsidRPr="00E0187F">
        <w:t>kn</w:t>
      </w:r>
    </w:p>
    <w:p w:rsidRDefault="00FB2DEA" w:rsidP="00125581" w:rsidR="000A13FD" w:rsidRPr="00E0187F">
      <w:pPr>
        <w:ind w:left="120"/>
      </w:pPr>
      <w:r w:rsidRPr="00E0187F">
        <w:t xml:space="preserve">26. OBRT ZA PRIJEVOZ TERETA U CESTOVNOM PROMETU "VRETENAR" VL. </w:t>
      </w:r>
    </w:p>
    <w:p w:rsidRDefault="000A13FD" w:rsidP="00125581" w:rsidR="000A13FD" w:rsidRPr="00E0187F">
      <w:pPr>
        <w:ind w:left="120"/>
      </w:pPr>
      <w:r w:rsidRPr="00E0187F">
        <w:t xml:space="preserve">      </w:t>
      </w:r>
      <w:r w:rsidR="00FB2DEA" w:rsidRPr="00E0187F">
        <w:t xml:space="preserve">VRETENAR MARČELO I VRETENAR DAMIR, ZAJCI, KLESARI BR.11, OIB: </w:t>
      </w:r>
    </w:p>
    <w:p w:rsidRDefault="000A13FD" w:rsidP="00125581" w:rsidR="006040F6" w:rsidRPr="00E0187F">
      <w:pPr>
        <w:ind w:left="120"/>
      </w:pPr>
      <w:r w:rsidRPr="00E0187F">
        <w:t xml:space="preserve">       </w:t>
      </w:r>
      <w:r w:rsidR="00FB2DEA" w:rsidRPr="00E0187F">
        <w:t>51048359871</w:t>
      </w:r>
      <w:r w:rsidR="006040F6" w:rsidRPr="00E0187F">
        <w:t xml:space="preserve">             </w:t>
      </w:r>
      <w:r w:rsidRPr="00E0187F">
        <w:t xml:space="preserve">                                                                               </w:t>
      </w:r>
      <w:r w:rsidR="006040F6" w:rsidRPr="00E0187F">
        <w:t xml:space="preserve">         </w:t>
      </w:r>
      <w:r w:rsidR="00FB2DEA" w:rsidRPr="00E0187F">
        <w:t xml:space="preserve">1.172,01 </w:t>
      </w:r>
      <w:r w:rsidR="006040F6" w:rsidRPr="00E0187F">
        <w:t>kn</w:t>
      </w:r>
    </w:p>
    <w:p w:rsidRDefault="00FB2DEA" w:rsidP="00FB2DEA" w:rsidR="000A13FD" w:rsidRPr="00E0187F">
      <w:r w:rsidRPr="00E0187F">
        <w:lastRenderedPageBreak/>
        <w:t xml:space="preserve">   27. OBRT ZA AUTOMEHANIČARSKE I USLUŽNE DJELATNOSTI " JURANIĆ " , </w:t>
      </w:r>
    </w:p>
    <w:p w:rsidRDefault="000A13FD" w:rsidP="00FB2DEA" w:rsidR="000A13FD" w:rsidRPr="00E0187F">
      <w:r w:rsidRPr="00E0187F">
        <w:t xml:space="preserve">         </w:t>
      </w:r>
      <w:r w:rsidR="00FB2DEA" w:rsidRPr="00E0187F">
        <w:t>MILIVOJ JURANIĆ, DELNICE, KUTI 4, OIB: 85404967726</w:t>
      </w:r>
      <w:r w:rsidR="00125581" w:rsidRPr="00E0187F">
        <w:t xml:space="preserve">     </w:t>
      </w:r>
    </w:p>
    <w:p w:rsidRDefault="00125581" w:rsidP="000A13FD" w:rsidR="006040F6" w:rsidRPr="00E0187F">
      <w:pPr>
        <w:jc w:val="right"/>
      </w:pPr>
      <w:r w:rsidRPr="00E0187F">
        <w:t xml:space="preserve">     </w:t>
      </w:r>
      <w:r w:rsidR="006040F6" w:rsidRPr="00E0187F">
        <w:t xml:space="preserve">                                     </w:t>
      </w:r>
      <w:r w:rsidR="00FB2DEA" w:rsidRPr="00E0187F">
        <w:t xml:space="preserve">7.738,15 </w:t>
      </w:r>
      <w:r w:rsidR="006040F6" w:rsidRPr="00E0187F">
        <w:t>kn</w:t>
      </w:r>
    </w:p>
    <w:p w:rsidRDefault="00FB2DEA" w:rsidP="00FB2DEA" w:rsidR="000A13FD" w:rsidRPr="00E0187F">
      <w:r w:rsidRPr="00E0187F">
        <w:t xml:space="preserve">   28. GRAD DELNICE, Delnice, Trg 138. Brigade Hrvatske vojske 4, OIB: 03944325629</w:t>
      </w:r>
      <w:r w:rsidR="00125581" w:rsidRPr="00E0187F">
        <w:t xml:space="preserve">  </w:t>
      </w:r>
    </w:p>
    <w:p w:rsidRDefault="00125581" w:rsidP="000A13FD" w:rsidR="006040F6" w:rsidRPr="00E0187F">
      <w:pPr>
        <w:jc w:val="right"/>
      </w:pPr>
      <w:r w:rsidRPr="00E0187F">
        <w:t xml:space="preserve">         </w:t>
      </w:r>
      <w:r w:rsidR="006040F6" w:rsidRPr="00E0187F">
        <w:t xml:space="preserve">                    </w:t>
      </w:r>
      <w:r w:rsidR="00FB2DEA" w:rsidRPr="00E0187F">
        <w:t xml:space="preserve">205.977,77 </w:t>
      </w:r>
      <w:r w:rsidR="006040F6" w:rsidRPr="00E0187F">
        <w:t>kn</w:t>
      </w:r>
    </w:p>
    <w:p w:rsidRDefault="006040F6" w:rsidP="00D819ED" w:rsidR="000A13FD" w:rsidRPr="00E0187F">
      <w:r w:rsidRPr="00E0187F">
        <w:t xml:space="preserve">  29. </w:t>
      </w:r>
      <w:r w:rsidR="00FB2DEA" w:rsidRPr="00E0187F">
        <w:t xml:space="preserve">DEL - MIHELČIĆ - ELEKTRONIK, društvo s ograničenom odgovornošću za </w:t>
      </w:r>
    </w:p>
    <w:p w:rsidRDefault="000A13FD" w:rsidP="00D819ED" w:rsidR="000A13FD" w:rsidRPr="00E0187F">
      <w:r w:rsidRPr="00E0187F">
        <w:t xml:space="preserve">        </w:t>
      </w:r>
      <w:r w:rsidR="00FB2DEA" w:rsidRPr="00E0187F">
        <w:t xml:space="preserve">projektiranje i izradu elektroničkih uređaja Delnice, Frankopanska 47, OIB: </w:t>
      </w:r>
    </w:p>
    <w:p w:rsidRDefault="000A13FD" w:rsidP="00D819ED" w:rsidR="006040F6" w:rsidRPr="00E0187F">
      <w:r w:rsidRPr="00E0187F">
        <w:t xml:space="preserve">       </w:t>
      </w:r>
      <w:r w:rsidR="00FB2DEA" w:rsidRPr="00E0187F">
        <w:t>49949220477</w:t>
      </w:r>
      <w:r w:rsidR="006040F6" w:rsidRPr="00E0187F">
        <w:t xml:space="preserve">    </w:t>
      </w:r>
      <w:r w:rsidRPr="00E0187F">
        <w:t xml:space="preserve">                                                                                         </w:t>
      </w:r>
      <w:r w:rsidR="006040F6" w:rsidRPr="00E0187F">
        <w:t xml:space="preserve">        </w:t>
      </w:r>
      <w:r w:rsidR="00FB2DEA" w:rsidRPr="00E0187F">
        <w:t xml:space="preserve">26.672,35 </w:t>
      </w:r>
      <w:r w:rsidR="006040F6" w:rsidRPr="00E0187F">
        <w:t>kn</w:t>
      </w:r>
    </w:p>
    <w:p w:rsidRDefault="006040F6" w:rsidP="00FB2DEA" w:rsidR="000A13FD" w:rsidRPr="00E0187F">
      <w:r w:rsidRPr="00E0187F">
        <w:t xml:space="preserve">  30. </w:t>
      </w:r>
      <w:r w:rsidR="00FB2DEA" w:rsidRPr="00E0187F">
        <w:t xml:space="preserve">ISKOPI I TRANSPORTI BELOBRAJDIĆ društvo s ograničenom odgovornošću za </w:t>
      </w:r>
    </w:p>
    <w:p w:rsidRDefault="000A13FD" w:rsidP="00FB2DEA" w:rsidR="000A13FD" w:rsidRPr="00E0187F">
      <w:r w:rsidRPr="00E0187F">
        <w:t xml:space="preserve">       </w:t>
      </w:r>
      <w:r w:rsidR="00FB2DEA" w:rsidRPr="00E0187F">
        <w:t>građenje i prijevoz robe Delnice, Javornik 5, OIB: 44355836815</w:t>
      </w:r>
      <w:r w:rsidR="00125581" w:rsidRPr="00E0187F">
        <w:t xml:space="preserve">       </w:t>
      </w:r>
    </w:p>
    <w:p w:rsidRDefault="00125581" w:rsidP="000A13FD" w:rsidR="006040F6" w:rsidRPr="00E0187F">
      <w:pPr>
        <w:jc w:val="right"/>
      </w:pPr>
      <w:r w:rsidRPr="00E0187F">
        <w:t xml:space="preserve">                                   </w:t>
      </w:r>
      <w:r w:rsidR="006040F6" w:rsidRPr="00E0187F">
        <w:t xml:space="preserve">              </w:t>
      </w:r>
      <w:r w:rsidR="00FB2DEA" w:rsidRPr="00E0187F">
        <w:t xml:space="preserve">72.234,84 </w:t>
      </w:r>
      <w:r w:rsidR="006040F6" w:rsidRPr="00E0187F">
        <w:t>kn</w:t>
      </w:r>
    </w:p>
    <w:p w:rsidRDefault="00FB2DEA" w:rsidP="00FB2DEA" w:rsidR="000A13FD" w:rsidRPr="00E0187F">
      <w:r w:rsidRPr="00E0187F">
        <w:t xml:space="preserve">   31. METIS dioničko društvo za sakupljanje, reciklažu i trgovinu ostataka i otpadaka </w:t>
      </w:r>
    </w:p>
    <w:p w:rsidRDefault="000A13FD" w:rsidP="00FB2DEA" w:rsidR="006040F6" w:rsidRPr="00E0187F">
      <w:r w:rsidRPr="00E0187F">
        <w:t xml:space="preserve">         </w:t>
      </w:r>
      <w:r w:rsidR="00FB2DEA" w:rsidRPr="00E0187F">
        <w:t>Kukuljanovo, Kukuljanovo 414, OIB: 19158233033</w:t>
      </w:r>
      <w:r w:rsidR="00125581" w:rsidRPr="00E0187F">
        <w:t xml:space="preserve">     </w:t>
      </w:r>
      <w:r w:rsidR="006040F6" w:rsidRPr="00E0187F">
        <w:t xml:space="preserve">                                  </w:t>
      </w:r>
      <w:r w:rsidR="00FB2DEA" w:rsidRPr="00E0187F">
        <w:t xml:space="preserve">8.393,54 </w:t>
      </w:r>
      <w:r w:rsidR="006040F6" w:rsidRPr="00E0187F">
        <w:t>kn</w:t>
      </w:r>
    </w:p>
    <w:p w:rsidRDefault="00FB2DEA" w:rsidP="00FB2DEA" w:rsidR="000A13FD" w:rsidRPr="00E0187F">
      <w:r w:rsidRPr="00E0187F">
        <w:t xml:space="preserve">   32. BJELOVARSKI SAJAM društvo s ograničenom odgovornošću za organiziranje </w:t>
      </w:r>
    </w:p>
    <w:p w:rsidRDefault="000A13FD" w:rsidP="00FB2DEA" w:rsidR="000A13FD" w:rsidRPr="00E0187F">
      <w:r w:rsidRPr="00E0187F">
        <w:t xml:space="preserve">         </w:t>
      </w:r>
      <w:r w:rsidR="00FB2DEA" w:rsidRPr="00E0187F">
        <w:t xml:space="preserve">sajmova i izložbi Bjelovar, Dr. Ante Starčevića 8, OIB: </w:t>
      </w:r>
      <w:r w:rsidR="00FB2DEA" w:rsidRPr="00E0187F">
        <w:rPr>
          <w:bCs/>
        </w:rPr>
        <w:t>95270568579</w:t>
      </w:r>
      <w:r w:rsidR="006040F6" w:rsidRPr="00E0187F">
        <w:t xml:space="preserve">        </w:t>
      </w:r>
    </w:p>
    <w:p w:rsidRDefault="006040F6" w:rsidP="000A13FD" w:rsidR="006040F6" w:rsidRPr="00E0187F">
      <w:pPr>
        <w:jc w:val="right"/>
      </w:pPr>
      <w:r w:rsidRPr="00E0187F">
        <w:t xml:space="preserve">           </w:t>
      </w:r>
      <w:r w:rsidR="00125581" w:rsidRPr="00E0187F">
        <w:t xml:space="preserve"> </w:t>
      </w:r>
      <w:r w:rsidRPr="00E0187F">
        <w:t xml:space="preserve">      </w:t>
      </w:r>
      <w:r w:rsidR="00FB2DEA" w:rsidRPr="00E0187F">
        <w:t xml:space="preserve">11.069,78 </w:t>
      </w:r>
      <w:r w:rsidRPr="00E0187F">
        <w:t>kn</w:t>
      </w:r>
    </w:p>
    <w:p w:rsidRDefault="00FB2DEA" w:rsidP="00FB2DEA" w:rsidR="000A13FD" w:rsidRPr="00E0187F">
      <w:r w:rsidRPr="00E0187F">
        <w:t xml:space="preserve">   33. STROJOPROMET-ZAGREB servis, trgovina i dorada robe, d.o.o. Šenkovec, </w:t>
      </w:r>
    </w:p>
    <w:p w:rsidRDefault="000A13FD" w:rsidP="00FB2DEA" w:rsidR="006040F6" w:rsidRPr="00E0187F">
      <w:r w:rsidRPr="00E0187F">
        <w:t xml:space="preserve">         </w:t>
      </w:r>
      <w:r w:rsidR="00FB2DEA" w:rsidRPr="00E0187F">
        <w:t>Zagrebačka 6, OIB: 97994010225</w:t>
      </w:r>
      <w:r w:rsidR="006040F6" w:rsidRPr="00E0187F">
        <w:t xml:space="preserve">                  </w:t>
      </w:r>
      <w:r w:rsidR="00FB2DEA" w:rsidRPr="00E0187F">
        <w:t xml:space="preserve">170.103,83 </w:t>
      </w:r>
      <w:r w:rsidR="006040F6" w:rsidRPr="00E0187F">
        <w:t>kn</w:t>
      </w:r>
    </w:p>
    <w:p w:rsidRDefault="006040F6" w:rsidP="00D819ED" w:rsidR="006040F6" w:rsidRPr="00E0187F">
      <w:r w:rsidRPr="00E0187F">
        <w:t xml:space="preserve">  34. </w:t>
      </w:r>
      <w:r w:rsidR="00FB2DEA" w:rsidRPr="00E0187F">
        <w:t>PRIJEVOZNIČKI OBRT, ''M G'', GOJKO MANOJLOVIĆ, DELNICE, LUČICE-OGRAJA GORNJA 1, OIB: 04364279865</w:t>
      </w:r>
      <w:r w:rsidRPr="00E0187F">
        <w:t xml:space="preserve">     </w:t>
      </w:r>
      <w:r w:rsidR="00125581" w:rsidRPr="00E0187F">
        <w:t xml:space="preserve"> </w:t>
      </w:r>
      <w:r w:rsidRPr="00E0187F">
        <w:t xml:space="preserve">                </w:t>
      </w:r>
      <w:r w:rsidR="00FB2DEA" w:rsidRPr="00E0187F">
        <w:t xml:space="preserve">28.178,35 </w:t>
      </w:r>
      <w:r w:rsidRPr="00E0187F">
        <w:t>kn</w:t>
      </w:r>
    </w:p>
    <w:p w:rsidRDefault="006040F6" w:rsidP="00FB2DEA" w:rsidR="006040F6" w:rsidRPr="00E0187F">
      <w:r w:rsidRPr="00E0187F">
        <w:t xml:space="preserve">  35. </w:t>
      </w:r>
      <w:r w:rsidR="00FB2DEA" w:rsidRPr="00E0187F">
        <w:t>TOKARSKI OBRT ''ZRILIĆ'', MARIO ZRILIĆ, DELNICE, LUČICE- PRESIČKI PUT 17, OIB: 41293225147</w:t>
      </w:r>
      <w:r w:rsidR="00125581" w:rsidRPr="00E0187F">
        <w:t xml:space="preserve">                          </w:t>
      </w:r>
      <w:r w:rsidRPr="00E0187F">
        <w:t xml:space="preserve">              </w:t>
      </w:r>
      <w:r w:rsidR="00FB2DEA" w:rsidRPr="00E0187F">
        <w:t xml:space="preserve">37.118,81 </w:t>
      </w:r>
      <w:r w:rsidRPr="00E0187F">
        <w:t>kn</w:t>
      </w:r>
    </w:p>
    <w:p w:rsidRDefault="006040F6" w:rsidP="00FB2DEA" w:rsidR="006040F6" w:rsidRPr="00E0187F">
      <w:r w:rsidRPr="00E0187F">
        <w:t xml:space="preserve">  36. </w:t>
      </w:r>
      <w:r w:rsidR="00FB2DEA" w:rsidRPr="00E0187F">
        <w:t xml:space="preserve">HP - Hrvatska pošta d.d. Zagreb, Jurišićeva 13, OIB: </w:t>
      </w:r>
      <w:r w:rsidR="00FB2DEA" w:rsidRPr="00E0187F">
        <w:rPr>
          <w:bCs/>
        </w:rPr>
        <w:t>87311810356</w:t>
      </w:r>
      <w:r w:rsidRPr="00E0187F">
        <w:t xml:space="preserve">                          </w:t>
      </w:r>
      <w:r w:rsidR="00FB2DEA" w:rsidRPr="00E0187F">
        <w:t xml:space="preserve">356,83 </w:t>
      </w:r>
      <w:r w:rsidRPr="00E0187F">
        <w:t>kn</w:t>
      </w:r>
    </w:p>
    <w:p w:rsidRDefault="006040F6" w:rsidP="00D819ED" w:rsidR="006040F6" w:rsidRPr="00E0187F">
      <w:r w:rsidRPr="00E0187F">
        <w:t xml:space="preserve">  37. </w:t>
      </w:r>
      <w:r w:rsidR="00FB2DEA" w:rsidRPr="00E0187F">
        <w:t>THERMACUT HRVATSKA društvo s ograničenom odgovornošću za trgovinu Senj, Daničićeva 12, OIB: 27585976205</w:t>
      </w:r>
      <w:r w:rsidRPr="00E0187F">
        <w:t xml:space="preserve">                   </w:t>
      </w:r>
      <w:r w:rsidR="00FB2DEA" w:rsidRPr="00E0187F">
        <w:t xml:space="preserve">6.537,40 </w:t>
      </w:r>
      <w:r w:rsidRPr="00E0187F">
        <w:t>kn</w:t>
      </w:r>
    </w:p>
    <w:p w:rsidRDefault="00886861" w:rsidP="00583442" w:rsidR="00886861" w:rsidRPr="00E0187F">
      <w:pPr>
        <w:jc w:val="both"/>
      </w:pPr>
    </w:p>
    <w:p w:rsidRDefault="00583442" w:rsidP="00583442" w:rsidR="00583442" w:rsidRPr="00E0187F">
      <w:pPr>
        <w:jc w:val="both"/>
      </w:pPr>
      <w:r w:rsidRPr="00E0187F">
        <w:tab/>
      </w:r>
      <w:r w:rsidRPr="00E0187F">
        <w:tab/>
        <w:t>II.Osporene su sljedeće tražbine viših isplatnih redova:</w:t>
      </w:r>
    </w:p>
    <w:p w:rsidRDefault="00125581" w:rsidP="00125581" w:rsidR="00125581" w:rsidRPr="00E0187F">
      <w:pPr>
        <w:jc w:val="both"/>
      </w:pPr>
      <w:r w:rsidRPr="00E0187F">
        <w:t>prvi viši isplatni red</w:t>
      </w:r>
    </w:p>
    <w:p w:rsidRDefault="00A57E8B" w:rsidP="00125581" w:rsidR="00125581" w:rsidRPr="00E0187F">
      <w:pPr>
        <w:numPr>
          <w:ilvl w:val="0"/>
          <w:numId w:val="3"/>
        </w:numPr>
        <w:rPr>
          <w:bCs/>
        </w:rPr>
      </w:pPr>
      <w:r w:rsidRPr="00E0187F">
        <w:t>TONČICA KAZANOVA – NIKOLA, Kralja Petra Krešimira IV. br. 19, OIB: 58454486533</w:t>
      </w:r>
      <w:r w:rsidR="00125581" w:rsidRPr="00E0187F">
        <w:t xml:space="preserve">  </w:t>
      </w:r>
      <w:r w:rsidR="0095015C" w:rsidRPr="00E0187F">
        <w:t xml:space="preserve">         </w:t>
      </w:r>
      <w:r w:rsidR="00125581" w:rsidRPr="00E0187F">
        <w:t xml:space="preserve">  </w:t>
      </w:r>
      <w:r w:rsidRPr="00E0187F">
        <w:t xml:space="preserve">neto 122.652,00 </w:t>
      </w:r>
      <w:r w:rsidR="00125581" w:rsidRPr="00E0187F">
        <w:t>kn</w:t>
      </w:r>
    </w:p>
    <w:p w:rsidRDefault="00A57E8B" w:rsidP="00125581" w:rsidR="0095015C" w:rsidRPr="00E0187F">
      <w:pPr>
        <w:numPr>
          <w:ilvl w:val="0"/>
          <w:numId w:val="3"/>
        </w:numPr>
        <w:rPr>
          <w:bCs/>
        </w:rPr>
      </w:pPr>
      <w:r w:rsidRPr="00E0187F">
        <w:t>JOSIP JURIČIĆ, Delnice, Goranska 17, OIB: 49163096217</w:t>
      </w:r>
      <w:r w:rsidR="0095015C" w:rsidRPr="00E0187F">
        <w:t xml:space="preserve">            </w:t>
      </w:r>
      <w:r w:rsidRPr="00E0187F">
        <w:t xml:space="preserve">neto 401.176,45 </w:t>
      </w:r>
      <w:r w:rsidR="0095015C" w:rsidRPr="00E0187F">
        <w:t>kn</w:t>
      </w:r>
    </w:p>
    <w:p w:rsidRDefault="00A57E8B" w:rsidP="00A57E8B" w:rsidR="00A57E8B" w:rsidRPr="00E0187F">
      <w:pPr>
        <w:numPr>
          <w:ilvl w:val="0"/>
          <w:numId w:val="3"/>
        </w:numPr>
        <w:rPr>
          <w:bCs/>
        </w:rPr>
      </w:pPr>
      <w:r w:rsidRPr="00E0187F">
        <w:t xml:space="preserve">SAŠA NIKOLA, Delnice, Frana Supila 167, OIB: 98320200711   </w:t>
      </w:r>
      <w:r w:rsidR="0088454C" w:rsidRPr="00E0187F">
        <w:t xml:space="preserve">  </w:t>
      </w:r>
      <w:r w:rsidRPr="00E0187F">
        <w:t xml:space="preserve">  neto 82.182,51 kn</w:t>
      </w:r>
    </w:p>
    <w:p w:rsidRDefault="00A57E8B" w:rsidP="00A57E8B" w:rsidR="0088454C" w:rsidRPr="00E0187F">
      <w:pPr>
        <w:numPr>
          <w:ilvl w:val="0"/>
          <w:numId w:val="3"/>
        </w:numPr>
        <w:rPr>
          <w:bCs/>
        </w:rPr>
      </w:pPr>
      <w:r w:rsidRPr="00E0187F">
        <w:t xml:space="preserve">SIGFRID NIKOLA, Delnice, Kralja Petra Krešimira IV. br. 19, OIB: 51191233004  </w:t>
      </w:r>
    </w:p>
    <w:p w:rsidRDefault="00A57E8B" w:rsidP="0088454C" w:rsidR="00A57E8B" w:rsidRPr="00E0187F">
      <w:pPr>
        <w:ind w:left="480"/>
        <w:jc w:val="right"/>
        <w:rPr>
          <w:bCs/>
        </w:rPr>
      </w:pPr>
      <w:r w:rsidRPr="00E0187F">
        <w:t xml:space="preserve">       neto 468.484,11</w:t>
      </w:r>
      <w:r w:rsidR="00886861" w:rsidRPr="00E0187F">
        <w:t xml:space="preserve"> </w:t>
      </w:r>
      <w:r w:rsidRPr="00E0187F">
        <w:t>kn</w:t>
      </w:r>
    </w:p>
    <w:p w:rsidRDefault="00A57E8B" w:rsidP="00A57E8B" w:rsidR="0088454C" w:rsidRPr="00E0187F">
      <w:pPr>
        <w:numPr>
          <w:ilvl w:val="0"/>
          <w:numId w:val="3"/>
        </w:numPr>
        <w:rPr>
          <w:bCs/>
        </w:rPr>
      </w:pPr>
      <w:r w:rsidRPr="00E0187F">
        <w:t xml:space="preserve">BRANIMIR RADUNOVIĆ, Delnice, Supilova 158, OIB: 37643639101       </w:t>
      </w:r>
    </w:p>
    <w:p w:rsidRDefault="00A57E8B" w:rsidP="0088454C" w:rsidR="00A57E8B" w:rsidRPr="00E0187F">
      <w:pPr>
        <w:ind w:left="480"/>
        <w:jc w:val="right"/>
        <w:rPr>
          <w:bCs/>
        </w:rPr>
      </w:pPr>
      <w:r w:rsidRPr="00E0187F">
        <w:t xml:space="preserve">     neto 69.638,00 kn</w:t>
      </w:r>
    </w:p>
    <w:p w:rsidRDefault="00A57E8B" w:rsidP="00A57E8B" w:rsidR="00A57E8B" w:rsidRPr="00E0187F">
      <w:pPr>
        <w:numPr>
          <w:ilvl w:val="0"/>
          <w:numId w:val="3"/>
        </w:numPr>
        <w:rPr>
          <w:bCs/>
        </w:rPr>
      </w:pPr>
      <w:r w:rsidRPr="00E0187F">
        <w:t>IGOR ŠPOLJARIĆ, Ravna Gora, Kupjak 85, OIB: 44976004802         neto 20.907,00 kn</w:t>
      </w:r>
    </w:p>
    <w:p w:rsidRDefault="00A57E8B" w:rsidP="00A57E8B" w:rsidR="0088454C" w:rsidRPr="00E0187F">
      <w:pPr>
        <w:numPr>
          <w:ilvl w:val="0"/>
          <w:numId w:val="3"/>
        </w:numPr>
        <w:rPr>
          <w:bCs/>
        </w:rPr>
      </w:pPr>
      <w:r w:rsidRPr="00E0187F">
        <w:t xml:space="preserve">JADRANKA ZANOŠKAR – RADOŠEVIĆ, Fužine, Banovina 3b, OIB: 94812474337 </w:t>
      </w:r>
    </w:p>
    <w:p w:rsidRDefault="00A57E8B" w:rsidP="0088454C" w:rsidR="00A57E8B" w:rsidRPr="00E0187F">
      <w:pPr>
        <w:ind w:left="480"/>
        <w:jc w:val="right"/>
        <w:rPr>
          <w:bCs/>
        </w:rPr>
      </w:pPr>
      <w:r w:rsidRPr="00E0187F">
        <w:t xml:space="preserve">          neto 160.443,50 kn</w:t>
      </w:r>
    </w:p>
    <w:p w:rsidRDefault="00A57E8B" w:rsidP="00583442" w:rsidR="00A57E8B" w:rsidRPr="00E0187F">
      <w:pPr>
        <w:jc w:val="both"/>
      </w:pPr>
    </w:p>
    <w:p w:rsidRDefault="0072691D" w:rsidP="00583442" w:rsidR="00583442" w:rsidRPr="00E0187F">
      <w:pPr>
        <w:jc w:val="both"/>
      </w:pPr>
      <w:r w:rsidRPr="00E0187F">
        <w:t>drugi</w:t>
      </w:r>
      <w:r w:rsidR="00583442" w:rsidRPr="00E0187F">
        <w:t xml:space="preserve"> viši isplatni red</w:t>
      </w:r>
    </w:p>
    <w:p w:rsidRDefault="00125581" w:rsidP="0088454C" w:rsidR="00125581" w:rsidRPr="00E0187F">
      <w:pPr>
        <w:ind w:left="120"/>
        <w:jc w:val="both"/>
        <w:rPr>
          <w:bCs/>
        </w:rPr>
      </w:pPr>
      <w:r w:rsidRPr="00E0187F">
        <w:t xml:space="preserve">1. </w:t>
      </w:r>
      <w:r w:rsidR="00A57E8B" w:rsidRPr="00E0187F">
        <w:t>RECA d.o.o. Varaždin, Kućanska b.b., OIB: 63873177102</w:t>
      </w:r>
      <w:r w:rsidR="0088454C" w:rsidRPr="00E0187F">
        <w:t xml:space="preserve">           </w:t>
      </w:r>
      <w:r w:rsidRPr="00E0187F">
        <w:t xml:space="preserve">                   </w:t>
      </w:r>
      <w:r w:rsidR="00A57E8B" w:rsidRPr="00E0187F">
        <w:t xml:space="preserve">6.329,57 </w:t>
      </w:r>
      <w:r w:rsidRPr="00E0187F">
        <w:t>kn</w:t>
      </w:r>
      <w:r w:rsidRPr="00E0187F">
        <w:rPr>
          <w:bCs/>
        </w:rPr>
        <w:t xml:space="preserve"> </w:t>
      </w:r>
    </w:p>
    <w:p w:rsidRDefault="00125581" w:rsidP="00A57E8B" w:rsidR="0088454C" w:rsidRPr="00E0187F">
      <w:r w:rsidRPr="00E0187F">
        <w:t xml:space="preserve">  2. </w:t>
      </w:r>
      <w:r w:rsidR="00A57E8B" w:rsidRPr="00E0187F">
        <w:t xml:space="preserve">HRVATSKI ZAVOD ZA ZAPOŠLJAVANJE, Zagreb, Radnička Cesta 1, OIB: </w:t>
      </w:r>
    </w:p>
    <w:p w:rsidRDefault="0088454C" w:rsidP="00A57E8B" w:rsidR="00125581" w:rsidRPr="00E0187F">
      <w:r w:rsidRPr="00E0187F">
        <w:t xml:space="preserve">      </w:t>
      </w:r>
      <w:r w:rsidR="00A57E8B" w:rsidRPr="00E0187F">
        <w:t>91547293790</w:t>
      </w:r>
      <w:r w:rsidR="00125581" w:rsidRPr="00E0187F">
        <w:t xml:space="preserve">       </w:t>
      </w:r>
      <w:r w:rsidRPr="00E0187F">
        <w:t xml:space="preserve">                                                              </w:t>
      </w:r>
      <w:r w:rsidR="00125581" w:rsidRPr="00E0187F">
        <w:t xml:space="preserve">                          </w:t>
      </w:r>
      <w:r w:rsidR="0095015C" w:rsidRPr="00E0187F">
        <w:t xml:space="preserve">  </w:t>
      </w:r>
      <w:r w:rsidR="00125581" w:rsidRPr="00E0187F">
        <w:t xml:space="preserve">     </w:t>
      </w:r>
      <w:r w:rsidR="00A57E8B" w:rsidRPr="00E0187F">
        <w:t xml:space="preserve">11.400,00 </w:t>
      </w:r>
      <w:r w:rsidR="00125581" w:rsidRPr="00E0187F">
        <w:t>kn</w:t>
      </w:r>
    </w:p>
    <w:p w:rsidRDefault="00A57E8B" w:rsidP="00A57E8B" w:rsidR="0088454C" w:rsidRPr="00E0187F">
      <w:pPr>
        <w:ind w:left="120"/>
      </w:pPr>
      <w:r w:rsidRPr="00E0187F">
        <w:t xml:space="preserve">3. ISTRABENZ PLINI proizvodnja i distribucija industrijskih plinova d. o. o. Bakar-dio, </w:t>
      </w:r>
    </w:p>
    <w:p w:rsidRDefault="0088454C" w:rsidP="00A57E8B" w:rsidR="00125581" w:rsidRPr="00E0187F">
      <w:pPr>
        <w:ind w:left="120"/>
      </w:pPr>
      <w:r w:rsidRPr="00E0187F">
        <w:t xml:space="preserve">    </w:t>
      </w:r>
      <w:r w:rsidR="00A57E8B" w:rsidRPr="00E0187F">
        <w:t xml:space="preserve">Pristanište Podbok 3, OIB: </w:t>
      </w:r>
      <w:r w:rsidR="00A57E8B" w:rsidRPr="00E0187F">
        <w:rPr>
          <w:bCs/>
        </w:rPr>
        <w:t>98426608580</w:t>
      </w:r>
      <w:r w:rsidR="00125581" w:rsidRPr="00E0187F">
        <w:t xml:space="preserve">   </w:t>
      </w:r>
      <w:r w:rsidRPr="00E0187F">
        <w:t xml:space="preserve">                         </w:t>
      </w:r>
      <w:r w:rsidR="00125581" w:rsidRPr="00E0187F">
        <w:t xml:space="preserve">            </w:t>
      </w:r>
      <w:r w:rsidR="0095015C" w:rsidRPr="00E0187F">
        <w:t xml:space="preserve"> </w:t>
      </w:r>
      <w:r w:rsidR="00125581" w:rsidRPr="00E0187F">
        <w:t xml:space="preserve">                 </w:t>
      </w:r>
      <w:r w:rsidR="00A57E8B" w:rsidRPr="00E0187F">
        <w:t xml:space="preserve">20.831,31 </w:t>
      </w:r>
      <w:r w:rsidR="00125581" w:rsidRPr="00E0187F">
        <w:t>kn</w:t>
      </w:r>
    </w:p>
    <w:p w:rsidRDefault="00A57E8B" w:rsidP="00A57E8B" w:rsidR="0088454C" w:rsidRPr="00E0187F">
      <w:pPr>
        <w:ind w:left="120"/>
      </w:pPr>
      <w:r w:rsidRPr="00E0187F">
        <w:t>4. Hrvatski Telekom d.d. Zagreb, Roberta Frangeša Mihanovića 9, OIB: 81793146560</w:t>
      </w:r>
      <w:r w:rsidR="0095015C" w:rsidRPr="00E0187F">
        <w:t xml:space="preserve"> </w:t>
      </w:r>
    </w:p>
    <w:p w:rsidRDefault="0095015C" w:rsidP="0088454C" w:rsidR="00125581" w:rsidRPr="00E0187F">
      <w:pPr>
        <w:ind w:left="120"/>
        <w:jc w:val="right"/>
      </w:pPr>
      <w:r w:rsidRPr="00E0187F">
        <w:t xml:space="preserve">                    </w:t>
      </w:r>
      <w:r w:rsidR="00125581" w:rsidRPr="00E0187F">
        <w:t xml:space="preserve">  </w:t>
      </w:r>
      <w:r w:rsidR="00A57E8B" w:rsidRPr="00E0187F">
        <w:t xml:space="preserve">2.557,26 </w:t>
      </w:r>
      <w:r w:rsidR="00125581" w:rsidRPr="00E0187F">
        <w:t>kn</w:t>
      </w:r>
    </w:p>
    <w:p w:rsidRDefault="00125581" w:rsidP="0095015C" w:rsidR="0088454C" w:rsidRPr="00E0187F">
      <w:r w:rsidRPr="00E0187F">
        <w:t xml:space="preserve">  5. </w:t>
      </w:r>
      <w:r w:rsidR="00A57E8B" w:rsidRPr="00E0187F">
        <w:t>NOVA EXPORT 34710 Gorizia, Via Mons. L. Faidutti 21, ITALIJA, OIB: 02228637460</w:t>
      </w:r>
      <w:r w:rsidR="0095015C" w:rsidRPr="00E0187F">
        <w:t xml:space="preserve"> </w:t>
      </w:r>
    </w:p>
    <w:p w:rsidRDefault="0095015C" w:rsidP="0088454C" w:rsidR="00125581" w:rsidRPr="00E0187F">
      <w:pPr>
        <w:jc w:val="right"/>
      </w:pPr>
      <w:r w:rsidRPr="00E0187F">
        <w:lastRenderedPageBreak/>
        <w:t xml:space="preserve">         </w:t>
      </w:r>
      <w:r w:rsidR="00125581" w:rsidRPr="00E0187F">
        <w:t xml:space="preserve">             </w:t>
      </w:r>
      <w:r w:rsidR="00A57E8B" w:rsidRPr="00E0187F">
        <w:t xml:space="preserve">17.806,43 </w:t>
      </w:r>
      <w:r w:rsidR="00125581" w:rsidRPr="00E0187F">
        <w:t>kn</w:t>
      </w:r>
    </w:p>
    <w:p w:rsidRDefault="0095015C" w:rsidP="00A57E8B" w:rsidR="0088454C" w:rsidRPr="00E0187F">
      <w:r w:rsidRPr="00E0187F">
        <w:t xml:space="preserve">  6. </w:t>
      </w:r>
      <w:r w:rsidR="00A57E8B" w:rsidRPr="00E0187F">
        <w:t>DAIHEN VARSTROJ d.d. Lendava, Industrijska ulica 4, OIB: 5418992000</w:t>
      </w:r>
      <w:r w:rsidRPr="00E0187F">
        <w:t xml:space="preserve"> </w:t>
      </w:r>
    </w:p>
    <w:p w:rsidRDefault="0095015C" w:rsidP="0088454C" w:rsidR="0095015C" w:rsidRPr="00E0187F">
      <w:pPr>
        <w:jc w:val="right"/>
      </w:pPr>
      <w:r w:rsidRPr="00E0187F">
        <w:t xml:space="preserve">                          </w:t>
      </w:r>
      <w:r w:rsidR="00A57E8B" w:rsidRPr="00E0187F">
        <w:t xml:space="preserve">5.639,64 </w:t>
      </w:r>
      <w:r w:rsidRPr="00E0187F">
        <w:t>kn</w:t>
      </w:r>
    </w:p>
    <w:p w:rsidRDefault="0095015C" w:rsidP="0095015C" w:rsidR="0095015C" w:rsidRPr="00E0187F">
      <w:r w:rsidRPr="00E0187F">
        <w:t xml:space="preserve">  7. </w:t>
      </w:r>
      <w:r w:rsidR="00A57E8B" w:rsidRPr="00E0187F">
        <w:t>INA-INDUSTRIJA NAFTE, d.d. Zagreb, Avenija V. Holjevca 10, OIB: 27759560625</w:t>
      </w:r>
    </w:p>
    <w:p w:rsidRDefault="0095015C" w:rsidP="0095015C" w:rsidR="0095015C" w:rsidRPr="00E0187F">
      <w:pPr>
        <w:jc w:val="right"/>
      </w:pPr>
      <w:r w:rsidRPr="00E0187F">
        <w:t xml:space="preserve">                                  </w:t>
      </w:r>
      <w:r w:rsidR="00A57E8B" w:rsidRPr="00E0187F">
        <w:t xml:space="preserve">195,00 </w:t>
      </w:r>
      <w:r w:rsidRPr="00E0187F">
        <w:t>kn</w:t>
      </w:r>
    </w:p>
    <w:p w:rsidRDefault="00A57E8B" w:rsidP="0088454C" w:rsidR="0088454C" w:rsidRPr="00E0187F">
      <w:pPr>
        <w:pStyle w:val="Odlomakpopisa"/>
        <w:numPr>
          <w:ilvl w:val="0"/>
          <w:numId w:val="3"/>
        </w:numPr>
      </w:pPr>
      <w:r w:rsidRPr="00E0187F">
        <w:t>PRIJEVOZNIČKI OBRT, ''M G'', GOJKO MANOJLOVIĆ, DELNICE, LUČICE-</w:t>
      </w:r>
    </w:p>
    <w:p w:rsidRDefault="0088454C" w:rsidP="0088454C" w:rsidR="0095015C" w:rsidRPr="00E0187F">
      <w:pPr>
        <w:ind w:left="120"/>
      </w:pPr>
      <w:r w:rsidRPr="00E0187F">
        <w:t xml:space="preserve">      </w:t>
      </w:r>
      <w:r w:rsidR="00A57E8B" w:rsidRPr="00E0187F">
        <w:t>OGRAJA GORNJA 1, OIB: 04364279865</w:t>
      </w:r>
      <w:r w:rsidR="0095015C" w:rsidRPr="00E0187F">
        <w:t xml:space="preserve">                        </w:t>
      </w:r>
      <w:r w:rsidRPr="00E0187F">
        <w:t xml:space="preserve">                </w:t>
      </w:r>
      <w:r w:rsidR="0095015C" w:rsidRPr="00E0187F">
        <w:t xml:space="preserve">               </w:t>
      </w:r>
      <w:r w:rsidR="00A57E8B" w:rsidRPr="00E0187F">
        <w:t xml:space="preserve">6.249,58 </w:t>
      </w:r>
      <w:r w:rsidR="0095015C" w:rsidRPr="00E0187F">
        <w:t>kn</w:t>
      </w:r>
    </w:p>
    <w:p w:rsidRDefault="00A57E8B" w:rsidP="0088454C" w:rsidR="0088454C" w:rsidRPr="00E0187F">
      <w:pPr>
        <w:pStyle w:val="Odlomakpopisa"/>
        <w:numPr>
          <w:ilvl w:val="0"/>
          <w:numId w:val="3"/>
        </w:numPr>
      </w:pPr>
      <w:r w:rsidRPr="00E0187F">
        <w:t xml:space="preserve">TOKARSKI OBRT ''ZRILIĆ'', MARIO ZRILIĆ, DELNICE, LUČICE- PRESIČKI PUT </w:t>
      </w:r>
    </w:p>
    <w:p w:rsidRDefault="00A57E8B" w:rsidP="0088454C" w:rsidR="0095015C" w:rsidRPr="00E0187F">
      <w:pPr>
        <w:pStyle w:val="Odlomakpopisa"/>
        <w:ind w:left="480"/>
      </w:pPr>
      <w:r w:rsidRPr="00E0187F">
        <w:t>17, OIB: 41293225147</w:t>
      </w:r>
      <w:r w:rsidR="0095015C" w:rsidRPr="00E0187F">
        <w:t xml:space="preserve">                   </w:t>
      </w:r>
      <w:r w:rsidR="0088454C" w:rsidRPr="00E0187F">
        <w:t xml:space="preserve">                                                  </w:t>
      </w:r>
      <w:r w:rsidR="0095015C" w:rsidRPr="00E0187F">
        <w:t xml:space="preserve">                  </w:t>
      </w:r>
      <w:r w:rsidRPr="00E0187F">
        <w:t xml:space="preserve">1.421,39 </w:t>
      </w:r>
      <w:r w:rsidR="0095015C" w:rsidRPr="00E0187F">
        <w:t>kn</w:t>
      </w:r>
    </w:p>
    <w:p w:rsidRDefault="00AE1B00" w:rsidP="00583442" w:rsidR="00AE1B00" w:rsidRPr="00E0187F">
      <w:pPr>
        <w:jc w:val="both"/>
      </w:pPr>
    </w:p>
    <w:p w:rsidRDefault="00583442" w:rsidP="00583442" w:rsidR="00583442" w:rsidRPr="00E0187F">
      <w:pPr>
        <w:jc w:val="both"/>
      </w:pPr>
      <w:r w:rsidRPr="00E0187F">
        <w:t xml:space="preserve">Stečajni upravitelj osporio je tražbinu </w:t>
      </w:r>
      <w:r w:rsidR="00764BD8" w:rsidRPr="00E0187F">
        <w:t>prvo</w:t>
      </w:r>
      <w:r w:rsidR="0072691D" w:rsidRPr="00E0187F">
        <w:t>g</w:t>
      </w:r>
      <w:r w:rsidRPr="00E0187F">
        <w:t xml:space="preserve"> višeg isplatnog reda stečajnog vjerovnika </w:t>
      </w:r>
      <w:r w:rsidR="00A57E8B" w:rsidRPr="00E0187F">
        <w:t xml:space="preserve">TONČICA KAZANOVA – NIKOLA, Kralja Petra Krešimira IV. br. 19, OIB: 58454486533 </w:t>
      </w:r>
      <w:r w:rsidRPr="00E0187F">
        <w:t xml:space="preserve">u iznosu od </w:t>
      </w:r>
      <w:r w:rsidR="00A57E8B" w:rsidRPr="00E0187F">
        <w:t xml:space="preserve">neto 122.652,00 </w:t>
      </w:r>
      <w:r w:rsidRPr="00E0187F">
        <w:t xml:space="preserve">kn. </w:t>
      </w:r>
    </w:p>
    <w:p w:rsidRDefault="00583442" w:rsidP="00583442" w:rsidR="00583442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A57E8B" w:rsidRPr="00E0187F">
        <w:t xml:space="preserve">TONČICA KAZANOVA – NIKOLA, Kralja Petra Krešimira IV. br. 19, OIB: 58454486533 </w:t>
      </w:r>
      <w:r w:rsidR="00764BD8" w:rsidRPr="00E0187F">
        <w:t xml:space="preserve"> </w:t>
      </w:r>
      <w:r w:rsidRPr="00E0187F">
        <w:t xml:space="preserve">upućuje se na </w:t>
      </w:r>
      <w:r w:rsidR="006C1DA1" w:rsidRPr="00E0187F">
        <w:t>parnicu</w:t>
      </w:r>
      <w:r w:rsidRPr="00E0187F">
        <w:t xml:space="preserve"> radi utvrđivanja </w:t>
      </w:r>
      <w:r w:rsidR="006C1DA1" w:rsidRPr="00E0187F">
        <w:t xml:space="preserve">osnovanosti </w:t>
      </w:r>
      <w:r w:rsidRPr="00E0187F">
        <w:t xml:space="preserve">osporene tražbine </w:t>
      </w:r>
      <w:r w:rsidR="00A57E8B" w:rsidRPr="00E0187F">
        <w:t>prvog</w:t>
      </w:r>
      <w:r w:rsidRPr="00E0187F">
        <w:t xml:space="preserve"> višeg isplatnog reda tražbina u iznosu od </w:t>
      </w:r>
      <w:r w:rsidR="00A57E8B" w:rsidRPr="00E0187F">
        <w:t xml:space="preserve">neto 122.652,00 </w:t>
      </w:r>
      <w:r w:rsidRPr="00E0187F">
        <w:t xml:space="preserve">kn u roku od 8 dana od dana </w:t>
      </w:r>
      <w:r w:rsidR="00121F52" w:rsidRPr="00E0187F">
        <w:t>pravomoćnosti rješenja o upućivanju u parnicu, odnosno primitka drugostupanjske odluke</w:t>
      </w:r>
      <w:r w:rsidRPr="00E0187F">
        <w:t>, inače će se smatrati da je odusta</w:t>
      </w:r>
      <w:r w:rsidR="00A57E8B" w:rsidRPr="00E0187F">
        <w:t>la</w:t>
      </w:r>
      <w:r w:rsidRPr="00E0187F">
        <w:t xml:space="preserve"> od prava na vođenje parnice.</w:t>
      </w:r>
    </w:p>
    <w:p w:rsidRDefault="0095015C" w:rsidP="0095015C" w:rsidR="0095015C" w:rsidRPr="00E0187F">
      <w:pPr>
        <w:jc w:val="both"/>
      </w:pPr>
    </w:p>
    <w:p w:rsidRDefault="00764BD8" w:rsidP="00764BD8" w:rsidR="00764BD8" w:rsidRPr="00E0187F">
      <w:pPr>
        <w:jc w:val="both"/>
      </w:pPr>
      <w:r w:rsidRPr="00E0187F">
        <w:t xml:space="preserve">Stečajni upravitelj osporio je tražbinu prvog višeg isplatnog reda stečajnog vjerovnika </w:t>
      </w:r>
      <w:r w:rsidR="00A57E8B" w:rsidRPr="00E0187F">
        <w:t xml:space="preserve">JOSIP JURIČIĆ, Delnice, Goranska 17, OIB: 49163096217 </w:t>
      </w:r>
      <w:r w:rsidRPr="00E0187F">
        <w:t xml:space="preserve">u iznosu od </w:t>
      </w:r>
      <w:r w:rsidR="00A57E8B" w:rsidRPr="00E0187F">
        <w:t xml:space="preserve">neto 401.176,45 </w:t>
      </w:r>
      <w:r w:rsidRPr="00E0187F">
        <w:t xml:space="preserve">kn. </w:t>
      </w:r>
    </w:p>
    <w:p w:rsidRDefault="00764BD8" w:rsidP="00764BD8" w:rsidR="00764BD8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A57E8B" w:rsidRPr="00E0187F">
        <w:t>JOSIP JURIČIĆ, Delnice, Goranska 17, OIB: 49163096217</w:t>
      </w:r>
      <w:r w:rsidRPr="00E0187F">
        <w:t xml:space="preserve"> upućuje se na parnicu radi utvrđivanja osnovanosti osporene tražbine </w:t>
      </w:r>
      <w:r w:rsidR="00A57E8B" w:rsidRPr="00E0187F">
        <w:t>prv</w:t>
      </w:r>
      <w:r w:rsidRPr="00E0187F">
        <w:t xml:space="preserve">og višeg isplatnog reda tražbina u iznosu od </w:t>
      </w:r>
      <w:r w:rsidR="00A57E8B" w:rsidRPr="00E0187F">
        <w:t xml:space="preserve">neto 401.176,45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764BD8" w:rsidP="0095015C" w:rsidR="00764BD8" w:rsidRPr="00E0187F">
      <w:pPr>
        <w:jc w:val="both"/>
      </w:pPr>
    </w:p>
    <w:p w:rsidRDefault="0095015C" w:rsidP="0095015C" w:rsidR="0095015C" w:rsidRPr="00E0187F">
      <w:pPr>
        <w:jc w:val="both"/>
      </w:pPr>
      <w:r w:rsidRPr="00E0187F">
        <w:t xml:space="preserve">Stečajni upravitelj osporio je tražbinu </w:t>
      </w:r>
      <w:r w:rsidR="00886861" w:rsidRPr="00E0187F">
        <w:t>prvo</w:t>
      </w:r>
      <w:r w:rsidRPr="00E0187F">
        <w:t xml:space="preserve">g višeg isplatnog reda stečajnog vjerovnika </w:t>
      </w:r>
      <w:r w:rsidR="00886861" w:rsidRPr="00E0187F">
        <w:t xml:space="preserve">SAŠA NIKOLA, Delnice, Frana Supila 167, OIB: 98320200711 </w:t>
      </w:r>
      <w:r w:rsidRPr="00E0187F">
        <w:t xml:space="preserve">u iznosu od </w:t>
      </w:r>
      <w:r w:rsidR="00886861" w:rsidRPr="00E0187F">
        <w:t xml:space="preserve">neto 82.182,51 </w:t>
      </w:r>
      <w:r w:rsidRPr="00E0187F">
        <w:t xml:space="preserve">kn. </w:t>
      </w:r>
    </w:p>
    <w:p w:rsidRDefault="0095015C" w:rsidP="0095015C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886861" w:rsidRPr="00E0187F">
        <w:t xml:space="preserve">SAŠA NIKOLA, Delnice, Frana Supila 167, OIB: 98320200711 </w:t>
      </w:r>
      <w:r w:rsidRPr="00E0187F">
        <w:t>upućuje se na parnicu radi utvrđivanja</w:t>
      </w:r>
      <w:r w:rsidR="00886861" w:rsidRPr="00E0187F">
        <w:t xml:space="preserve"> osnovanosti osporene tražbine prv</w:t>
      </w:r>
      <w:r w:rsidRPr="00E0187F">
        <w:t xml:space="preserve">og višeg isplatnog reda tražbina u iznosu od </w:t>
      </w:r>
      <w:r w:rsidR="00886861" w:rsidRPr="00E0187F">
        <w:t xml:space="preserve">neto 82.182,51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</w:t>
      </w:r>
      <w:r w:rsidR="00886861" w:rsidRPr="00E0187F">
        <w:t>prvog</w:t>
      </w:r>
      <w:r w:rsidRPr="00E0187F">
        <w:t xml:space="preserve"> višeg isplatnog reda stečajnog vjerovnika </w:t>
      </w:r>
      <w:r w:rsidR="00886861" w:rsidRPr="00E0187F">
        <w:t xml:space="preserve">SIGFRID NIKOLA, Delnice, Kralja Petra Krešimira IV. br. 19, OIB: 51191233004 </w:t>
      </w:r>
      <w:r w:rsidRPr="00E0187F">
        <w:t xml:space="preserve">u iznosu od </w:t>
      </w:r>
      <w:r w:rsidR="00886861" w:rsidRPr="00E0187F">
        <w:t xml:space="preserve">neto 468.484,11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886861" w:rsidRPr="00E0187F">
        <w:t xml:space="preserve">SIGFRID NIKOLA, Delnice, Kralja Petra Krešimira IV. br. 19, OIB: 51191233004 </w:t>
      </w:r>
      <w:r w:rsidRPr="00E0187F">
        <w:t xml:space="preserve">upućuje se na parnicu radi utvrđivanja osnovanosti osporene tražbine </w:t>
      </w:r>
      <w:r w:rsidR="00886861" w:rsidRPr="00E0187F">
        <w:t>prv</w:t>
      </w:r>
      <w:r w:rsidRPr="00E0187F">
        <w:t xml:space="preserve">og višeg isplatnog reda tražbina u iznosu od </w:t>
      </w:r>
      <w:r w:rsidR="00886861" w:rsidRPr="00E0187F">
        <w:t xml:space="preserve">neto 468.484,11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</w:t>
      </w:r>
      <w:r w:rsidR="00886861" w:rsidRPr="00E0187F">
        <w:t>prvog</w:t>
      </w:r>
      <w:r w:rsidRPr="00E0187F">
        <w:t xml:space="preserve"> višeg isplatnog reda stečajnog vjerovnika </w:t>
      </w:r>
      <w:r w:rsidR="00886861" w:rsidRPr="00E0187F">
        <w:t xml:space="preserve">BRANIMIR RADUNOVIĆ, Delnice, Supilova 158, OIB: 37643639101 </w:t>
      </w:r>
      <w:r w:rsidRPr="00E0187F">
        <w:t xml:space="preserve">u iznosu od </w:t>
      </w:r>
      <w:r w:rsidR="00886861" w:rsidRPr="00E0187F">
        <w:t xml:space="preserve">neto 69.638,00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886861" w:rsidRPr="00E0187F">
        <w:t xml:space="preserve">BRANIMIR RADUNOVIĆ, Delnice, Supilova 158, OIB: 37643639101 </w:t>
      </w:r>
      <w:r w:rsidRPr="00E0187F">
        <w:t xml:space="preserve">upućuje se na parnicu radi utvrđivanja osnovanosti osporene tražbine </w:t>
      </w:r>
      <w:r w:rsidR="00886861" w:rsidRPr="00E0187F">
        <w:t>prvog</w:t>
      </w:r>
      <w:r w:rsidRPr="00E0187F">
        <w:t xml:space="preserve"> višeg isplatnog reda tražbina u iznosu od </w:t>
      </w:r>
      <w:r w:rsidR="00886861" w:rsidRPr="00E0187F">
        <w:t xml:space="preserve">neto 69.638,00 </w:t>
      </w:r>
      <w:r w:rsidRPr="00E0187F">
        <w:t xml:space="preserve">kn </w:t>
      </w:r>
      <w:r w:rsidR="00121F52" w:rsidRPr="00E0187F">
        <w:t xml:space="preserve">u roku od 8 dana od dana </w:t>
      </w:r>
      <w:r w:rsidR="00121F52" w:rsidRPr="00E0187F">
        <w:lastRenderedPageBreak/>
        <w:t>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</w:t>
      </w:r>
      <w:r w:rsidR="00886861" w:rsidRPr="00E0187F">
        <w:t>prvo</w:t>
      </w:r>
      <w:r w:rsidRPr="00E0187F">
        <w:t xml:space="preserve">g višeg isplatnog reda stečajnog vjerovnika </w:t>
      </w:r>
      <w:r w:rsidR="00886861" w:rsidRPr="00E0187F">
        <w:t xml:space="preserve">IGOR ŠPOLJARIĆ, Ravna Gora, Kupjak 85, OIB: 44976004802 </w:t>
      </w:r>
      <w:r w:rsidRPr="00E0187F">
        <w:t xml:space="preserve">u iznosu od </w:t>
      </w:r>
      <w:r w:rsidR="00886861" w:rsidRPr="00E0187F">
        <w:t xml:space="preserve">neto 20.907,00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886861" w:rsidRPr="00E0187F">
        <w:t xml:space="preserve">IGOR ŠPOLJARIĆ, Ravna Gora, Kupjak 85, OIB: 44976004802 </w:t>
      </w:r>
      <w:r w:rsidRPr="00E0187F">
        <w:t xml:space="preserve">upućuje se na parnicu radi utvrđivanja osnovanosti osporene tražbine </w:t>
      </w:r>
      <w:r w:rsidR="00886861" w:rsidRPr="00E0187F">
        <w:t>prvo</w:t>
      </w:r>
      <w:r w:rsidRPr="00E0187F">
        <w:t xml:space="preserve">g višeg isplatnog reda tražbina u iznosu od </w:t>
      </w:r>
      <w:r w:rsidR="00886861" w:rsidRPr="00E0187F">
        <w:t xml:space="preserve">neto 20.907,00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95015C" w:rsidR="0095015C" w:rsidRPr="00E0187F">
      <w:pPr>
        <w:jc w:val="both"/>
      </w:pPr>
    </w:p>
    <w:p w:rsidRDefault="0095015C" w:rsidP="0095015C" w:rsidR="0095015C" w:rsidRPr="00E0187F">
      <w:pPr>
        <w:jc w:val="both"/>
      </w:pPr>
      <w:r w:rsidRPr="00E0187F">
        <w:t xml:space="preserve">Stečajni upravitelj osporio je tražbinu </w:t>
      </w:r>
      <w:r w:rsidR="00886861" w:rsidRPr="00E0187F">
        <w:t>prvog</w:t>
      </w:r>
      <w:r w:rsidRPr="00E0187F">
        <w:t xml:space="preserve"> višeg isplatnog reda stečajnog vjerovnika </w:t>
      </w:r>
      <w:r w:rsidR="00886861" w:rsidRPr="00E0187F">
        <w:t xml:space="preserve">JADRANKA ZANOŠKAR – RADOŠEVIĆ, Fužine, Banovina 3b, OIB: 94812474337 </w:t>
      </w:r>
      <w:r w:rsidRPr="00E0187F">
        <w:t xml:space="preserve">u iznosu od </w:t>
      </w:r>
      <w:r w:rsidR="00886861" w:rsidRPr="00E0187F">
        <w:t xml:space="preserve">neto 160.443,50  </w:t>
      </w:r>
      <w:r w:rsidRPr="00E0187F">
        <w:t xml:space="preserve">kn. </w:t>
      </w:r>
    </w:p>
    <w:p w:rsidRDefault="0095015C" w:rsidP="0095015C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886861" w:rsidRPr="00E0187F">
        <w:t xml:space="preserve">JADRANKA ZANOŠKAR – RADOŠEVIĆ, Fužine, Banovina 3b, OIB: 94812474337 </w:t>
      </w:r>
      <w:r w:rsidRPr="00E0187F">
        <w:t xml:space="preserve">upućuje se na parnicu radi utvrđivanja osnovanosti osporene tražbine </w:t>
      </w:r>
      <w:r w:rsidR="00886861" w:rsidRPr="00E0187F">
        <w:t>prvog</w:t>
      </w:r>
      <w:r w:rsidRPr="00E0187F">
        <w:t xml:space="preserve"> višeg isplatnog reda tražbina u iznosu od </w:t>
      </w:r>
      <w:r w:rsidR="00886861" w:rsidRPr="00E0187F">
        <w:t xml:space="preserve">neto 160.443,50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886861" w:rsidRPr="00E0187F">
        <w:t xml:space="preserve">RECA d.o.o. Varaždin, Kućanska b.b., OIB: 63873177102 </w:t>
      </w:r>
      <w:r w:rsidRPr="00E0187F">
        <w:t xml:space="preserve">u iznosu od </w:t>
      </w:r>
      <w:r w:rsidR="00886861" w:rsidRPr="00E0187F">
        <w:t xml:space="preserve">6.329,57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</w:r>
      <w:r w:rsidR="00DC0770">
        <w:t xml:space="preserve">Stečajni upravitelj </w:t>
      </w:r>
      <w:r w:rsidRPr="00E0187F">
        <w:t>upućuje se na parni</w:t>
      </w:r>
      <w:r w:rsidR="00DC0770">
        <w:t>cu radi utvrđivanja osnovanosti osporavanja ove</w:t>
      </w:r>
      <w:r w:rsidRPr="00E0187F">
        <w:t xml:space="preserve"> tražbine drugog višeg isplatnog reda tražbina u iznosu od </w:t>
      </w:r>
      <w:r w:rsidR="00886861" w:rsidRPr="00E0187F">
        <w:t xml:space="preserve">6.329,57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 xml:space="preserve">, inače će se smatrati da je </w:t>
      </w:r>
      <w:r w:rsidR="00DC0770">
        <w:t>osporavanje otklonjeno</w:t>
      </w:r>
      <w:r w:rsidRPr="00E0187F">
        <w:t>.</w:t>
      </w:r>
    </w:p>
    <w:p w:rsidRDefault="0095015C" w:rsidP="0095015C" w:rsidR="0095015C" w:rsidRPr="00E0187F">
      <w:pPr>
        <w:jc w:val="both"/>
      </w:pPr>
    </w:p>
    <w:p w:rsidRDefault="0095015C" w:rsidP="0095015C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886861" w:rsidRPr="00E0187F">
        <w:t xml:space="preserve">HRVATSKI ZAVOD ZA ZAPOŠLJAVANJE, Zagreb, Radnička Cesta 1, OIB: 91547293790 </w:t>
      </w:r>
      <w:r w:rsidRPr="00E0187F">
        <w:t xml:space="preserve">u iznosu od </w:t>
      </w:r>
      <w:r w:rsidR="00886861" w:rsidRPr="00E0187F">
        <w:t xml:space="preserve">11.400,00 </w:t>
      </w:r>
      <w:r w:rsidRPr="00E0187F">
        <w:t xml:space="preserve">kn. </w:t>
      </w:r>
    </w:p>
    <w:p w:rsidRDefault="0095015C" w:rsidP="0095015C" w:rsidR="0095015C" w:rsidRPr="00E0187F">
      <w:pPr>
        <w:jc w:val="both"/>
      </w:pPr>
      <w:r w:rsidRPr="00E0187F">
        <w:tab/>
      </w:r>
      <w:r w:rsidRPr="00E0187F">
        <w:tab/>
        <w:t xml:space="preserve">Stečajni </w:t>
      </w:r>
      <w:r w:rsidR="00886861" w:rsidRPr="00E0187F">
        <w:t xml:space="preserve">upravitelj </w:t>
      </w:r>
      <w:r w:rsidRPr="00E0187F">
        <w:t xml:space="preserve">upućuje se na parnicu radi utvrđivanja osnovanosti </w:t>
      </w:r>
      <w:r w:rsidR="00B671BA" w:rsidRPr="00E0187F">
        <w:t xml:space="preserve">njegovog osporavanja ove </w:t>
      </w:r>
      <w:r w:rsidRPr="00E0187F">
        <w:t xml:space="preserve">tražbine drugog višeg isplatnog reda tražbina u iznosu od </w:t>
      </w:r>
      <w:r w:rsidR="00886861" w:rsidRPr="00E0187F">
        <w:t xml:space="preserve">11.400,00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 xml:space="preserve">, inače će se smatrati da je </w:t>
      </w:r>
      <w:r w:rsidR="00121F52" w:rsidRPr="00E0187F">
        <w:t>osporavanje otklonjeno</w:t>
      </w:r>
      <w:r w:rsidRPr="00E0187F">
        <w:t>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886861" w:rsidRPr="00E0187F">
        <w:t xml:space="preserve">ISTRABENZ PLINI proizvodnja i distribucija industrijskih plinova d. o. o. Bakar-dio, Pristanište Podbok 3, OIB: </w:t>
      </w:r>
      <w:r w:rsidR="00886861" w:rsidRPr="00E0187F">
        <w:rPr>
          <w:bCs/>
        </w:rPr>
        <w:t>98426608580</w:t>
      </w:r>
      <w:r w:rsidR="00886861" w:rsidRPr="00E0187F">
        <w:t xml:space="preserve"> </w:t>
      </w:r>
      <w:r w:rsidRPr="00E0187F">
        <w:t xml:space="preserve">u iznosu od </w:t>
      </w:r>
      <w:r w:rsidR="00886861" w:rsidRPr="00E0187F">
        <w:t xml:space="preserve">20.831,31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  <w:t xml:space="preserve">Stečajni </w:t>
      </w:r>
      <w:r w:rsidR="00454AB7" w:rsidRPr="00E0187F">
        <w:t>upravitelj se</w:t>
      </w:r>
      <w:r w:rsidR="00886861" w:rsidRPr="00E0187F">
        <w:t xml:space="preserve">  </w:t>
      </w:r>
      <w:r w:rsidRPr="00E0187F">
        <w:t xml:space="preserve">upućuje na parnicu radi utvrđivanja osnovanosti </w:t>
      </w:r>
      <w:r w:rsidR="00454AB7" w:rsidRPr="00E0187F">
        <w:t>njegovog osporavanja ove</w:t>
      </w:r>
      <w:r w:rsidRPr="00E0187F">
        <w:t xml:space="preserve"> tražbine drugog višeg isplatnog reda tražbina u iznosu od </w:t>
      </w:r>
      <w:r w:rsidR="00886861" w:rsidRPr="00E0187F">
        <w:t xml:space="preserve">20.831,31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 xml:space="preserve">, </w:t>
      </w:r>
      <w:r w:rsidR="00DC0770" w:rsidRPr="00E0187F">
        <w:t xml:space="preserve">inače će se smatrati da je </w:t>
      </w:r>
      <w:r w:rsidR="00DC0770">
        <w:t>osporavanje otklonjeno</w:t>
      </w:r>
      <w:r w:rsidRPr="00E0187F">
        <w:t>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886861" w:rsidRPr="00E0187F">
        <w:t>Hrvatski Telekom d.d. Zagreb, Roberta Frangeša Mihanovića 9, OIB: 81793146560</w:t>
      </w:r>
      <w:r w:rsidRPr="00E0187F">
        <w:t xml:space="preserve"> u iznosu od </w:t>
      </w:r>
      <w:r w:rsidR="00886861" w:rsidRPr="00E0187F">
        <w:t xml:space="preserve">2.557,26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</w:r>
      <w:r w:rsidR="00DC0770">
        <w:t>Stečajni upravitelj</w:t>
      </w:r>
      <w:r w:rsidR="00886861" w:rsidRPr="00E0187F">
        <w:t xml:space="preserve"> </w:t>
      </w:r>
      <w:r w:rsidRPr="00E0187F">
        <w:t>upućuje se na parnicu radi utvrđivanja osnovanosti</w:t>
      </w:r>
      <w:r w:rsidR="00DC0770">
        <w:t xml:space="preserve"> njegovog osporavanja ove</w:t>
      </w:r>
      <w:r w:rsidRPr="00E0187F">
        <w:t xml:space="preserve"> tražbine drugog višeg isplatnog reda tražbina u iznosu od </w:t>
      </w:r>
      <w:r w:rsidR="00886861" w:rsidRPr="00E0187F">
        <w:t xml:space="preserve">2.557,26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 xml:space="preserve">, </w:t>
      </w:r>
      <w:r w:rsidR="00DC0770" w:rsidRPr="00E0187F">
        <w:t xml:space="preserve">inače će se smatrati da je </w:t>
      </w:r>
      <w:r w:rsidR="00DC0770">
        <w:t>osporavanje otklonjeno</w:t>
      </w:r>
      <w:r w:rsidRPr="00E0187F">
        <w:t>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886861" w:rsidRPr="00E0187F">
        <w:t xml:space="preserve">NOVA EXPORT 34710 Gorizia, Via Mons. L. Faidutti 21, ITALIJA, OIB: 02228637460 </w:t>
      </w:r>
      <w:r w:rsidRPr="00E0187F">
        <w:t xml:space="preserve">u iznosu od </w:t>
      </w:r>
      <w:r w:rsidR="000A13FD" w:rsidRPr="00E0187F">
        <w:t xml:space="preserve">17.806,43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  <w:t xml:space="preserve">Stečajni </w:t>
      </w:r>
      <w:r w:rsidR="002C1336" w:rsidRPr="00E0187F">
        <w:t>upravitelj se</w:t>
      </w:r>
      <w:r w:rsidR="00886861" w:rsidRPr="00E0187F">
        <w:t xml:space="preserve"> </w:t>
      </w:r>
      <w:r w:rsidR="002C1336" w:rsidRPr="00E0187F">
        <w:t>upućuje</w:t>
      </w:r>
      <w:r w:rsidRPr="00E0187F">
        <w:t xml:space="preserve"> na parnicu radi utvrđivanja osnovanosti </w:t>
      </w:r>
      <w:r w:rsidR="002C1336" w:rsidRPr="00E0187F">
        <w:t>njegovog osporavanja ove</w:t>
      </w:r>
      <w:r w:rsidRPr="00E0187F">
        <w:t xml:space="preserve"> tražbine drugog višeg isplatnog reda tražbina u iznosu od </w:t>
      </w:r>
      <w:r w:rsidR="000A13FD" w:rsidRPr="00E0187F">
        <w:t xml:space="preserve">17.806,43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 xml:space="preserve">, </w:t>
      </w:r>
      <w:r w:rsidR="00DC0770" w:rsidRPr="00E0187F">
        <w:t xml:space="preserve">inače će se smatrati da je </w:t>
      </w:r>
      <w:r w:rsidR="00DC0770">
        <w:t>osporavanje otklonjeno</w:t>
      </w:r>
      <w:r w:rsidRPr="00E0187F">
        <w:t>.</w:t>
      </w:r>
    </w:p>
    <w:p w:rsidRDefault="0095015C" w:rsidP="0095015C" w:rsidR="0095015C" w:rsidRPr="00E0187F">
      <w:pPr>
        <w:jc w:val="both"/>
      </w:pPr>
    </w:p>
    <w:p w:rsidRDefault="0095015C" w:rsidP="00017715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0A13FD" w:rsidRPr="00E0187F">
        <w:t xml:space="preserve">DAIHEN VARSTROJ d.d. Lendava, Industrijska ulica 4, OIB: 5418992000 </w:t>
      </w:r>
      <w:r w:rsidRPr="00E0187F">
        <w:t xml:space="preserve">u iznosu od </w:t>
      </w:r>
      <w:r w:rsidR="000A13FD" w:rsidRPr="00E0187F">
        <w:t xml:space="preserve">5.639,64 </w:t>
      </w:r>
      <w:r w:rsidRPr="00E0187F">
        <w:t xml:space="preserve">kn. </w:t>
      </w:r>
    </w:p>
    <w:p w:rsidRDefault="0095015C" w:rsidP="00017715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0A13FD" w:rsidRPr="00E0187F">
        <w:t xml:space="preserve">DAIHEN VARSTROJ d.d. Lendava, Industrijska ulica 4, OIB: 5418992000 </w:t>
      </w:r>
      <w:r w:rsidRPr="00E0187F">
        <w:t xml:space="preserve">upućuje se na parnicu radi utvrđivanja osnovanosti osporene tražbine drugog višeg isplatnog reda tražbina u iznosu od </w:t>
      </w:r>
      <w:r w:rsidR="000A13FD" w:rsidRPr="00E0187F">
        <w:t xml:space="preserve">5.639,64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DB7021" w:rsidR="0095015C" w:rsidRPr="00E0187F">
      <w:pPr>
        <w:jc w:val="both"/>
      </w:pPr>
    </w:p>
    <w:p w:rsidRDefault="0095015C" w:rsidP="00DB7021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0A13FD" w:rsidRPr="00E0187F">
        <w:t xml:space="preserve">INA-INDUSTRIJA NAFTE, d.d. Zagreb, Avenija V. Holjevca 10, OIB: 27759560625 </w:t>
      </w:r>
      <w:r w:rsidRPr="00E0187F">
        <w:t xml:space="preserve">u iznosu od </w:t>
      </w:r>
      <w:r w:rsidR="000A13FD" w:rsidRPr="00E0187F">
        <w:t xml:space="preserve">195,00 </w:t>
      </w:r>
      <w:r w:rsidRPr="00E0187F">
        <w:t xml:space="preserve">kn. </w:t>
      </w:r>
    </w:p>
    <w:p w:rsidRDefault="0095015C" w:rsidP="00DB7021" w:rsidR="0095015C" w:rsidRPr="00E0187F">
      <w:pPr>
        <w:jc w:val="both"/>
      </w:pPr>
      <w:r w:rsidRPr="00E0187F">
        <w:tab/>
      </w:r>
      <w:r w:rsidRPr="00E0187F">
        <w:tab/>
        <w:t xml:space="preserve">Stečajni vjerovnik </w:t>
      </w:r>
      <w:r w:rsidR="000A13FD" w:rsidRPr="00E0187F">
        <w:t xml:space="preserve">INA-INDUSTRIJA NAFTE, d.d. Zagreb, Avenija V. Holjevca 10, OIB: 27759560625 </w:t>
      </w:r>
      <w:r w:rsidRPr="00E0187F">
        <w:t xml:space="preserve">upućuje se na parnicu radi utvrđivanja osnovanosti osporene tražbine drugog višeg isplatnog reda tražbina u iznosu od </w:t>
      </w:r>
      <w:r w:rsidR="000A13FD" w:rsidRPr="00E0187F">
        <w:t xml:space="preserve">195,00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>, inače će se smatrati da je odustao od prava na vođenje parnice.</w:t>
      </w:r>
    </w:p>
    <w:p w:rsidRDefault="0095015C" w:rsidP="0095015C" w:rsidR="0095015C" w:rsidRPr="00E0187F">
      <w:pPr>
        <w:jc w:val="both"/>
      </w:pPr>
    </w:p>
    <w:p w:rsidRDefault="0095015C" w:rsidP="0095015C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0A13FD" w:rsidRPr="00E0187F">
        <w:t>PRIJEVOZNIČKI OBRT, ''M G'', GOJKO MANOJLOVIĆ, DELNICE, LUČICE-OGRAJA GORNJA 1, OIB: 04364279865</w:t>
      </w:r>
      <w:r w:rsidRPr="00E0187F">
        <w:t xml:space="preserve"> u iznosu od </w:t>
      </w:r>
      <w:r w:rsidR="000A13FD" w:rsidRPr="00E0187F">
        <w:t xml:space="preserve">6.249,58 </w:t>
      </w:r>
      <w:r w:rsidRPr="00E0187F">
        <w:t xml:space="preserve">kn. </w:t>
      </w:r>
    </w:p>
    <w:p w:rsidRDefault="0095015C" w:rsidP="0095015C" w:rsidR="0095015C" w:rsidRPr="00E0187F">
      <w:pPr>
        <w:jc w:val="both"/>
      </w:pPr>
      <w:r w:rsidRPr="00E0187F">
        <w:tab/>
      </w:r>
      <w:r w:rsidRPr="00E0187F">
        <w:tab/>
        <w:t xml:space="preserve">Stečajni </w:t>
      </w:r>
      <w:r w:rsidR="00DC0770" w:rsidRPr="00E0187F">
        <w:t xml:space="preserve">upravitelj </w:t>
      </w:r>
      <w:r w:rsidRPr="00E0187F">
        <w:t xml:space="preserve">upućuje se na parnicu radi utvrđivanja osnovanosti </w:t>
      </w:r>
      <w:r w:rsidR="00DC0770">
        <w:t>njegovog osporavanja ove</w:t>
      </w:r>
      <w:r w:rsidRPr="00E0187F">
        <w:t xml:space="preserve"> tražbine drugog višeg isplatnog reda tražbina u iznosu od </w:t>
      </w:r>
      <w:r w:rsidR="000A13FD" w:rsidRPr="00E0187F">
        <w:t xml:space="preserve">6.249,58 </w:t>
      </w:r>
      <w:r w:rsidRPr="00E0187F">
        <w:t xml:space="preserve">kn </w:t>
      </w:r>
      <w:r w:rsidR="00121F52" w:rsidRPr="00E0187F">
        <w:t>u roku od 8 dana od dana pravomoćnosti rješenja o upućivanju u parnicu, odnosno primitka drugostupanjske odluke</w:t>
      </w:r>
      <w:r w:rsidRPr="00E0187F">
        <w:t xml:space="preserve">, </w:t>
      </w:r>
      <w:r w:rsidR="00DC0770" w:rsidRPr="00E0187F">
        <w:t xml:space="preserve">inače će se smatrati da je </w:t>
      </w:r>
      <w:r w:rsidR="00DC0770">
        <w:t>osporavanje otklonjeno</w:t>
      </w:r>
      <w:r w:rsidRPr="00E0187F">
        <w:t>.</w:t>
      </w:r>
    </w:p>
    <w:p w:rsidRDefault="0095015C" w:rsidP="0095015C" w:rsidR="0095015C" w:rsidRPr="00E0187F">
      <w:pPr>
        <w:jc w:val="both"/>
      </w:pPr>
    </w:p>
    <w:p w:rsidRDefault="0095015C" w:rsidP="0095015C" w:rsidR="0095015C" w:rsidRPr="00E0187F">
      <w:pPr>
        <w:jc w:val="both"/>
      </w:pPr>
      <w:r w:rsidRPr="00E0187F">
        <w:t xml:space="preserve">Stečajni upravitelj osporio je tražbinu drugog višeg isplatnog reda stečajnog vjerovnika </w:t>
      </w:r>
      <w:r w:rsidR="000A13FD" w:rsidRPr="00E0187F">
        <w:t xml:space="preserve">TOKARSKI OBRT ''ZRILIĆ'', MARIO ZRILIĆ, DELNICE, LUČICE- PRESIČKI PUT 17, OIB: 41293225147 </w:t>
      </w:r>
      <w:r w:rsidRPr="00E0187F">
        <w:t xml:space="preserve">u iznosu od </w:t>
      </w:r>
      <w:r w:rsidR="000A13FD" w:rsidRPr="00E0187F">
        <w:t xml:space="preserve">1.421,39 </w:t>
      </w:r>
      <w:r w:rsidRPr="00E0187F">
        <w:t xml:space="preserve">kn. </w:t>
      </w:r>
    </w:p>
    <w:p w:rsidRDefault="0095015C" w:rsidP="0095015C" w:rsidR="0095015C" w:rsidRPr="00E0187F">
      <w:pPr>
        <w:jc w:val="both"/>
      </w:pPr>
      <w:r w:rsidRPr="00E0187F">
        <w:tab/>
      </w:r>
      <w:r w:rsidRPr="00E0187F">
        <w:tab/>
        <w:t xml:space="preserve">Stečajni </w:t>
      </w:r>
      <w:r w:rsidR="00DC0770" w:rsidRPr="00E0187F">
        <w:t xml:space="preserve">upravitelj upućuje se na parnicu radi utvrđivanja osnovanosti </w:t>
      </w:r>
      <w:r w:rsidR="00DC0770">
        <w:t xml:space="preserve">njegovog osporavanja ove </w:t>
      </w:r>
      <w:r w:rsidR="000A13FD" w:rsidRPr="00E0187F">
        <w:t xml:space="preserve">tražbine drugog višeg isplatnog reda tražbina u iznosu od 1.421,39 kn u roku od 8 dana od dana pravomoćnosti rješenja o upućivanju u parnicu, odnosno primitka drugostupanjske odluke, </w:t>
      </w:r>
      <w:r w:rsidR="00DC0770" w:rsidRPr="00E0187F">
        <w:t xml:space="preserve">inače će se smatrati da je </w:t>
      </w:r>
      <w:r w:rsidR="00DC0770">
        <w:t>osporavanje otklonjeno</w:t>
      </w:r>
      <w:r w:rsidRPr="00E0187F">
        <w:t>.</w:t>
      </w:r>
    </w:p>
    <w:p w:rsidRDefault="00337396" w:rsidP="00337396" w:rsidR="00337396" w:rsidRPr="00E0187F">
      <w:pPr>
        <w:jc w:val="both"/>
      </w:pPr>
    </w:p>
    <w:p w:rsidRDefault="00583442" w:rsidP="00583442" w:rsidR="00583442" w:rsidRPr="00E0187F">
      <w:pPr>
        <w:jc w:val="both"/>
      </w:pPr>
    </w:p>
    <w:p w:rsidRDefault="00F33405" w:rsidP="00F33405" w:rsidR="00F33405" w:rsidRPr="00E0187F">
      <w:pPr>
        <w:pStyle w:val="Naslov2"/>
        <w:jc w:val="center"/>
        <w:rPr>
          <w:b w:val="false"/>
          <w:bCs w:val="false"/>
          <w:szCs w:val="24"/>
        </w:rPr>
      </w:pPr>
      <w:r w:rsidRPr="00E0187F">
        <w:rPr>
          <w:b w:val="false"/>
          <w:bCs w:val="false"/>
          <w:szCs w:val="24"/>
        </w:rPr>
        <w:t>Obrazloženje</w:t>
      </w:r>
    </w:p>
    <w:p w:rsidRDefault="004C0FF1" w:rsidP="004C0FF1" w:rsidR="004C0FF1" w:rsidRPr="00E0187F">
      <w:pPr>
        <w:rPr>
          <w:lang w:eastAsia="en-US"/>
        </w:rPr>
      </w:pPr>
    </w:p>
    <w:p w:rsidRDefault="00F33405" w:rsidP="00F33405" w:rsidR="00F33405" w:rsidRPr="00E0187F">
      <w:pPr>
        <w:jc w:val="both"/>
      </w:pPr>
      <w:r w:rsidRPr="00E0187F">
        <w:tab/>
      </w:r>
      <w:r w:rsidRPr="00E0187F">
        <w:tab/>
        <w:t xml:space="preserve">Na ispitnom ročištu održanom dana </w:t>
      </w:r>
      <w:r w:rsidR="000A13FD" w:rsidRPr="00E0187F">
        <w:t>2. studenoga</w:t>
      </w:r>
      <w:r w:rsidR="008F7358" w:rsidRPr="00E0187F">
        <w:t xml:space="preserve"> 2017</w:t>
      </w:r>
      <w:r w:rsidR="004C0FF1" w:rsidRPr="00E0187F">
        <w:t>.</w:t>
      </w:r>
      <w:r w:rsidR="001209CF" w:rsidRPr="00E0187F">
        <w:t xml:space="preserve"> </w:t>
      </w:r>
      <w:r w:rsidRPr="00E0187F">
        <w:t>ispitane su sve prijavljene tražbine prijavljene prema svojim iznosima i redu.</w:t>
      </w:r>
    </w:p>
    <w:p w:rsidRDefault="00B671BA" w:rsidP="00F33405" w:rsidR="00B671BA" w:rsidRPr="00E0187F">
      <w:pPr>
        <w:jc w:val="both"/>
      </w:pPr>
    </w:p>
    <w:p w:rsidRDefault="00F33405" w:rsidP="00F33405" w:rsidR="00F33405" w:rsidRPr="00E0187F">
      <w:pPr>
        <w:jc w:val="both"/>
      </w:pPr>
      <w:r w:rsidRPr="00E0187F">
        <w:lastRenderedPageBreak/>
        <w:tab/>
      </w:r>
      <w:r w:rsidRPr="00E0187F">
        <w:tab/>
      </w:r>
      <w:r w:rsidR="0091489C" w:rsidRPr="00E0187F">
        <w:t>Sud</w:t>
      </w:r>
      <w:r w:rsidRPr="00E0187F">
        <w:t xml:space="preserve"> je </w:t>
      </w:r>
      <w:r w:rsidR="005C6105" w:rsidRPr="00E0187F">
        <w:t>na temelju</w:t>
      </w:r>
      <w:r w:rsidRPr="00E0187F">
        <w:t xml:space="preserve"> članka </w:t>
      </w:r>
      <w:r w:rsidR="0091489C" w:rsidRPr="00E0187F">
        <w:t>264</w:t>
      </w:r>
      <w:r w:rsidRPr="00E0187F">
        <w:t xml:space="preserve">. </w:t>
      </w:r>
      <w:r w:rsidR="008E57E2" w:rsidRPr="00E0187F">
        <w:t xml:space="preserve">Stečajnog zakona </w:t>
      </w:r>
      <w:r w:rsidR="008E57E2" w:rsidRPr="00E0187F">
        <w:rPr>
          <w:bCs/>
        </w:rPr>
        <w:t xml:space="preserve">(objavljen u NN </w:t>
      </w:r>
      <w:r w:rsidR="0091489C" w:rsidRPr="00E0187F">
        <w:rPr>
          <w:bCs/>
        </w:rPr>
        <w:t>71/15</w:t>
      </w:r>
      <w:r w:rsidR="008E57E2" w:rsidRPr="00E0187F">
        <w:rPr>
          <w:bCs/>
        </w:rPr>
        <w:t>)</w:t>
      </w:r>
      <w:r w:rsidRPr="00E0187F">
        <w:t xml:space="preserve">  sastavio ta</w:t>
      </w:r>
      <w:r w:rsidR="0091489C" w:rsidRPr="00E0187F">
        <w:t xml:space="preserve">blicu ispitanih tražbina u koju je za svaku prijavljenu tražbinu uneseno u kojoj je mjeri tražbina utvrđena </w:t>
      </w:r>
      <w:r w:rsidRPr="00E0187F">
        <w:t xml:space="preserve">prema svom iznosu i svom redu, odnosno </w:t>
      </w:r>
      <w:r w:rsidR="0091489C" w:rsidRPr="00E0187F">
        <w:t>tko je tražbinu osporio</w:t>
      </w:r>
      <w:r w:rsidRPr="00E0187F">
        <w:t>.</w:t>
      </w:r>
    </w:p>
    <w:p w:rsidRDefault="00B671BA" w:rsidP="00F33405" w:rsidR="00B671BA" w:rsidRPr="00E0187F">
      <w:pPr>
        <w:jc w:val="both"/>
      </w:pPr>
    </w:p>
    <w:p w:rsidRDefault="00F33405" w:rsidP="00F33405" w:rsidR="00F33405" w:rsidRPr="00E0187F">
      <w:pPr>
        <w:jc w:val="both"/>
      </w:pPr>
      <w:r w:rsidRPr="00E0187F">
        <w:t xml:space="preserve">                     Tražbine označene u</w:t>
      </w:r>
      <w:r w:rsidR="005C6105" w:rsidRPr="00E0187F">
        <w:t xml:space="preserve"> </w:t>
      </w:r>
      <w:r w:rsidR="00583442" w:rsidRPr="00E0187F">
        <w:t>točki I. izreke</w:t>
      </w:r>
      <w:r w:rsidRPr="00E0187F">
        <w:t xml:space="preserve"> ovog rješenja </w:t>
      </w:r>
      <w:r w:rsidR="005C6105" w:rsidRPr="00E0187F">
        <w:t xml:space="preserve">se na </w:t>
      </w:r>
      <w:r w:rsidRPr="00E0187F">
        <w:t>temelj</w:t>
      </w:r>
      <w:r w:rsidR="005C6105" w:rsidRPr="00E0187F">
        <w:t>u</w:t>
      </w:r>
      <w:r w:rsidRPr="00E0187F">
        <w:t xml:space="preserve"> članka </w:t>
      </w:r>
      <w:r w:rsidR="0091489C" w:rsidRPr="00E0187F">
        <w:t>265</w:t>
      </w:r>
      <w:r w:rsidRPr="00E0187F">
        <w:t xml:space="preserve">. </w:t>
      </w:r>
      <w:r w:rsidR="008E57E2" w:rsidRPr="00E0187F">
        <w:t xml:space="preserve">Stečajnog zakona </w:t>
      </w:r>
      <w:r w:rsidR="008E57E2" w:rsidRPr="00E0187F">
        <w:rPr>
          <w:bCs/>
        </w:rPr>
        <w:t xml:space="preserve">(objavljen u NN </w:t>
      </w:r>
      <w:r w:rsidR="0091489C" w:rsidRPr="00E0187F">
        <w:rPr>
          <w:bCs/>
        </w:rPr>
        <w:t>71/15</w:t>
      </w:r>
      <w:r w:rsidR="008E57E2" w:rsidRPr="00E0187F">
        <w:rPr>
          <w:bCs/>
        </w:rPr>
        <w:t>)</w:t>
      </w:r>
      <w:r w:rsidRPr="00E0187F">
        <w:t xml:space="preserve"> smatraju utvrđenim, budući da ih nije osporio stečajni upravitelj niti koji od stečajnih vjerovnika.</w:t>
      </w:r>
    </w:p>
    <w:p w:rsidRDefault="00B671BA" w:rsidP="00F33405" w:rsidR="00B671BA" w:rsidRPr="00E0187F">
      <w:pPr>
        <w:jc w:val="both"/>
      </w:pPr>
    </w:p>
    <w:p w:rsidRDefault="00583442" w:rsidP="00583442" w:rsidR="00583442" w:rsidRPr="00E0187F">
      <w:pPr>
        <w:jc w:val="both"/>
      </w:pPr>
      <w:r w:rsidRPr="00E0187F">
        <w:tab/>
      </w:r>
      <w:r w:rsidR="002507D5" w:rsidRPr="00E0187F">
        <w:tab/>
        <w:t>Stečajni upravitelj je osporio</w:t>
      </w:r>
      <w:r w:rsidRPr="00E0187F">
        <w:t xml:space="preserve"> uz obrazloženje kako slijedi:</w:t>
      </w:r>
    </w:p>
    <w:p w:rsidRDefault="00B671BA" w:rsidP="00583442" w:rsidR="00B671BA" w:rsidRPr="00E0187F">
      <w:pPr>
        <w:jc w:val="both"/>
      </w:pPr>
    </w:p>
    <w:p w:rsidRDefault="00583442" w:rsidP="00583442" w:rsidR="00583442" w:rsidRPr="00E0187F">
      <w:pPr>
        <w:jc w:val="both"/>
      </w:pPr>
      <w:r w:rsidRPr="00E0187F">
        <w:tab/>
      </w:r>
      <w:r w:rsidRPr="00E0187F">
        <w:tab/>
        <w:t xml:space="preserve">Stečajni upravitelj je osporio tražbinu </w:t>
      </w:r>
      <w:r w:rsidR="00B671BA" w:rsidRPr="00E0187F">
        <w:t>prv</w:t>
      </w:r>
      <w:r w:rsidR="0072691D" w:rsidRPr="00E0187F">
        <w:t>og</w:t>
      </w:r>
      <w:r w:rsidRPr="00E0187F">
        <w:t xml:space="preserve"> višeg isplatnog reda stečajnog vjerovnika </w:t>
      </w:r>
      <w:r w:rsidR="003211CF" w:rsidRPr="00E0187F">
        <w:t xml:space="preserve">TONČICA KAZANOVA – NIKOLA, Kralja Petra Krešimira IV. br. 19, OIB: 58454486533 </w:t>
      </w:r>
      <w:r w:rsidR="002507D5" w:rsidRPr="00E0187F">
        <w:t xml:space="preserve">u iznosu od </w:t>
      </w:r>
      <w:r w:rsidR="003211CF" w:rsidRPr="00E0187F">
        <w:t xml:space="preserve">neto 122.652,00 </w:t>
      </w:r>
      <w:r w:rsidR="002507D5" w:rsidRPr="00E0187F">
        <w:t>kn</w:t>
      </w:r>
      <w:r w:rsidR="004C0FF1" w:rsidRPr="00E0187F">
        <w:rPr>
          <w:noProof/>
        </w:rPr>
        <w:t xml:space="preserve"> </w:t>
      </w:r>
      <w:r w:rsidR="00257491" w:rsidRPr="00E0187F">
        <w:rPr>
          <w:noProof/>
        </w:rPr>
        <w:t xml:space="preserve">s osnove </w:t>
      </w:r>
      <w:r w:rsidR="003211CF" w:rsidRPr="00E0187F">
        <w:rPr>
          <w:noProof/>
        </w:rPr>
        <w:t>putnih naloga</w:t>
      </w:r>
      <w:r w:rsidR="004C0FF1" w:rsidRPr="00E0187F">
        <w:t xml:space="preserve"> </w:t>
      </w:r>
      <w:r w:rsidR="00B671BA" w:rsidRPr="00E0187F">
        <w:t xml:space="preserve">uz obrazloženje da </w:t>
      </w:r>
      <w:r w:rsidR="003211CF" w:rsidRPr="00E0187F">
        <w:t>osporavaju putni nalozi u iznosu 122.652,00 kn zbog nedostatka dokaza</w:t>
      </w:r>
      <w:r w:rsidRPr="00E0187F">
        <w:rPr>
          <w:noProof/>
        </w:rPr>
        <w:t>.</w:t>
      </w:r>
      <w:r w:rsidR="00257491" w:rsidRPr="00E0187F">
        <w:rPr>
          <w:noProof/>
        </w:rPr>
        <w:t xml:space="preserve"> </w:t>
      </w:r>
    </w:p>
    <w:p w:rsidRDefault="00257491" w:rsidP="00257491" w:rsidR="00257491" w:rsidRPr="00E0187F">
      <w:pPr>
        <w:jc w:val="both"/>
      </w:pPr>
      <w:r w:rsidRPr="00E0187F">
        <w:tab/>
      </w:r>
      <w:r w:rsidRPr="00E0187F">
        <w:tab/>
        <w:t xml:space="preserve">Valjalo je stoga vjerovnika na temelju članka </w:t>
      </w:r>
      <w:r w:rsidR="002507D5" w:rsidRPr="00E0187F">
        <w:t>266</w:t>
      </w:r>
      <w:r w:rsidRPr="00E0187F">
        <w:t xml:space="preserve">. stavak </w:t>
      </w:r>
      <w:r w:rsidR="004C0FF1" w:rsidRPr="00E0187F">
        <w:t xml:space="preserve">1. </w:t>
      </w:r>
      <w:r w:rsidRPr="00E0187F">
        <w:t xml:space="preserve">Stečajnog zakona uputiti na </w:t>
      </w:r>
      <w:r w:rsidR="004C0FF1" w:rsidRPr="00E0187F">
        <w:t>pokretanje parnice</w:t>
      </w:r>
      <w:r w:rsidRPr="00E0187F">
        <w:t xml:space="preserve"> radi utvrđ</w:t>
      </w:r>
      <w:r w:rsidR="002507D5" w:rsidRPr="00E0187F">
        <w:t>iva</w:t>
      </w:r>
      <w:r w:rsidRPr="00E0187F">
        <w:t xml:space="preserve">nja osporene tražbine. </w:t>
      </w:r>
    </w:p>
    <w:p w:rsidRDefault="00257491" w:rsidP="00583442" w:rsidR="00257491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prvog višeg isplatnog reda stečajnog vjerovnika </w:t>
      </w:r>
      <w:r w:rsidR="003211CF" w:rsidRPr="00E0187F">
        <w:t xml:space="preserve">JOSIP JURIČIĆ, Delnice, Goranska 17, OIB: 49163096217 </w:t>
      </w:r>
      <w:r w:rsidRPr="00E0187F">
        <w:t xml:space="preserve">u iznosu od </w:t>
      </w:r>
      <w:r w:rsidR="003211CF" w:rsidRPr="00E0187F">
        <w:t>neto 401.176,45</w:t>
      </w:r>
      <w:r w:rsidRPr="00E0187F">
        <w:t xml:space="preserve"> kn</w:t>
      </w:r>
      <w:r w:rsidRPr="00E0187F">
        <w:rPr>
          <w:noProof/>
        </w:rPr>
        <w:t xml:space="preserve"> s osnove </w:t>
      </w:r>
      <w:r w:rsidR="00E87487" w:rsidRPr="00E0187F">
        <w:rPr>
          <w:noProof/>
        </w:rPr>
        <w:t>putnih troškova i putnih naloga</w:t>
      </w:r>
      <w:r w:rsidRPr="00E0187F">
        <w:t xml:space="preserve"> uz obrazloženje </w:t>
      </w:r>
      <w:r w:rsidR="00E87487" w:rsidRPr="00E0187F">
        <w:t>kako se osporavaju se putni troškovi u iznosu 169.234,55 kn i putni nalozi u iznosu 231.941,90 kn zbog nedostatka dokaza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</w:t>
      </w:r>
      <w:r w:rsidR="00E87487" w:rsidRPr="00E0187F">
        <w:t>prvog</w:t>
      </w:r>
      <w:r w:rsidRPr="00E0187F">
        <w:t xml:space="preserve"> višeg isplatnog reda stečajnog vjerovnika </w:t>
      </w:r>
      <w:r w:rsidR="00E87487" w:rsidRPr="00E0187F">
        <w:t xml:space="preserve">SAŠA NIKOLA, Delnice, Frana Supila 167, OIB: 98320200711 </w:t>
      </w:r>
      <w:r w:rsidRPr="00E0187F">
        <w:t xml:space="preserve">u iznosu od </w:t>
      </w:r>
      <w:r w:rsidR="00E87487" w:rsidRPr="00E0187F">
        <w:t xml:space="preserve">neto 82.182,51 </w:t>
      </w:r>
      <w:r w:rsidRPr="00E0187F">
        <w:t>kn</w:t>
      </w:r>
      <w:r w:rsidRPr="00E0187F">
        <w:rPr>
          <w:noProof/>
        </w:rPr>
        <w:t xml:space="preserve"> s osnove </w:t>
      </w:r>
      <w:r w:rsidR="00DE0A71" w:rsidRPr="00E0187F">
        <w:t>putnih naloga</w:t>
      </w:r>
      <w:r w:rsidRPr="00E0187F">
        <w:t xml:space="preserve"> uz obrazloženje </w:t>
      </w:r>
      <w:r w:rsidR="00E87487" w:rsidRPr="00E0187F">
        <w:t>uz obrazloženje kako se osporavaju putni nalozi u iznosu 82.182,51 kn zbog nedostatka dokaza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</w:t>
      </w:r>
      <w:r w:rsidR="00DE0A71" w:rsidRPr="00E0187F">
        <w:t>prvo</w:t>
      </w:r>
      <w:r w:rsidRPr="00E0187F">
        <w:t xml:space="preserve">g višeg isplatnog reda stečajnog vjerovnika </w:t>
      </w:r>
      <w:r w:rsidR="00E87487" w:rsidRPr="00E0187F">
        <w:t xml:space="preserve">SIGFRID NIKOLA, Delnice, Kralja Petra Krešimira IV. br. 19, OIB: 51191233004 </w:t>
      </w:r>
      <w:r w:rsidRPr="00E0187F">
        <w:t xml:space="preserve">u iznosu od </w:t>
      </w:r>
      <w:r w:rsidR="00E87487" w:rsidRPr="00E0187F">
        <w:t xml:space="preserve">neto 468.484,11 </w:t>
      </w:r>
      <w:r w:rsidRPr="00E0187F">
        <w:t>kn</w:t>
      </w:r>
      <w:r w:rsidRPr="00E0187F">
        <w:rPr>
          <w:noProof/>
        </w:rPr>
        <w:t xml:space="preserve"> s osnove </w:t>
      </w:r>
      <w:r w:rsidR="00DE0A71" w:rsidRPr="00E0187F">
        <w:t>putnih troškova i putnih naloga</w:t>
      </w:r>
      <w:r w:rsidRPr="00E0187F">
        <w:t xml:space="preserve"> </w:t>
      </w:r>
      <w:r w:rsidR="00DE0A71" w:rsidRPr="00E0187F">
        <w:t>uz obrazloženje kako se osporavaju putni troškovi u iznosu 241.252,17 kn i putni nalozi u iznosu 227.231,94 kn zbog nedostatka dokaza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</w:t>
      </w:r>
      <w:r w:rsidR="00DE0A71" w:rsidRPr="00E0187F">
        <w:t>prvo</w:t>
      </w:r>
      <w:r w:rsidRPr="00E0187F">
        <w:t xml:space="preserve">g višeg isplatnog reda stečajnog vjerovnika </w:t>
      </w:r>
      <w:r w:rsidR="00DE0A71" w:rsidRPr="00E0187F">
        <w:t xml:space="preserve">BRANIMIR RADUNOVIĆ, Delnice, Supilova 158, OIB: 37643639101 </w:t>
      </w:r>
      <w:r w:rsidRPr="00E0187F">
        <w:t xml:space="preserve">u iznosu od </w:t>
      </w:r>
      <w:r w:rsidR="00DE0A71" w:rsidRPr="00E0187F">
        <w:t xml:space="preserve">neto 69.638,00 </w:t>
      </w:r>
      <w:r w:rsidRPr="00E0187F">
        <w:t>kn</w:t>
      </w:r>
      <w:r w:rsidRPr="00E0187F">
        <w:rPr>
          <w:noProof/>
        </w:rPr>
        <w:t xml:space="preserve"> s osnove </w:t>
      </w:r>
      <w:r w:rsidR="00DE0A71" w:rsidRPr="00E0187F">
        <w:t>putnih troškova i putnih naloga</w:t>
      </w:r>
      <w:r w:rsidRPr="00E0187F">
        <w:t xml:space="preserve"> uz obrazloženje </w:t>
      </w:r>
      <w:r w:rsidR="00DE0A71" w:rsidRPr="00E0187F">
        <w:t>kako se osporavaju putni troškovi i putni nalozi zbog nedostatka dokaza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</w:t>
      </w:r>
      <w:r w:rsidR="00DE0A71" w:rsidRPr="00E0187F">
        <w:t>prvog</w:t>
      </w:r>
      <w:r w:rsidRPr="00E0187F">
        <w:t xml:space="preserve"> višeg isplatnog reda stečajnog vjerovnika </w:t>
      </w:r>
      <w:r w:rsidR="00DE0A71" w:rsidRPr="00E0187F">
        <w:t xml:space="preserve">IGOR ŠPOLJARIĆ, Ravna Gora, Kupjak 85, OIB: 44976004802 </w:t>
      </w:r>
      <w:r w:rsidRPr="00E0187F">
        <w:t xml:space="preserve">u iznosu od </w:t>
      </w:r>
      <w:r w:rsidR="00DE0A71" w:rsidRPr="00E0187F">
        <w:t xml:space="preserve">neto 20.907,00 </w:t>
      </w:r>
      <w:r w:rsidRPr="00E0187F">
        <w:t>kn</w:t>
      </w:r>
      <w:r w:rsidRPr="00E0187F">
        <w:rPr>
          <w:noProof/>
        </w:rPr>
        <w:t xml:space="preserve"> s osnove </w:t>
      </w:r>
      <w:r w:rsidR="00DE0A71" w:rsidRPr="00E0187F">
        <w:rPr>
          <w:noProof/>
        </w:rPr>
        <w:t xml:space="preserve">putnih troškova i putnih naloga </w:t>
      </w:r>
      <w:r w:rsidR="00DE0A71" w:rsidRPr="00E0187F">
        <w:t>zbog nedostatka dokaza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lastRenderedPageBreak/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</w:t>
      </w:r>
      <w:r w:rsidR="00DE0A71" w:rsidRPr="00E0187F">
        <w:t xml:space="preserve">prvog </w:t>
      </w:r>
      <w:r w:rsidRPr="00E0187F">
        <w:t xml:space="preserve">višeg isplatnog reda stečajnog vjerovnika </w:t>
      </w:r>
      <w:r w:rsidR="00DE0A71" w:rsidRPr="00E0187F">
        <w:t xml:space="preserve">JADRANKA ZANOŠKAR – RADOŠEVIĆ, Fužine, Banovina 3b, OIB: 94812474337 </w:t>
      </w:r>
      <w:r w:rsidRPr="00E0187F">
        <w:t xml:space="preserve"> u iznosu od </w:t>
      </w:r>
      <w:r w:rsidR="00DE0A71" w:rsidRPr="00E0187F">
        <w:t xml:space="preserve">neto 160.443,50 </w:t>
      </w:r>
      <w:r w:rsidRPr="00E0187F">
        <w:t>kn</w:t>
      </w:r>
      <w:r w:rsidRPr="00E0187F">
        <w:rPr>
          <w:noProof/>
        </w:rPr>
        <w:t xml:space="preserve"> s osnove </w:t>
      </w:r>
      <w:r w:rsidRPr="00E0187F">
        <w:t xml:space="preserve">računa i zadužnice OV-29694/2013 i OV-29693/2013 uz obrazloženje kako se </w:t>
      </w:r>
      <w:r w:rsidR="00DE0A71" w:rsidRPr="00E0187F">
        <w:t>osporavaju putni nalozi u iznosu 160.443,50 kn zbog nedostatka dokaza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DE0A71" w:rsidRPr="00E0187F">
        <w:t xml:space="preserve">RECA d.o.o. Varaždin, Kućanska b.b., OIB: 63873177102 </w:t>
      </w:r>
      <w:r w:rsidRPr="00E0187F">
        <w:t xml:space="preserve">u iznosu od </w:t>
      </w:r>
      <w:r w:rsidR="00DE0A71" w:rsidRPr="00E0187F">
        <w:t xml:space="preserve">6.329,57 </w:t>
      </w:r>
      <w:r w:rsidRPr="00E0187F">
        <w:t>kn</w:t>
      </w:r>
      <w:r w:rsidRPr="00E0187F">
        <w:rPr>
          <w:noProof/>
        </w:rPr>
        <w:t xml:space="preserve"> s osnove računa i </w:t>
      </w:r>
      <w:r w:rsidR="00DE0A71" w:rsidRPr="00E0187F">
        <w:rPr>
          <w:noProof/>
        </w:rPr>
        <w:t>obračun kamata</w:t>
      </w:r>
      <w:r w:rsidR="00570D47">
        <w:rPr>
          <w:noProof/>
        </w:rPr>
        <w:t xml:space="preserve"> odnosno rješenja o odobravanju sklapanja prestečajne nagodbe</w:t>
      </w:r>
      <w:r w:rsidR="00DE0A71" w:rsidRPr="00E0187F">
        <w:rPr>
          <w:noProof/>
        </w:rPr>
        <w:t xml:space="preserve"> </w:t>
      </w:r>
      <w:r w:rsidRPr="00E0187F">
        <w:t xml:space="preserve">uz obrazloženje kako </w:t>
      </w:r>
      <w:r w:rsidR="00DE0A71" w:rsidRPr="00E0187F">
        <w:t>je u tom dijelu tražbina podmirena</w:t>
      </w:r>
      <w:r w:rsidRPr="00E0187F">
        <w:rPr>
          <w:noProof/>
        </w:rPr>
        <w:t xml:space="preserve">. </w:t>
      </w:r>
    </w:p>
    <w:p w:rsidRDefault="00570D47" w:rsidP="00570D47" w:rsidR="00570D47" w:rsidRPr="00E0187F">
      <w:pPr>
        <w:jc w:val="both"/>
      </w:pPr>
      <w:r w:rsidRPr="00E0187F">
        <w:tab/>
      </w:r>
      <w:r w:rsidRPr="00E0187F">
        <w:tab/>
        <w:t xml:space="preserve">Valjalo je stoga stečajnog upravitelja na temelju članka 266. stavak 4.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DE0A71" w:rsidRPr="00E0187F">
        <w:t>HRVATSKI ZAVOD ZA ZAPOŠLJAVANJE, Zagreb, Radnička Cesta 1, OIB: 91547293790</w:t>
      </w:r>
      <w:r w:rsidRPr="00E0187F">
        <w:t xml:space="preserve"> u iznosu od </w:t>
      </w:r>
      <w:r w:rsidR="00DE0A71" w:rsidRPr="00E0187F">
        <w:t xml:space="preserve">11.400,00 </w:t>
      </w:r>
      <w:r w:rsidRPr="00E0187F">
        <w:t>kn</w:t>
      </w:r>
      <w:r w:rsidRPr="00E0187F">
        <w:rPr>
          <w:noProof/>
        </w:rPr>
        <w:t xml:space="preserve"> s osnove </w:t>
      </w:r>
      <w:r w:rsidR="00454AB7" w:rsidRPr="00E0187F">
        <w:t xml:space="preserve">Ugovor o sufinancira-nju zapošljavanja, Sporazum o izvansudskoj nagodbi, bjanko zadužnica  </w:t>
      </w:r>
      <w:r w:rsidRPr="00E0187F">
        <w:t xml:space="preserve">uz obrazloženje kako je u </w:t>
      </w:r>
      <w:r w:rsidR="00742148" w:rsidRPr="00E0187F">
        <w:t>tom dijelu tražbina podmirena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stečajnog upravitelja na temelju članka 266. stavak 4.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742148" w:rsidRPr="00E0187F">
        <w:t xml:space="preserve">ISTRABENZ PLINI proizvodnja i distribucija industrijskih plinova d. o. o. Bakar-dio, Pristanište Podbok 3, OIB: </w:t>
      </w:r>
      <w:r w:rsidR="00742148" w:rsidRPr="00E0187F">
        <w:rPr>
          <w:bCs/>
        </w:rPr>
        <w:t xml:space="preserve">98426608580 </w:t>
      </w:r>
      <w:r w:rsidRPr="00E0187F">
        <w:t xml:space="preserve">u iznosu od </w:t>
      </w:r>
      <w:r w:rsidR="00742148" w:rsidRPr="00E0187F">
        <w:t xml:space="preserve">20.831,31 </w:t>
      </w:r>
      <w:r w:rsidRPr="00E0187F">
        <w:t>kn</w:t>
      </w:r>
      <w:r w:rsidRPr="00E0187F">
        <w:rPr>
          <w:noProof/>
        </w:rPr>
        <w:t xml:space="preserve"> s osnove </w:t>
      </w:r>
      <w:r w:rsidR="00742148" w:rsidRPr="00E0187F">
        <w:t>Rješenje Trgovačkog suda u Rijeci o sklapanju predstečajne nagodbe, izvod otvorenih stavaka, računi uz obrazloženje kako je taj iznos plaćen po predstečajnoj nagodbi</w:t>
      </w:r>
      <w:r w:rsidRPr="00E0187F">
        <w:rPr>
          <w:noProof/>
        </w:rPr>
        <w:t xml:space="preserve">. </w:t>
      </w:r>
    </w:p>
    <w:p w:rsidRDefault="00454AB7" w:rsidP="00454AB7" w:rsidR="00454AB7" w:rsidRPr="00E0187F">
      <w:pPr>
        <w:jc w:val="both"/>
      </w:pPr>
      <w:r w:rsidRPr="00E0187F">
        <w:tab/>
      </w:r>
      <w:r w:rsidRPr="00E0187F">
        <w:tab/>
        <w:t xml:space="preserve">Valjalo je stoga stečajnog upravitelja na temelju članka 266. stavak 4.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454AB7" w:rsidRPr="00E0187F">
        <w:t xml:space="preserve">Hrvatski Telekom d.d. Zagreb, Roberta Frangeša Mihanovića 9, OIB: 81793146560 </w:t>
      </w:r>
      <w:r w:rsidRPr="00E0187F">
        <w:t xml:space="preserve">u iznosu od </w:t>
      </w:r>
      <w:r w:rsidR="00454AB7" w:rsidRPr="00E0187F">
        <w:t xml:space="preserve">2.557,26 </w:t>
      </w:r>
      <w:r w:rsidRPr="00E0187F">
        <w:t>kn</w:t>
      </w:r>
      <w:r w:rsidRPr="00E0187F">
        <w:rPr>
          <w:noProof/>
        </w:rPr>
        <w:t xml:space="preserve"> s osnove </w:t>
      </w:r>
      <w:r w:rsidR="00454AB7" w:rsidRPr="00E0187F">
        <w:t>Specifikacija potraživanja, izvod iz poslovnih knjiga</w:t>
      </w:r>
      <w:r w:rsidR="00570D47">
        <w:t xml:space="preserve"> odnosno rješenje o odobravanju sklapanja predstečajne nagodbe</w:t>
      </w:r>
      <w:r w:rsidR="00454AB7" w:rsidRPr="00E0187F">
        <w:t xml:space="preserve"> </w:t>
      </w:r>
      <w:r w:rsidRPr="00E0187F">
        <w:t xml:space="preserve">uz obrazloženje </w:t>
      </w:r>
      <w:r w:rsidR="00454AB7" w:rsidRPr="00E0187F">
        <w:t>kako je u tom dijelu tražbina podmirena</w:t>
      </w:r>
      <w:r w:rsidRPr="00E0187F">
        <w:rPr>
          <w:noProof/>
        </w:rPr>
        <w:t xml:space="preserve">. </w:t>
      </w:r>
    </w:p>
    <w:p w:rsidRDefault="00570D47" w:rsidP="00570D47" w:rsidR="00570D47" w:rsidRPr="00E0187F">
      <w:pPr>
        <w:jc w:val="both"/>
      </w:pPr>
      <w:r w:rsidRPr="00E0187F">
        <w:tab/>
      </w:r>
      <w:r w:rsidRPr="00E0187F">
        <w:tab/>
        <w:t xml:space="preserve">Valjalo je stoga stečajnog upravitelja na temelju članka 266. stavak 4.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454AB7" w:rsidRPr="00E0187F">
        <w:t xml:space="preserve">NOVA EXPORT 34710 Gorizia, Via Mons. L. Faidutti 21, ITALIJA, OIB: 02228637460 </w:t>
      </w:r>
      <w:r w:rsidRPr="00E0187F">
        <w:t xml:space="preserve">u iznosu od </w:t>
      </w:r>
      <w:r w:rsidR="00454AB7" w:rsidRPr="00E0187F">
        <w:t xml:space="preserve">17.806,43 </w:t>
      </w:r>
      <w:r w:rsidRPr="00E0187F">
        <w:t>kn</w:t>
      </w:r>
      <w:r w:rsidRPr="00E0187F">
        <w:rPr>
          <w:noProof/>
        </w:rPr>
        <w:t xml:space="preserve"> s osnove </w:t>
      </w:r>
      <w:r w:rsidR="00454AB7" w:rsidRPr="00E0187F">
        <w:t xml:space="preserve">Rješenje o ovrsi, sudska nagodba, računi </w:t>
      </w:r>
      <w:r w:rsidRPr="00E0187F">
        <w:t xml:space="preserve">uz obrazloženje </w:t>
      </w:r>
      <w:r w:rsidR="00454AB7" w:rsidRPr="00E0187F">
        <w:t>kako je taj iznos plaćen</w:t>
      </w:r>
      <w:r w:rsidRPr="00E0187F">
        <w:rPr>
          <w:noProof/>
        </w:rPr>
        <w:t xml:space="preserve">. </w:t>
      </w:r>
    </w:p>
    <w:p w:rsidRDefault="00454AB7" w:rsidP="00454AB7" w:rsidR="00454AB7" w:rsidRPr="00E0187F">
      <w:pPr>
        <w:jc w:val="both"/>
      </w:pPr>
      <w:r w:rsidRPr="00E0187F">
        <w:tab/>
      </w:r>
      <w:r w:rsidRPr="00E0187F">
        <w:tab/>
        <w:t xml:space="preserve">Valjalo je stoga stečajnog upravitelja na temelju članka 266. stavak 4.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lastRenderedPageBreak/>
        <w:tab/>
      </w:r>
      <w:r w:rsidRPr="00E0187F">
        <w:tab/>
        <w:t xml:space="preserve">Stečajni upravitelj je osporio tražbinu drugog višeg isplatnog reda stečajnog vjerovnika </w:t>
      </w:r>
      <w:r w:rsidR="002C1336" w:rsidRPr="00E0187F">
        <w:t xml:space="preserve">DAIHEN VARSTROJ d.d. Lendava, Industrijska ulica 4, OIB: 5418992000 </w:t>
      </w:r>
      <w:r w:rsidRPr="00E0187F">
        <w:t xml:space="preserve">u iznosu od </w:t>
      </w:r>
      <w:r w:rsidR="002C1336" w:rsidRPr="00E0187F">
        <w:t xml:space="preserve">5.639,64 </w:t>
      </w:r>
      <w:r w:rsidRPr="00E0187F">
        <w:t>kn</w:t>
      </w:r>
      <w:r w:rsidRPr="00E0187F">
        <w:rPr>
          <w:noProof/>
        </w:rPr>
        <w:t xml:space="preserve"> s osnove </w:t>
      </w:r>
      <w:r w:rsidR="002C1336" w:rsidRPr="00E0187F">
        <w:t xml:space="preserve">računa, dostavnica </w:t>
      </w:r>
      <w:r w:rsidRPr="00E0187F">
        <w:t xml:space="preserve">uz obrazloženje </w:t>
      </w:r>
      <w:r w:rsidR="002C1336" w:rsidRPr="00E0187F">
        <w:t>kako je u tom dijelu plaćena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2C1336" w:rsidRPr="00E0187F">
        <w:t xml:space="preserve">INA-INDUSTRIJA NAFTE, d.d. Zagreb, Avenija V. Holjevca 10, OIB: 27759560625 </w:t>
      </w:r>
      <w:r w:rsidRPr="00E0187F">
        <w:t xml:space="preserve">u iznosu od </w:t>
      </w:r>
      <w:r w:rsidR="002C1336" w:rsidRPr="00E0187F">
        <w:t xml:space="preserve">195,00 </w:t>
      </w:r>
      <w:r w:rsidRPr="00E0187F">
        <w:t>kn</w:t>
      </w:r>
      <w:r w:rsidRPr="00E0187F">
        <w:rPr>
          <w:noProof/>
        </w:rPr>
        <w:t xml:space="preserve"> s osnove </w:t>
      </w:r>
      <w:r w:rsidR="002C1336" w:rsidRPr="00E0187F">
        <w:t xml:space="preserve">Izvoda otvorenih stavki, računa, obračuna kamata  </w:t>
      </w:r>
      <w:r w:rsidRPr="00E0187F">
        <w:t xml:space="preserve">uz obrazloženje </w:t>
      </w:r>
      <w:r w:rsidR="002C1336" w:rsidRPr="00E0187F">
        <w:t>kako je u tom dijelu plaćena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2C1336" w:rsidRPr="00E0187F">
        <w:t xml:space="preserve">PRIJEVOZNIČKI OBRT, ''M G'', GOJKO MANOJLOVIĆ, DELNICE, LUČICE-OGRAJA GORNJA 1, OIB: 04364279865 </w:t>
      </w:r>
      <w:r w:rsidRPr="00E0187F">
        <w:t xml:space="preserve">u iznosu od </w:t>
      </w:r>
      <w:r w:rsidR="002C1336" w:rsidRPr="00E0187F">
        <w:t xml:space="preserve">6.249,58 </w:t>
      </w:r>
      <w:r w:rsidRPr="00E0187F">
        <w:t>kn</w:t>
      </w:r>
      <w:r w:rsidRPr="00E0187F">
        <w:rPr>
          <w:noProof/>
        </w:rPr>
        <w:t xml:space="preserve"> s osnove </w:t>
      </w:r>
      <w:r w:rsidR="00E0187F" w:rsidRPr="00E0187F">
        <w:t>Izvod otvorenih stavaka</w:t>
      </w:r>
      <w:r w:rsidR="002F3DAF" w:rsidRPr="00E0187F">
        <w:t xml:space="preserve"> </w:t>
      </w:r>
      <w:r w:rsidR="00570D47">
        <w:t>odnosno rješenje o odobravanju sklapanje predstečajne nagodbe</w:t>
      </w:r>
      <w:r w:rsidRPr="00E0187F">
        <w:t xml:space="preserve"> uz obrazloženje </w:t>
      </w:r>
      <w:r w:rsidR="00E0187F" w:rsidRPr="00E0187F">
        <w:t>kako je u tom dijelu podmirena</w:t>
      </w:r>
      <w:r w:rsidRPr="00E0187F">
        <w:rPr>
          <w:noProof/>
        </w:rPr>
        <w:t xml:space="preserve">. </w:t>
      </w:r>
    </w:p>
    <w:p w:rsidRDefault="00570D47" w:rsidP="00570D47" w:rsidR="00570D47" w:rsidRPr="00E0187F">
      <w:pPr>
        <w:jc w:val="both"/>
      </w:pPr>
      <w:r w:rsidRPr="00E0187F">
        <w:tab/>
      </w:r>
      <w:r w:rsidRPr="00E0187F">
        <w:tab/>
        <w:t xml:space="preserve">Valjalo je stoga stečajnog upravitelja na temelju članka 266. stavak 4. Stečajnog zakona uputiti na pokretanje parnice radi utvrđivanja osporene tražbine. </w:t>
      </w:r>
    </w:p>
    <w:p w:rsidRDefault="00B671BA" w:rsidP="00B671BA" w:rsidR="00B671BA" w:rsidRPr="00E0187F">
      <w:pPr>
        <w:jc w:val="both"/>
      </w:pP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Stečajni upravitelj je osporio tražbinu drugog višeg isplatnog reda stečajnog vjerovnika </w:t>
      </w:r>
      <w:r w:rsidR="00E0187F" w:rsidRPr="00E0187F">
        <w:t xml:space="preserve">TOKARSKI OBRT ''ZRILIĆ'', MARIO ZRILIĆ, DELNICE, LUČICE- PRESIČKI PUT 17, OIB: 41293225147 </w:t>
      </w:r>
      <w:r w:rsidRPr="00E0187F">
        <w:t xml:space="preserve">u iznosu od </w:t>
      </w:r>
      <w:r w:rsidR="00E0187F" w:rsidRPr="00E0187F">
        <w:t xml:space="preserve">1.421,39 </w:t>
      </w:r>
      <w:r w:rsidRPr="00E0187F">
        <w:t>kn</w:t>
      </w:r>
      <w:r w:rsidRPr="00E0187F">
        <w:rPr>
          <w:noProof/>
        </w:rPr>
        <w:t xml:space="preserve"> s osnove </w:t>
      </w:r>
      <w:r w:rsidR="00E0187F" w:rsidRPr="00E0187F">
        <w:t>Izvod otvorenih stavaka</w:t>
      </w:r>
      <w:r w:rsidR="00570D47">
        <w:t xml:space="preserve"> odnosno rješenje o odobravanju sklapanje predstečajne nagodbe</w:t>
      </w:r>
      <w:r w:rsidR="00E0187F" w:rsidRPr="00E0187F">
        <w:t xml:space="preserve">  </w:t>
      </w:r>
      <w:r w:rsidRPr="00E0187F">
        <w:t xml:space="preserve">uz obrazloženje </w:t>
      </w:r>
      <w:r w:rsidR="00E0187F" w:rsidRPr="00E0187F">
        <w:t>kako je u tom dijelu podmirena</w:t>
      </w:r>
      <w:r w:rsidRPr="00E0187F">
        <w:rPr>
          <w:noProof/>
        </w:rPr>
        <w:t xml:space="preserve">. </w:t>
      </w:r>
    </w:p>
    <w:p w:rsidRDefault="00B671BA" w:rsidP="00B671BA" w:rsidR="00B671BA" w:rsidRPr="00E0187F">
      <w:pPr>
        <w:jc w:val="both"/>
      </w:pPr>
      <w:r w:rsidRPr="00E0187F">
        <w:tab/>
      </w:r>
      <w:r w:rsidRPr="00E0187F">
        <w:tab/>
        <w:t xml:space="preserve">Valjalo je stoga </w:t>
      </w:r>
      <w:r w:rsidR="002F3DAF" w:rsidRPr="00E0187F">
        <w:t>stečajnog upravitelja</w:t>
      </w:r>
      <w:r w:rsidRPr="00E0187F">
        <w:t xml:space="preserve"> na temelju članka 266. stavak </w:t>
      </w:r>
      <w:r w:rsidR="002F3DAF" w:rsidRPr="00E0187F">
        <w:t>4</w:t>
      </w:r>
      <w:r w:rsidRPr="00E0187F">
        <w:t xml:space="preserve">. Stečajnog zakona uputiti na pokretanje parnice radi utvrđivanja osporene tražbine. </w:t>
      </w:r>
    </w:p>
    <w:p w:rsidRDefault="00B671BA" w:rsidP="00583442" w:rsidR="00B671BA" w:rsidRPr="00E0187F">
      <w:pPr>
        <w:jc w:val="both"/>
      </w:pPr>
    </w:p>
    <w:p w:rsidRDefault="009B2BD6" w:rsidP="00F33405" w:rsidR="00F33405" w:rsidRPr="00E0187F">
      <w:pPr>
        <w:jc w:val="center"/>
      </w:pPr>
      <w:r w:rsidRPr="00E0187F">
        <w:t>Rijeka</w:t>
      </w:r>
      <w:r w:rsidR="00F33405" w:rsidRPr="00E0187F">
        <w:t>,</w:t>
      </w:r>
      <w:r w:rsidR="004D5C4D" w:rsidRPr="00E0187F">
        <w:t xml:space="preserve"> </w:t>
      </w:r>
      <w:r w:rsidR="00E0187F" w:rsidRPr="00E0187F">
        <w:t>3. studenoga</w:t>
      </w:r>
      <w:r w:rsidR="002F3DAF" w:rsidRPr="00E0187F">
        <w:t xml:space="preserve"> 2017</w:t>
      </w:r>
      <w:r w:rsidR="00F33405" w:rsidRPr="00E0187F">
        <w:t xml:space="preserve">. </w:t>
      </w:r>
    </w:p>
    <w:p w:rsidRDefault="009B2BD6" w:rsidP="00F33405" w:rsidR="009B2BD6" w:rsidRPr="00E0187F">
      <w:pPr>
        <w:jc w:val="center"/>
      </w:pPr>
    </w:p>
    <w:p w:rsidRDefault="002507D5" w:rsidP="0095015C" w:rsidR="002507D5" w:rsidRPr="00E0187F">
      <w:pPr>
        <w:jc w:val="both"/>
      </w:pP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  <w:t xml:space="preserve">                Sudac</w:t>
      </w:r>
    </w:p>
    <w:p w:rsidRDefault="002507D5" w:rsidP="0095015C" w:rsidR="002507D5" w:rsidRPr="00E0187F">
      <w:pPr>
        <w:jc w:val="both"/>
      </w:pP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</w:r>
      <w:r w:rsidRPr="00E0187F">
        <w:tab/>
        <w:t xml:space="preserve">          Vera Jelenović</w:t>
      </w:r>
    </w:p>
    <w:p w:rsidRDefault="009B2BD6" w:rsidP="00F33405" w:rsidR="009B2BD6" w:rsidRPr="00E0187F">
      <w:pPr>
        <w:jc w:val="center"/>
      </w:pPr>
    </w:p>
    <w:p w:rsidRDefault="00F33405" w:rsidP="00F33405" w:rsidR="00F33405" w:rsidRPr="00E0187F">
      <w:pPr>
        <w:jc w:val="both"/>
      </w:pPr>
      <w:r w:rsidRPr="00E0187F">
        <w:t>UPUTA O PRAVNOM LIJEKU:</w:t>
      </w:r>
    </w:p>
    <w:p w:rsidRDefault="00F33405" w:rsidP="00852B17" w:rsidR="00852B17" w:rsidRPr="00E0187F">
      <w:pPr>
        <w:jc w:val="both"/>
      </w:pPr>
      <w:r w:rsidRPr="00E0187F">
        <w:tab/>
        <w:t>Protiv  ovog  rješenja pravo na žalbu ima stečajni upravitelj i svaki vjerovnik u dijelu koji se tiče njegove prijavljene tražbine i tražbine  koju je osporio (</w:t>
      </w:r>
      <w:r w:rsidR="0072227A" w:rsidRPr="00E0187F">
        <w:t xml:space="preserve">članak 11. i </w:t>
      </w:r>
      <w:r w:rsidRPr="00E0187F">
        <w:t xml:space="preserve">177. stavak 4. i 5. Stečajnog zakona). Rok za žalbu iznosi 8 dana od dana dostave rješenja. </w:t>
      </w:r>
      <w:r w:rsidR="00AE1B00" w:rsidRPr="00E0187F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E0187F">
        <w:t xml:space="preserve">Žalba se podnosi ovom sudu u tri primjerka, a o žalbi odlučuje Visoki trgovački sud  Republike  Hrvatske. </w:t>
      </w:r>
      <w:r w:rsidR="00852B17" w:rsidRPr="00E0187F">
        <w:t>Žalba ne utječe na rok ostavljen strankama da pokrenu parnicu.</w:t>
      </w:r>
    </w:p>
    <w:p w:rsidRDefault="002F3DAF" w:rsidP="00852B17" w:rsidR="002F3DAF" w:rsidRPr="00E0187F">
      <w:pPr>
        <w:jc w:val="both"/>
      </w:pPr>
      <w:r w:rsidRPr="00E0187F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E0187F">
        <w:t xml:space="preserve"> (čl. 267. st. 1. Stečajnog zakona)</w:t>
      </w:r>
      <w:r w:rsidRPr="00E0187F">
        <w:t>.</w:t>
      </w:r>
      <w:r w:rsidR="00121F52" w:rsidRPr="00E0187F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E0187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208" w:rsidR="00771208">
      <w:r>
        <w:separator/>
      </w:r>
    </w:p>
  </w:endnote>
  <w:endnote w:id="0" w:type="continuationSeparator">
    <w:p w:rsidRDefault="00771208" w:rsidR="00771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3FD" w:rsidR="000A13F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13FD" w:rsidR="000A13F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3FD" w:rsidR="000A13F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B7D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0A13FD" w:rsidR="000A13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208" w:rsidR="00771208">
      <w:r>
        <w:separator/>
      </w:r>
    </w:p>
  </w:footnote>
  <w:footnote w:id="0" w:type="continuationSeparator">
    <w:p w:rsidRDefault="00771208" w:rsidR="00771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13FD" w:rsidP="008E57E2" w:rsidR="000A13FD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>
      <w:rPr>
        <w:bCs/>
      </w:rPr>
      <w:t>1109/2016</w:t>
    </w:r>
    <w:r w:rsidR="0072745A">
      <w:rPr>
        <w:bCs/>
      </w:rPr>
      <w:t>-36</w:t>
    </w:r>
  </w:p>
  <w:p w:rsidRDefault="000A13FD" w:rsidP="008E57E2" w:rsidR="000A13FD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E5B64CC"/>
    <w:multiLevelType w:val="hybridMultilevel"/>
    <w:tmpl w:val="70E46860"/>
    <w:lvl w:tplc="2E525404" w:ilvl="0">
      <w:start w:val="33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75307A"/>
    <w:multiLevelType w:val="hybridMultilevel"/>
    <w:tmpl w:val="B074E496"/>
    <w:lvl w:tplc="1D2ED77E" w:ilvl="0">
      <w:start w:val="3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B2B78DC"/>
    <w:multiLevelType w:val="hybridMultilevel"/>
    <w:tmpl w:val="9C62F37A"/>
    <w:lvl w:tplc="83F241BE" w:ilvl="0">
      <w:start w:val="28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45759C1"/>
    <w:multiLevelType w:val="hybridMultilevel"/>
    <w:tmpl w:val="A57E6C82"/>
    <w:lvl w:tplc="8174C73A" w:ilvl="0">
      <w:start w:val="3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73001A7"/>
    <w:multiLevelType w:val="hybridMultilevel"/>
    <w:tmpl w:val="BBC6257A"/>
    <w:lvl w:tplc="47A0521E" w:ilvl="0">
      <w:start w:val="28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0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1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2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3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10"/>
  </w:num>
  <w:num w:numId="8">
    <w:abstractNumId w:val="12"/>
  </w:num>
  <w:num w:numId="9">
    <w:abstractNumId w:val="0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0B7D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13FD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7B0"/>
    <w:rsid w:val="001E6FF8"/>
    <w:rsid w:val="001E77BD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1336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806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11CF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4AB7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0D47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97E63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233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50E0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45A"/>
    <w:rsid w:val="00727E87"/>
    <w:rsid w:val="007322E3"/>
    <w:rsid w:val="007329D3"/>
    <w:rsid w:val="00734733"/>
    <w:rsid w:val="007374B6"/>
    <w:rsid w:val="00740B19"/>
    <w:rsid w:val="00741476"/>
    <w:rsid w:val="00742148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120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54C"/>
    <w:rsid w:val="0088464F"/>
    <w:rsid w:val="00884B4A"/>
    <w:rsid w:val="00886570"/>
    <w:rsid w:val="00886861"/>
    <w:rsid w:val="0089452A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E8B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4CC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0770"/>
    <w:rsid w:val="00DC143B"/>
    <w:rsid w:val="00DC4FB1"/>
    <w:rsid w:val="00DC59E9"/>
    <w:rsid w:val="00DC73CF"/>
    <w:rsid w:val="00DD05A6"/>
    <w:rsid w:val="00DD299E"/>
    <w:rsid w:val="00DD50DF"/>
    <w:rsid w:val="00DE017E"/>
    <w:rsid w:val="00DE0A71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187F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667A9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87487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2DEA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0B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0B7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0B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0B7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9</properties:Pages>
  <properties:Words>3782</properties:Words>
  <properties:Characters>22297</properties:Characters>
  <properties:Lines>445</properties:Lines>
  <properties:Paragraphs>214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29219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2017-11-03T13:42:00Z</dcterms:created>
  <dc:creator>korlevicd</dc:creator>
  <cp:lastModifiedBy>Danijela Fumić</cp:lastModifiedBy>
  <cp:lastPrinted>2017-11-03T13:42:00Z</cp:lastPrinted>
  <dcterms:modified xmlns:xsi="http://www.w3.org/2001/XMLSchema-instance" xsi:type="dcterms:W3CDTF">2017-11-03T13:43:00Z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9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