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3b4a" w14:paraId="cc03b4a" w:rsidRDefault="00B508CD" w:rsidP="00910611" w:rsidR="00B508C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8CD" w:rsidP="00910611" w:rsidR="00B508CD">
      <w:r>
        <w:rPr>
          <w:rFonts w:eastAsia="MS Mincho"/>
          <w:szCs w:val="24"/>
        </w:rPr>
        <w:t>REPUBLIKA HRVATSKA</w:t>
      </w:r>
    </w:p>
    <w:p w:rsidRDefault="00B508CD" w:rsidP="00910611" w:rsidR="00B508CD">
      <w:r>
        <w:rPr>
          <w:rFonts w:eastAsia="MS Mincho"/>
          <w:szCs w:val="24"/>
        </w:rPr>
        <w:t>TRGOVAČKI SUD U RIJECI</w:t>
      </w:r>
    </w:p>
    <w:p w:rsidRDefault="00B508CD" w:rsidR="00B508C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9C7B70" w:rsidRPr="009C7B70">
        <w:rPr>
          <w:sz w:val="24"/>
          <w:szCs w:val="24"/>
        </w:rPr>
        <w:t>DENTALIS društvo s ograničenom odgovornošću za djelatnost zubotehničkog laboratorija Rijeka (Grad Rijeka), Zametska 4</w:t>
      </w:r>
      <w:r w:rsidRPr="009C7B70">
        <w:rPr>
          <w:sz w:val="24"/>
          <w:szCs w:val="24"/>
        </w:rPr>
        <w:t xml:space="preserve">, </w:t>
      </w:r>
      <w:r w:rsidRPr="009C7B70">
        <w:rPr>
          <w:bCs/>
          <w:sz w:val="24"/>
          <w:szCs w:val="24"/>
        </w:rPr>
        <w:t>MBS:</w:t>
      </w:r>
      <w:r w:rsidR="00353789" w:rsidRPr="009C7B70">
        <w:rPr>
          <w:bCs/>
          <w:sz w:val="24"/>
          <w:szCs w:val="24"/>
        </w:rPr>
        <w:t xml:space="preserve"> </w:t>
      </w:r>
      <w:r w:rsidR="009C7B70" w:rsidRPr="009C7B70">
        <w:rPr>
          <w:sz w:val="24"/>
          <w:szCs w:val="24"/>
        </w:rPr>
        <w:t>040257992</w:t>
      </w:r>
      <w:r w:rsidR="00572187" w:rsidRPr="009C7B70">
        <w:rPr>
          <w:sz w:val="24"/>
          <w:szCs w:val="24"/>
        </w:rPr>
        <w:t>, OIB:</w:t>
      </w:r>
      <w:r w:rsidR="00B96F54" w:rsidRPr="009C7B70">
        <w:rPr>
          <w:sz w:val="24"/>
          <w:szCs w:val="24"/>
        </w:rPr>
        <w:t xml:space="preserve"> </w:t>
      </w:r>
      <w:r w:rsidR="009C7B70" w:rsidRPr="009C7B70">
        <w:rPr>
          <w:sz w:val="24"/>
          <w:szCs w:val="24"/>
        </w:rPr>
        <w:t>63977287182</w:t>
      </w:r>
      <w:r w:rsidRPr="00BF318E">
        <w:rPr>
          <w:sz w:val="24"/>
          <w:szCs w:val="24"/>
        </w:rPr>
        <w:t xml:space="preserve">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9C7B70" w:rsidRPr="009C7B70">
        <w:rPr>
          <w:sz w:val="24"/>
          <w:szCs w:val="24"/>
        </w:rPr>
        <w:t xml:space="preserve">DENTALIS društvo s ograničenom odgovornošću za djelatnost zubotehničkog laboratorija Rijeka (Grad Rijeka), Zametska 4, </w:t>
      </w:r>
      <w:r w:rsidR="009C7B70" w:rsidRPr="009C7B70">
        <w:rPr>
          <w:bCs/>
          <w:sz w:val="24"/>
          <w:szCs w:val="24"/>
        </w:rPr>
        <w:t xml:space="preserve">MBS: </w:t>
      </w:r>
      <w:r w:rsidR="009C7B70" w:rsidRPr="009C7B70">
        <w:rPr>
          <w:sz w:val="24"/>
          <w:szCs w:val="24"/>
        </w:rPr>
        <w:t>040257992, OIB: 63977287182</w:t>
      </w:r>
      <w:r w:rsidR="009C7B70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9C7B70" w:rsidRPr="009C7B70">
        <w:rPr>
          <w:sz w:val="24"/>
          <w:szCs w:val="24"/>
        </w:rPr>
        <w:t xml:space="preserve">DENTALIS društvo s ograničenom odgovornošću za djelatnost zubotehničkog laboratorija Rijeka (Grad Rijeka), Zametska 4, </w:t>
      </w:r>
      <w:r w:rsidR="009C7B70" w:rsidRPr="009C7B70">
        <w:rPr>
          <w:bCs/>
          <w:sz w:val="24"/>
          <w:szCs w:val="24"/>
        </w:rPr>
        <w:t xml:space="preserve">MBS: </w:t>
      </w:r>
      <w:r w:rsidR="009C7B70" w:rsidRPr="009C7B70">
        <w:rPr>
          <w:sz w:val="24"/>
          <w:szCs w:val="24"/>
        </w:rPr>
        <w:t>040257992, OIB: 63977287182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18011E" w:rsidP="00C31925" w:rsidR="0018011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F7B" w:rsidP="00C31925" w:rsidR="00730F7B">
      <w:r>
        <w:separator/>
      </w:r>
    </w:p>
  </w:endnote>
  <w:endnote w:id="0" w:type="continuationSeparator">
    <w:p w:rsidRDefault="00730F7B" w:rsidP="00C31925" w:rsidR="00730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8CD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F7B" w:rsidP="00C31925" w:rsidR="00730F7B">
      <w:r>
        <w:separator/>
      </w:r>
    </w:p>
  </w:footnote>
  <w:footnote w:id="0" w:type="continuationSeparator">
    <w:p w:rsidRDefault="00730F7B" w:rsidP="00C31925" w:rsidR="00730F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</w:t>
    </w:r>
    <w:r w:rsidR="004B67A7">
      <w:rPr>
        <w:sz w:val="24"/>
        <w:szCs w:val="24"/>
      </w:rPr>
      <w:t>1</w:t>
    </w:r>
    <w:r w:rsidR="00BC1EC2">
      <w:rPr>
        <w:sz w:val="24"/>
        <w:szCs w:val="24"/>
      </w:rPr>
      <w:t>5</w:t>
    </w:r>
    <w:r w:rsidR="009C7B70">
      <w:rPr>
        <w:sz w:val="24"/>
        <w:szCs w:val="24"/>
      </w:rPr>
      <w:t>7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09697C"/>
    <w:rsid w:val="001213BF"/>
    <w:rsid w:val="0018011E"/>
    <w:rsid w:val="0019678A"/>
    <w:rsid w:val="002708CB"/>
    <w:rsid w:val="00353789"/>
    <w:rsid w:val="004B67A7"/>
    <w:rsid w:val="004F6C16"/>
    <w:rsid w:val="00572187"/>
    <w:rsid w:val="00590F41"/>
    <w:rsid w:val="005A585E"/>
    <w:rsid w:val="005B58F3"/>
    <w:rsid w:val="00730F7B"/>
    <w:rsid w:val="00732C1D"/>
    <w:rsid w:val="007E5E0F"/>
    <w:rsid w:val="00822331"/>
    <w:rsid w:val="00887E20"/>
    <w:rsid w:val="00942A0F"/>
    <w:rsid w:val="009C7B70"/>
    <w:rsid w:val="009D2A8B"/>
    <w:rsid w:val="00A0470C"/>
    <w:rsid w:val="00AC139C"/>
    <w:rsid w:val="00AD4A45"/>
    <w:rsid w:val="00B508CD"/>
    <w:rsid w:val="00B96F54"/>
    <w:rsid w:val="00BA3EB5"/>
    <w:rsid w:val="00BC1EC2"/>
    <w:rsid w:val="00C0137A"/>
    <w:rsid w:val="00C26FA6"/>
    <w:rsid w:val="00C31925"/>
    <w:rsid w:val="00CE6D70"/>
    <w:rsid w:val="00DC44A5"/>
    <w:rsid w:val="00E163E5"/>
    <w:rsid w:val="00E208BC"/>
    <w:rsid w:val="00E518D1"/>
    <w:rsid w:val="00E91A38"/>
    <w:rsid w:val="00EB6E2C"/>
    <w:rsid w:val="00F4254B"/>
    <w:rsid w:val="00F87F55"/>
    <w:rsid w:val="00FB6398"/>
    <w:rsid w:val="00FC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0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8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8C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8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8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0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8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8C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8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8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95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3909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38776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406415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759887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44617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839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80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960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989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1746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64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0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249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1549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42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92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264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627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91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993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764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934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60949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3346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6533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871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34395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266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1383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166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081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21028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5470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78785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84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1811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251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9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821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69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02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010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9053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8937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5325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813102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78234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43024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090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87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014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262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1173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9498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987080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89500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9909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7006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3654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9104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0940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1677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5204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8189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543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59474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4156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0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04577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6463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4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4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46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774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777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5700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325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4116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9618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654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0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98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48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568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87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0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6257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26607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3673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7865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37835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3096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45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739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8505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7600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88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6182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5542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16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32068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31520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3201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4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64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59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705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525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30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743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3962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6230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04359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7135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434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17064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1288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4660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088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82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396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7651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435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06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9273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45158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1089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7461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337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3450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0218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80064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32833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90148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5192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61063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9997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6512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30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559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4989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2626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9650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8376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4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7667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2046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4941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8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3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77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674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256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40713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52914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597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4983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75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828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228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33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7803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673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9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343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48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6803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42896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05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394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42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0688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914194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49488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05295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66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61103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2845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014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82282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8338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399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688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8506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3606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28638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86023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36433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127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901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283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8092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586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3169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0338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8321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92950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977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0310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92060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8917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8116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340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3440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8483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86070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43433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05291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1229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04576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5364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4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4564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3999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686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6811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4505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2052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71755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16973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860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185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9893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940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5769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0528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286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5706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343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83272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5259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667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3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53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753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4506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871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70782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9756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050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9271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0332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75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88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708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5452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19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7101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71015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1841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28740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65933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5922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5383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4369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2120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0763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0231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7124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02780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64316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67681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7225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57190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376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135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3479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4324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47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4066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78022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73994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9066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26296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90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121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582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874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5551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6424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26268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4080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9840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783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6328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32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317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6432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3816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9159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78905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45970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2644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538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4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3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486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453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27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41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43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182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8326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03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4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9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23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3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099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0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St-1157/2015</izvorni_sadrzaj>
    <derivirana_varijabla naziv="DomainObject.Predmet.OznakaBroj_1">St-1157/2015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DENTALIS d.o.o.</izvorni_sadrzaj>
    <derivirana_varijabla naziv="DomainObject.Predmet.ProtustrankaFormated_1">  DENTALIS d.o.o.</derivirana_varijabla>
  </DomainObject.Predmet.ProtustrankaFormated>
  <DomainObject.Predmet.ProtustrankaFormatedOIB>
    <izvorni_sadrzaj>  DENTALIS d.o.o., OIB 63977287182</izvorni_sadrzaj>
    <derivirana_varijabla naziv="DomainObject.Predmet.ProtustrankaFormatedOIB_1">  DENTALIS d.o.o., OIB 63977287182</derivirana_varijabla>
  </DomainObject.Predmet.ProtustrankaFormatedOIB>
  <DomainObject.Predmet.ProtustrankaFormatedWithAdress>
    <izvorni_sadrzaj> DENTALIS d.o.o., Zametska 4, 51000 Rijeka</izvorni_sadrzaj>
    <derivirana_varijabla naziv="DomainObject.Predmet.ProtustrankaFormatedWithAdress_1"> DENTALIS d.o.o., Zametska 4, 51000 Rijeka</derivirana_varijabla>
  </DomainObject.Predmet.ProtustrankaFormatedWithAdress>
  <DomainObject.Predmet.ProtustrankaFormatedWithAdressOIB>
    <izvorni_sadrzaj> DENTALIS d.o.o., OIB 63977287182, Zametska 4, 51000 Rijeka</izvorni_sadrzaj>
    <derivirana_varijabla naziv="DomainObject.Predmet.ProtustrankaFormatedWithAdressOIB_1"> DENTALIS d.o.o., OIB 63977287182, Zametska 4, 51000 Rijeka</derivirana_varijabla>
  </DomainObject.Predmet.ProtustrankaFormatedWithAdressOIB>
  <DomainObject.Predmet.ProtustrankaWithAdress>
    <izvorni_sadrzaj>DENTALIS d.o.o. Zametska 4, 51000 Rijeka</izvorni_sadrzaj>
    <derivirana_varijabla naziv="DomainObject.Predmet.ProtustrankaWithAdress_1">DENTALIS d.o.o. Zametska 4, 51000 Rijeka</derivirana_varijabla>
  </DomainObject.Predmet.ProtustrankaWithAdress>
  <DomainObject.Predmet.ProtustrankaWithAdressOIB>
    <izvorni_sadrzaj>DENTALIS d.o.o., OIB 63977287182, Zametska 4, 51000 Rijeka</izvorni_sadrzaj>
    <derivirana_varijabla naziv="DomainObject.Predmet.ProtustrankaWithAdressOIB_1">DENTALIS d.o.o., OIB 63977287182, Zametska 4, 51000 Rijeka</derivirana_varijabla>
  </DomainObject.Predmet.ProtustrankaWithAdressOIB>
  <DomainObject.Predmet.ProtustrankaNazivFormated>
    <izvorni_sadrzaj>DENTALIS d.o.o.</izvorni_sadrzaj>
    <derivirana_varijabla naziv="DomainObject.Predmet.ProtustrankaNazivFormated_1">DENTALIS d.o.o.</derivirana_varijabla>
  </DomainObject.Predmet.ProtustrankaNazivFormated>
  <DomainObject.Predmet.ProtustrankaNazivFormatedOIB>
    <izvorni_sadrzaj>DENTALIS d.o.o., OIB 63977287182</izvorni_sadrzaj>
    <derivirana_varijabla naziv="DomainObject.Predmet.ProtustrankaNazivFormatedOIB_1">DENTALIS d.o.o., OIB 63977287182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DENTALIS d.o.o.</item>
    </izvorni_sadrzaj>
    <derivirana_varijabla naziv="DomainObject.Predmet.ProtuStrankaListFormated_1">
      <item>DENTALIS d.o.o.</item>
    </derivirana_varijabla>
  </DomainObject.Predmet.ProtuStrankaListFormated>
  <DomainObject.Predmet.ProtuStrankaListFormatedOIB>
    <izvorni_sadrzaj>
      <item>DENTALIS d.o.o., OIB 63977287182</item>
    </izvorni_sadrzaj>
    <derivirana_varijabla naziv="DomainObject.Predmet.ProtuStrankaListFormatedOIB_1">
      <item>DENTALIS d.o.o., OIB 63977287182</item>
    </derivirana_varijabla>
  </DomainObject.Predmet.ProtuStrankaListFormatedOIB>
  <DomainObject.Predmet.ProtuStrankaListFormatedWithAdress>
    <izvorni_sadrzaj>
      <item>DENTALIS d.o.o., Zametska 4, 51000 Rijeka</item>
    </izvorni_sadrzaj>
    <derivirana_varijabla naziv="DomainObject.Predmet.ProtuStrankaListFormatedWithAdress_1">
      <item>DENTALIS d.o.o., Zametska 4, 51000 Rijeka</item>
    </derivirana_varijabla>
  </DomainObject.Predmet.ProtuStrankaListFormatedWithAdress>
  <DomainObject.Predmet.ProtuStrankaListFormatedWithAdressOIB>
    <izvorni_sadrzaj>
      <item>DENTALIS d.o.o., OIB 63977287182, Zametska 4, 51000 Rijeka</item>
    </izvorni_sadrzaj>
    <derivirana_varijabla naziv="DomainObject.Predmet.ProtuStrankaListFormatedWithAdressOIB_1">
      <item>DENTALIS d.o.o., OIB 63977287182, Zametska 4, 51000 Rijeka</item>
    </derivirana_varijabla>
  </DomainObject.Predmet.ProtuStrankaListFormatedWithAdressOIB>
  <DomainObject.Predmet.ProtuStrankaListNazivFormated>
    <izvorni_sadrzaj>
      <item>DENTALIS d.o.o.</item>
    </izvorni_sadrzaj>
    <derivirana_varijabla naziv="DomainObject.Predmet.ProtuStrankaListNazivFormated_1">
      <item>DENTALIS d.o.o.</item>
    </derivirana_varijabla>
  </DomainObject.Predmet.ProtuStrankaListNazivFormated>
  <DomainObject.Predmet.ProtuStrankaListNazivFormatedOIB>
    <izvorni_sadrzaj>
      <item>DENTALIS d.o.o., OIB 63977287182</item>
    </izvorni_sadrzaj>
    <derivirana_varijabla naziv="DomainObject.Predmet.ProtuStrankaListNazivFormatedOIB_1">
      <item>DENTALIS d.o.o., OIB 63977287182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DENTALIS d.o.o.</izvorni_sadrzaj>
    <derivirana_varijabla naziv="DomainObject.Predmet.ProtustrankaIDrugi_1">DENTALIS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DENTALIS d.o.o., OIB 63977287182, Zametska 4, 51000 Rijeka</izvorni_sadrzaj>
    <derivirana_varijabla naziv="DomainObject.Predmet.ProtustrankaIDrugiAdressOIB_1">DENTALIS d.o.o., OIB 63977287182, Zametska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DENTALIS d.o.o.</item>
    </izvorni_sadrzaj>
    <derivirana_varijabla naziv="DomainObject.Predmet.SudioniciListNaziv_1">
      <item>FINA  Rijeka</item>
      <item>DENTALIS d.o.o.</item>
    </derivirana_varijabla>
  </DomainObject.Predmet.SudioniciListNaziv>
  <DomainObject.Predmet.SudioniciListAdressOIB>
    <izvorni_sadrzaj>
      <item>FINA  Rijeka, OIB 85821130368, Frana Kurelca 8,51000 Rijeka</item>
      <item>DENTALIS d.o.o., OIB 63977287182, Zametska 4,51000 Rijeka</item>
    </izvorni_sadrzaj>
    <derivirana_varijabla naziv="DomainObject.Predmet.SudioniciListAdressOIB_1">
      <item>FINA  Rijeka, OIB 85821130368, Frana Kurelca 8,51000 Rijeka</item>
      <item>DENTALIS d.o.o., OIB 63977287182, Zametska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63977287182</item>
    </izvorni_sadrzaj>
    <derivirana_varijabla naziv="DomainObject.Predmet.SudioniciListNazivOIB_1">
      <item>, OIB 85821130368</item>
      <item>, OIB 63977287182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2114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2016-02-04T09:42:00Z</dcterms:created>
  <dc:creator>Vera Jelenović</dc:creator>
  <cp:lastModifiedBy>Danijela Fumić</cp:lastModifiedBy>
  <cp:lastPrinted>2016-02-04T09:42:00Z</cp:lastPrinted>
  <dcterms:modified xmlns:xsi="http://www.w3.org/2001/XMLSchema-instance" xsi:type="dcterms:W3CDTF">2016-02-04T09:43:00Z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