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78aa" w14:paraId="ef278aa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FD1901">
        <w:rPr>
          <w:rFonts w:hAnsi="Times New Roman" w:ascii="Times New Roman"/>
          <w:szCs w:val="24"/>
          <w:lang w:val="hr-HR"/>
        </w:rPr>
        <w:t>2583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FD1901" w:rsidRPr="000B1A09">
        <w:rPr>
          <w:rFonts w:hAnsi="Times New Roman" w:ascii="Times New Roman"/>
          <w:szCs w:val="24"/>
          <w:lang w:val="hr-HR"/>
        </w:rPr>
        <w:t>ANTICA TRADIZIONE jednostavno društvo s ograničenom odgovornošću za ugostiteljstvo i usluge</w:t>
      </w:r>
      <w:r w:rsidR="00FD1901">
        <w:rPr>
          <w:rFonts w:hAnsi="Times New Roman" w:ascii="Times New Roman"/>
          <w:szCs w:val="24"/>
          <w:lang w:val="hr-HR"/>
        </w:rPr>
        <w:t xml:space="preserve">, Zagreb (Grad Zagreb), Radnička cesta 50, OIB: </w:t>
      </w:r>
      <w:r w:rsidR="00FD1901" w:rsidRPr="000B1A09">
        <w:rPr>
          <w:rFonts w:hAnsi="Times New Roman" w:ascii="Times New Roman"/>
          <w:szCs w:val="24"/>
          <w:lang w:val="hr-HR"/>
        </w:rPr>
        <w:t>07123752151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766CAF">
        <w:rPr>
          <w:rFonts w:hAnsi="Times New Roman" w:ascii="Times New Roman"/>
          <w:szCs w:val="24"/>
          <w:lang w:val="hr-HR"/>
        </w:rPr>
        <w:t xml:space="preserve">2. siječnja 2018. 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766CAF">
        <w:rPr>
          <w:rFonts w:hAnsi="Times New Roman" w:ascii="Times New Roman"/>
          <w:szCs w:val="24"/>
          <w:lang w:val="hr-HR"/>
        </w:rPr>
        <w:t>2. siječnja 2018.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68F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65023">
      <w:rPr>
        <w:rFonts w:hAnsi="Times New Roman" w:ascii="Times New Roman"/>
        <w:lang w:val="hr-HR"/>
      </w:rPr>
      <w:t>2</w:t>
    </w:r>
    <w:r w:rsidR="00FD1901">
      <w:rPr>
        <w:rFonts w:hAnsi="Times New Roman" w:ascii="Times New Roman"/>
        <w:lang w:val="hr-HR"/>
      </w:rPr>
      <w:t>583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868F9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66CAF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8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8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8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8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8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8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8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8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St-2583/2017</izvorni_sadrzaj>
    <derivirana_varijabla naziv="DomainObject.Predmet.OznakaBroj_1">St-2583/2017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ANTICA TRADIZIONE jednostavno društvo s ograničenom odgovornošću za ugostiteljstvo i usluge zastupanog po punomoćniku Letizia Affuso</izvorni_sadrzaj>
    <derivirana_varijabla naziv="DomainObject.Predmet.ProtustrankaFormated_1">  ANTICA TRADIZIONE jednostavno društvo s ograničenom odgovornošću za ugostiteljstvo i usluge zastupanog po punomoćniku Letizia Affuso</derivirana_varijabla>
  </DomainObject.Predmet.ProtustrankaFormated>
  <DomainObject.Predmet.ProtustrankaFormatedOIB>
    <izvorni_sadrzaj>  ANTICA TRADIZIONE jednostavno društvo s ograničenom odgovornošću za ugostiteljstvo i usluge, OIB 07123752151 zastupanog po punomoćniku Letizia Affuso</izvorni_sadrzaj>
    <derivirana_varijabla naziv="DomainObject.Predmet.ProtustrankaFormatedOIB_1">  ANTICA TRADIZIONE jednostavno društvo s ograničenom odgovornošću za ugostiteljstvo i usluge, OIB 07123752151 zastupanog po punomoćniku Letizia Affuso</derivirana_varijabla>
  </DomainObject.Predmet.ProtustrankaFormatedOIB>
  <DomainObject.Predmet.ProtustrankaFormatedWithAdress>
    <izvorni_sadrzaj> ANTICA TRADIZIONE jednostavno društvo s ograničenom odgovornošću za ugostiteljstvo i usluge, Radnička cesta 50, 10000 Zagreb zastupanog po punomoćniku Letizia Affuso</izvorni_sadrzaj>
    <derivirana_varijabla naziv="DomainObject.Predmet.ProtustrankaFormatedWithAdress_1"> ANTICA TRADIZIONE jednostavno društvo s ograničenom odgovornošću za ugostiteljstvo i usluge, Radnička cesta 50, 10000 Zagreb zastupanog po punomoćniku Letizia Affuso</derivirana_varijabla>
  </DomainObject.Predmet.ProtustrankaFormatedWithAdress>
  <DomainObject.Predmet.ProtustrankaFormatedWithAdressOIB>
    <izvorni_sadrzaj> ANTICA TRADIZIONE jednostavno društvo s ograničenom odgovornošću za ugostiteljstvo i usluge, OIB 07123752151, Radnička cesta 50, 10000 Zagreb zastupanog po punomoćniku Letizia Affuso</izvorni_sadrzaj>
    <derivirana_varijabla naziv="DomainObject.Predmet.ProtustrankaFormatedWithAdressOIB_1"> ANTICA TRADIZIONE jednostavno društvo s ograničenom odgovornošću za ugostiteljstvo i usluge, OIB 07123752151, Radnička cesta 50, 10000 Zagreb zastupanog po punomoćniku Letizia Affuso</derivirana_varijabla>
  </DomainObject.Predmet.ProtustrankaFormatedWithAdressOIB>
  <DomainObject.Predmet.ProtustrankaWithAdress>
    <izvorni_sadrzaj>ANTICA TRADIZIONE jednostavno društvo s ograničenom odgovornošću za ugostiteljstvo i usluge Radnička cesta 50, 10000 Zagreb</izvorni_sadrzaj>
    <derivirana_varijabla naziv="DomainObject.Predmet.ProtustrankaWithAdress_1">ANTICA TRADIZIONE jednostavno društvo s ograničenom odgovornošću za ugostiteljstvo i usluge Radnička cesta 50, 10000 Zagreb</derivirana_varijabla>
  </DomainObject.Predmet.ProtustrankaWithAdress>
  <DomainObject.Predmet.ProtustrankaWithAdressOIB>
    <izvorni_sadrzaj>ANTICA TRADIZIONE jednostavno društvo s ograničenom odgovornošću za ugostiteljstvo i usluge, OIB 07123752151, Radnička cesta 50, 10000 Zagreb</izvorni_sadrzaj>
    <derivirana_varijabla naziv="DomainObject.Predmet.ProtustrankaWithAdressOIB_1">ANTICA TRADIZIONE jednostavno društvo s ograničenom odgovornošću za ugostiteljstvo i usluge, OIB 07123752151, Radnička cesta 50, 10000 Zagreb</derivirana_varijabla>
  </DomainObject.Predmet.ProtustrankaWithAdressOIB>
  <DomainObject.Predmet.ProtustrankaNazivFormated>
    <izvorni_sadrzaj>ANTICA TRADIZIONE jednostavno društvo s ograničenom odgovornošću za ugostiteljstvo i usluge</izvorni_sadrzaj>
    <derivirana_varijabla naziv="DomainObject.Predmet.ProtustrankaNazivFormated_1">ANTICA TRADIZIONE jednostavno društvo s ograničenom odgovornošću za ugostiteljstvo i usluge</derivirana_varijabla>
  </DomainObject.Predmet.ProtustrankaNazivFormated>
  <DomainObject.Predmet.ProtustrankaNazivFormatedOIB>
    <izvorni_sadrzaj>ANTICA TRADIZIONE jednostavno društvo s ograničenom odgovornošću za ugostiteljstvo i usluge, OIB 07123752151</izvorni_sadrzaj>
    <derivirana_varijabla naziv="DomainObject.Predmet.ProtustrankaNazivFormatedOIB_1">ANTICA TRADIZIONE jednostavno društvo s ograničenom odgovornošću za ugostiteljstvo i usluge, OIB 07123752151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ANTICA TRADIZIONE jednostavno društvo s ograničenom odgovornošću za ugostiteljstvo i usluge zastupanog po punomoćniku Letizia Affuso</item>
    </izvorni_sadrzaj>
    <derivirana_varijabla naziv="DomainObject.Predmet.ProtuStrankaListFormated_1">
      <item>ANTICA TRADIZIONE jednostavno društvo s ograničenom odgovornošću za ugostiteljstvo i usluge zastupanog po punomoćniku Letizia Affuso</item>
    </derivirana_varijabla>
  </DomainObject.Predmet.ProtuStrankaListFormated>
  <DomainObject.Predmet.ProtuStrankaListFormatedOIB>
    <izvorni_sadrzaj>
      <item>ANTICA TRADIZIONE jednostavno društvo s ograničenom odgovornošću za ugostiteljstvo i usluge, OIB 07123752151 zastupanog po punomoćniku Letizia Affuso</item>
    </izvorni_sadrzaj>
    <derivirana_varijabla naziv="DomainObject.Predmet.ProtuStrankaListFormatedOIB_1">
      <item>ANTICA TRADIZIONE jednostavno društvo s ograničenom odgovornošću za ugostiteljstvo i usluge, OIB 07123752151 zastupanog po punomoćniku Letizia Affuso</item>
    </derivirana_varijabla>
  </DomainObject.Predmet.ProtuStrankaListFormatedOIB>
  <DomainObject.Predmet.ProtuStrankaListFormatedWithAdress>
    <izvorni_sadrzaj>
      <item>ANTICA TRADIZIONE jednostavno društvo s ograničenom odgovornošću za ugostiteljstvo i usluge, Radnička cesta 50, 10000 Zagreb zastupanog po punomoćniku Letizia Affuso</item>
    </izvorni_sadrzaj>
    <derivirana_varijabla naziv="DomainObject.Predmet.ProtuStrankaListFormatedWithAdress_1">
      <item>ANTICA TRADIZIONE jednostavno društvo s ograničenom odgovornošću za ugostiteljstvo i usluge, Radnička cesta 50, 10000 Zagreb zastupanog po punomoćniku Letizia Affuso</item>
    </derivirana_varijabla>
  </DomainObject.Predmet.ProtuStrankaListFormatedWithAdress>
  <DomainObject.Predmet.ProtuStrankaListFormatedWithAdressOIB>
    <izvorni_sadrzaj>
      <item>ANTICA TRADIZIONE jednostavno društvo s ograničenom odgovornošću za ugostiteljstvo i usluge, OIB 07123752151, Radnička cesta 50, 10000 Zagreb zastupanog po punomoćniku Letizia Affuso</item>
    </izvorni_sadrzaj>
    <derivirana_varijabla naziv="DomainObject.Predmet.ProtuStrankaListFormatedWithAdressOIB_1">
      <item>ANTICA TRADIZIONE jednostavno društvo s ograničenom odgovornošću za ugostiteljstvo i usluge, OIB 07123752151, Radnička cesta 50, 10000 Zagreb zastupanog po punomoćniku Letizia Affuso</item>
    </derivirana_varijabla>
  </DomainObject.Predmet.ProtuStrankaListFormatedWithAdressOIB>
  <DomainObject.Predmet.ProtuStrankaListNazivFormated>
    <izvorni_sadrzaj>
      <item>ANTICA TRADIZIONE jednostavno društvo s ograničenom odgovornošću za ugostiteljstvo i usluge</item>
    </izvorni_sadrzaj>
    <derivirana_varijabla naziv="DomainObject.Predmet.ProtuStrankaListNazivFormated_1">
      <item>ANTICA TRADIZIONE jednostavno društvo s ograničenom odgovornošću za ugostiteljstvo i usluge</item>
    </derivirana_varijabla>
  </DomainObject.Predmet.ProtuStrankaListNazivFormated>
  <DomainObject.Predmet.ProtuStrankaListNazivFormatedOIB>
    <izvorni_sadrzaj>
      <item>ANTICA TRADIZIONE jednostavno društvo s ograničenom odgovornošću za ugostiteljstvo i usluge, OIB 07123752151</item>
    </izvorni_sadrzaj>
    <derivirana_varijabla naziv="DomainObject.Predmet.ProtuStrankaListNazivFormatedOIB_1">
      <item>ANTICA TRADIZIONE jednostavno društvo s ograničenom odgovornošću za ugostiteljstvo i usluge, OIB 07123752151</item>
    </derivirana_varijabla>
  </DomainObject.Predmet.ProtuStrankaListNazivFormatedOIB>
  <DomainObject.Predmet.OstaliListFormated>
    <izvorni_sadrzaj>
      <item>Letizia Affuso punomoćnik sudionika u postupku ANTICA TRADIZIONE jednostavno društvo s ograničenom odgovornošću za ugostiteljstvo i usluge</item>
    </izvorni_sadrzaj>
    <derivirana_varijabla naziv="DomainObject.Predmet.OstaliListFormated_1">
      <item>Letizia Affuso punomoćnik sudionika u postupku ANTICA TRADIZIONE jednostavno društvo s ograničenom odgovornošću za ugostiteljstvo i usluge</item>
    </derivirana_varijabla>
  </DomainObject.Predmet.OstaliListFormated>
  <DomainObject.Predmet.OstaliListFormatedOIB>
    <izvorni_sadrzaj>
      <item>Letizia Affuso, OIB 63921578034 punomoćnik sudionika u postupku ANTICA TRADIZIONE jednostavno društvo s ograničenom odgovornošću za ugostiteljstvo i usluge</item>
    </izvorni_sadrzaj>
    <derivirana_varijabla naziv="DomainObject.Predmet.OstaliListFormatedOIB_1">
      <item>Letizia Affuso, OIB 63921578034 punomoćnik sudionika u postupku ANTICA TRADIZIONE jednostavno društvo s ograničenom odgovornošću za ugostiteljstvo i usluge</item>
    </derivirana_varijabla>
  </DomainObject.Predmet.OstaliListFormatedOIB>
  <DomainObject.Predmet.OstaliListFormatedWithAdress>
    <izvorni_sadrzaj>
      <item>Letizia Affuso, Žminjska 16a, 52440 Poreč punomoćnik sudionika u postupku ANTICA TRADIZIONE jednostavno društvo s ograničenom odgovornošću za ugostiteljstvo i usluge</item>
    </izvorni_sadrzaj>
    <derivirana_varijabla naziv="DomainObject.Predmet.OstaliListFormatedWithAdress_1">
      <item>Letizia Affuso, Žminjska 16a, 52440 Poreč punomoćnik sudionika u postupku ANTICA TRADIZIONE jednostavno društvo s ograničenom odgovornošću za ugostiteljstvo i usluge</item>
    </derivirana_varijabla>
  </DomainObject.Predmet.OstaliListFormatedWithAdress>
  <DomainObject.Predmet.OstaliListFormatedWithAdressOIB>
    <izvorni_sadrzaj>
      <item>Letizia Affuso, OIB 63921578034, Žminjska 16a, 52440 Poreč punomoćnik sudionika u postupku ANTICA TRADIZIONE jednostavno društvo s ograničenom odgovornošću za ugostiteljstvo i usluge</item>
    </izvorni_sadrzaj>
    <derivirana_varijabla naziv="DomainObject.Predmet.OstaliListFormatedWithAdressOIB_1">
      <item>Letizia Affuso, OIB 63921578034, Žminjska 16a, 52440 Poreč punomoćnik sudionika u postupku ANTICA TRADIZIONE jednostavno društvo s ograničenom odgovornošću za ugostiteljstvo i usluge</item>
    </derivirana_varijabla>
  </DomainObject.Predmet.OstaliListFormatedWithAdressOIB>
  <DomainObject.Predmet.OstaliListNazivFormated>
    <izvorni_sadrzaj>
      <item>Letizia Affuso</item>
    </izvorni_sadrzaj>
    <derivirana_varijabla naziv="DomainObject.Predmet.OstaliListNazivFormated_1">
      <item>Letizia Affuso</item>
    </derivirana_varijabla>
  </DomainObject.Predmet.OstaliListNazivFormated>
  <DomainObject.Predmet.OstaliListNazivFormatedOIB>
    <izvorni_sadrzaj>
      <item>Letizia Affuso, OIB 63921578034</item>
    </izvorni_sadrzaj>
    <derivirana_varijabla naziv="DomainObject.Predmet.OstaliListNazivFormatedOIB_1">
      <item>Letizia Affuso, OIB 63921578034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ANTICA TRADIZIONE jednostavno društvo s ograničenom odgovornošću za ugostiteljstvo i usluge</izvorni_sadrzaj>
    <derivirana_varijabla naziv="DomainObject.Predmet.ProtustrankaIDrugi_1">ANTICA TRADIZIONE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ANTICA TRADIZIONE jednostavno društvo s ograničenom odgovornošću za ugostiteljstvo i usluge, OIB 07123752151, Radnička cesta 50, 10000 Zagreb</izvorni_sadrzaj>
    <derivirana_varijabla naziv="DomainObject.Predmet.ProtustrankaIDrugiAdressOIB_1">ANTICA TRADIZIONE jednostavno društvo s ograničenom odgovornošću za ugostiteljstvo i usluge, OIB 07123752151, Radnička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ANTICA TRADIZIONE jednostavno društvo s ograničenom odgovornošću za ugostiteljstvo i usluge</item>
      <item>Letizia Affuso</item>
    </izvorni_sadrzaj>
    <derivirana_varijabla naziv="DomainObject.Predmet.SudioniciListNaziv_1">
      <item>FINA Regionalni centar Zagreb</item>
      <item>ANTICA TRADIZIONE jednostavno društvo s ograničenom odgovornošću za ugostiteljstvo i usluge</item>
      <item>Letizia Affuso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ANTICA TRADIZIONE jednostavno društvo s ograničenom odgovornošću za ugostiteljstvo i usluge, OIB 07123752151, Radnička cesta 50,10000 Zagreb</item>
      <item>Letizia Affuso, OIB 63921578034, Žminjska 16a,52440 Poreč</item>
    </izvorni_sadrzaj>
    <derivirana_varijabla naziv="DomainObject.Predmet.SudioniciListAdressOIB_1">
      <item>FINA Regionalni centar Zagreb, OIB 85821130368, Trg svibanjskih žrtava 1995. br. 1,10000 Zagreb</item>
      <item>ANTICA TRADIZIONE jednostavno društvo s ograničenom odgovornošću za ugostiteljstvo i usluge, OIB 07123752151, Radnička cesta 50,10000 Zagreb</item>
      <item>Letizia Affuso, OIB 63921578034, Žminjska 16a,52440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07123752151</item>
      <item>, OIB 63921578034</item>
    </izvorni_sadrzaj>
    <derivirana_varijabla naziv="DomainObject.Predmet.SudioniciListNazivOIB_1">
      <item>, OIB 85821130368</item>
      <item>, OIB 07123752151</item>
      <item>, OIB 63921578034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9DB9D-99F6-4D6A-8E2C-B447F8DE4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2320</properties:Characters>
  <properties:Lines>74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2017-12-12T08:15:00Z</dcterms:created>
  <dc:creator>Sudsko vijeæe</dc:creator>
  <cp:lastModifiedBy>Katarina Babić</cp:lastModifiedBy>
  <cp:lastPrinted>2018-01-02T12:47:00Z</cp:lastPrinted>
  <dcterms:modified xmlns:xsi="http://www.w3.org/2001/XMLSchema-instance" xsi:type="dcterms:W3CDTF">2018-01-02T12:47:00Z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