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6ffa" w14:paraId="8f26ffa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595EB5">
        <w:rPr>
          <w:lang w:val="hr-HR"/>
        </w:rPr>
        <w:t>St-246</w:t>
      </w:r>
      <w:r w:rsidR="00DF1BA5">
        <w:rPr>
          <w:lang w:val="hr-HR"/>
        </w:rPr>
        <w:t>/16-4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95EB5">
        <w:t>AGROEKO KOMPOST d.o.o., OIB: 79646541269 sa sjedištem u Breznica 40 B, 42225 Breznica</w:t>
      </w:r>
      <w:r w:rsidR="00DD60D1">
        <w:t xml:space="preserve">, dana </w:t>
      </w:r>
      <w:r w:rsidR="00DF1BA5">
        <w:t>22</w:t>
      </w:r>
      <w:r w:rsidR="00920620">
        <w:t xml:space="preserve">. </w:t>
      </w:r>
      <w:r w:rsidR="00DD60D1">
        <w:t>veljače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95EB5">
        <w:t>AGROEKO KOMPOST d.o.o., OIB: 79646541269 sa sjedištem u Breznica 40 B, 42225 Breznica</w:t>
      </w:r>
      <w:r w:rsidR="00830E49">
        <w:t xml:space="preserve">, iznosi </w:t>
      </w:r>
      <w:r w:rsidR="00595EB5">
        <w:t>2.084,08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595EB5">
        <w:t>ju</w:t>
      </w:r>
      <w:r>
        <w:t xml:space="preserve"> se </w:t>
      </w:r>
      <w:r w:rsidR="00DD60D1">
        <w:t>direktor</w:t>
      </w:r>
      <w:r w:rsidR="00595EB5">
        <w:t>i</w:t>
      </w:r>
      <w:r w:rsidR="002E00D7">
        <w:t xml:space="preserve"> dužnika</w:t>
      </w:r>
      <w:r w:rsidR="00595EB5">
        <w:t xml:space="preserve"> Ivan Omazić, OIB: 44536741204 iz Zagreba, Donji Kraj 5 i Denis Kovačić, OIB: 11801761783 iz Breznice, Breznica 40/B</w:t>
      </w:r>
      <w:r w:rsidR="00A24499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</w:t>
      </w:r>
      <w:r w:rsidR="00595EB5">
        <w:t>ju</w:t>
      </w:r>
      <w:r>
        <w:t xml:space="preserve"> se </w:t>
      </w:r>
      <w:r w:rsidR="00DD60D1">
        <w:t>direktor</w:t>
      </w:r>
      <w:r w:rsidR="00595EB5"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F1BA5">
        <w:rPr>
          <w:lang w:val="hr-HR"/>
        </w:rPr>
        <w:t>22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DD60D1">
        <w:rPr>
          <w:lang w:val="hr-HR"/>
        </w:rPr>
        <w:t>veljače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6A0" w:rsidP="007F64E0" w:rsidR="006876A0">
      <w:r>
        <w:separator/>
      </w:r>
    </w:p>
  </w:endnote>
  <w:endnote w:id="0" w:type="continuationSeparator">
    <w:p w:rsidRDefault="006876A0" w:rsidP="007F64E0" w:rsidR="00687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6A0" w:rsidP="007F64E0" w:rsidR="006876A0">
      <w:r>
        <w:separator/>
      </w:r>
    </w:p>
  </w:footnote>
  <w:footnote w:id="0" w:type="continuationSeparator">
    <w:p w:rsidRDefault="006876A0" w:rsidP="007F64E0" w:rsidR="00687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2520" w:rsidRPr="00EC2520">
      <w:rPr>
        <w:noProof/>
        <w:lang w:val="hr-HR"/>
      </w:rPr>
      <w:t>2</w:t>
    </w:r>
    <w:r>
      <w:fldChar w:fldCharType="end"/>
    </w:r>
  </w:p>
  <w:p w:rsidRDefault="00595EB5" w:rsidP="00595EB5" w:rsidR="00595EB5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St-246/16-4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95EB5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876A0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C2520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 KOMPOST društvo s ograničenom odgovornošću za trgovinu i proizvodnju</izvorni_sadrzaj>
    <derivirana_varijabla naziv="DomainObject.Predmet.ProtustrankaFormated_1">  AGROEKO KOMPOST društvo s ograničenom odgovornošću za trgovinu i proizvodnju</derivirana_varijabla>
  </DomainObject.Predmet.ProtustrankaFormated>
  <DomainObject.Predmet.ProtustrankaFormatedOIB>
    <izvorni_sadrzaj>  AGROEKO KOMPOST društvo s ograničenom odgovornošću za trgovinu i proizvodnju, OIB 79646541269</izvorni_sadrzaj>
    <derivirana_varijabla naziv="DomainObject.Predmet.ProtustrankaFormatedOIB_1">  AGROEKO KOMPOST društvo s ograničenom odgovornošću za trgovinu i proizvodnju, OIB 79646541269</derivirana_varijabla>
  </DomainObject.Predmet.ProtustrankaFormatedOIB>
  <DomainObject.Predmet.ProtustrankaFormatedWithAdress>
    <izvorni_sadrzaj> AGROEKO KOMPOST društvo s ograničenom odgovornošću za trgovinu i proizvodnju, Breznica 40/B, 42225 Breznica</izvorni_sadrzaj>
    <derivirana_varijabla naziv="DomainObject.Predmet.ProtustrankaFormatedWithAdress_1"> AGROEKO KOMPOST društvo s ograničenom odgovornošću za trgovinu i proizvodnju, Breznica 40/B, 42225 Breznica</derivirana_varijabla>
  </DomainObject.Predmet.ProtustrankaFormatedWithAdress>
  <DomainObject.Predmet.ProtustrankaFormatedWithAdressOIB>
    <izvorni_sadrzaj> AGROEKO KOMPOST društvo s ograničenom odgovornošću za trgovinu i proizvodnju, OIB 79646541269, Breznica 40/B, 42225 Breznica</izvorni_sadrzaj>
    <derivirana_varijabla naziv="DomainObject.Predmet.ProtustrankaFormatedWithAdressOIB_1"> AGROEKO KOMPOST društvo s ograničenom odgovornošću za trgovinu i proizvodnju, OIB 79646541269, Breznica 40/B, 42225 Breznica</derivirana_varijabla>
  </DomainObject.Predmet.ProtustrankaFormatedWithAdressOIB>
  <DomainObject.Predmet.ProtustrankaWithAdress>
    <izvorni_sadrzaj>AGROEKO KOMPOST društvo s ograničenom odgovornošću za trgovinu i proizvodnju Breznica 40/B, 42225 Breznica</izvorni_sadrzaj>
    <derivirana_varijabla naziv="DomainObject.Predmet.ProtustrankaWithAdress_1">AGROEKO KOMPOST društvo s ograničenom odgovornošću za trgovinu i proizvodnju Breznica 40/B, 42225 Breznica</derivirana_varijabla>
  </DomainObject.Predmet.ProtustrankaWithAdress>
  <DomainObject.Predmet.ProtustrankaWithAdressOIB>
    <izvorni_sadrzaj>AGROEKO KOMPOST društvo s ograničenom odgovornošću za trgovinu i proizvodnju, OIB 79646541269, Breznica 40/B, 42225 Breznica</izvorni_sadrzaj>
    <derivirana_varijabla naziv="DomainObject.Predmet.ProtustrankaWithAdressOIB_1">AGROEKO KOMPOST društvo s ograničenom odgovornošću za trgovinu i proizvodnju, OIB 79646541269, Breznica 40/B, 42225 Breznica</derivirana_varijabla>
  </DomainObject.Predmet.ProtustrankaWithAdressOIB>
  <DomainObject.Predmet.ProtustrankaNazivFormated>
    <izvorni_sadrzaj>AGROEKO KOMPOST društvo s ograničenom odgovornošću za trgovinu i proizvodnju</izvorni_sadrzaj>
    <derivirana_varijabla naziv="DomainObject.Predmet.ProtustrankaNazivFormated_1">AGROEKO KOMPOST društvo s ograničenom odgovornošću za trgovinu i proizvodnju</derivirana_varijabla>
  </DomainObject.Predmet.ProtustrankaNazivFormated>
  <DomainObject.Predmet.ProtustrankaNazivFormatedOIB>
    <izvorni_sadrzaj>AGROEKO KOMPOST društvo s ograničenom odgovornošću za trgovinu i proizvodnju, OIB 79646541269</izvorni_sadrzaj>
    <derivirana_varijabla naziv="DomainObject.Predmet.ProtustrankaNazivFormatedOIB_1">AGROEKO KOMPOST društvo s ograničenom odgovornošću za trgovinu i proizvodnju, OIB 79646541269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2084.08</izvorni_sadrzaj>
    <derivirana_varijabla naziv="DomainObject.Predmet.TrenutnaVrijednost_1">2084.08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AGROEKO KOMPOST društvo s ograničenom odgovornošću za trgovinu i proizvodnju</item>
    </izvorni_sadrzaj>
    <derivirana_varijabla naziv="DomainObject.Predmet.ProtuStrankaListFormated_1">
      <item>AGROEKO KOMPOST društvo s ograničenom odgovornošću za trgovinu i proizvodnju</item>
    </derivirana_varijabla>
  </DomainObject.Predmet.ProtuStrankaListFormated>
  <DomainObject.Predmet.ProtuStrankaListFormatedOIB>
    <izvorni_sadrzaj>
      <item>AGROEKO KOMPOST društvo s ograničenom odgovornošću za trgovinu i proizvodnju, OIB 79646541269</item>
    </izvorni_sadrzaj>
    <derivirana_varijabla naziv="DomainObject.Predmet.ProtuStrankaListFormatedOIB_1">
      <item>AGROEKO KOMPOST društvo s ograničenom odgovornošću za trgovinu i proizvodnju, OIB 79646541269</item>
    </derivirana_varijabla>
  </DomainObject.Predmet.ProtuStrankaListFormatedOIB>
  <DomainObject.Predmet.ProtuStrankaListFormatedWithAdress>
    <izvorni_sadrzaj>
      <item>AGROEKO KOMPOST društvo s ograničenom odgovornošću za trgovinu i proizvodnju, Breznica 40/B, 42225 Breznica</item>
    </izvorni_sadrzaj>
    <derivirana_varijabla naziv="DomainObject.Predmet.ProtuStrankaListFormatedWithAdress_1">
      <item>AGROEKO KOMPOST društvo s ograničenom odgovornošću za trgovinu i proizvodnju, Breznica 40/B, 42225 Breznica</item>
    </derivirana_varijabla>
  </DomainObject.Predmet.ProtuStrankaListFormatedWithAdress>
  <DomainObject.Predmet.ProtuStrankaListFormatedWithAdressOIB>
    <izvorni_sadrzaj>
      <item>AGROEKO KOMPOST društvo s ograničenom odgovornošću za trgovinu i proizvodnju, OIB 79646541269, Breznica 40/B, 42225 Breznica</item>
    </izvorni_sadrzaj>
    <derivirana_varijabla naziv="DomainObject.Predmet.ProtuStrankaListFormatedWithAdressOIB_1">
      <item>AGROEKO KOMPOST društvo s ograničenom odgovornošću za trgovinu i proizvodnju, OIB 79646541269, Breznica 40/B, 42225 Breznica</item>
    </derivirana_varijabla>
  </DomainObject.Predmet.ProtuStrankaListFormatedWithAdressOIB>
  <DomainObject.Predmet.ProtuStrankaListNazivFormated>
    <izvorni_sadrzaj>
      <item>AGROEKO KOMPOST društvo s ograničenom odgovornošću za trgovinu i proizvodnju</item>
    </izvorni_sadrzaj>
    <derivirana_varijabla naziv="DomainObject.Predmet.ProtuStrankaListNazivFormated_1">
      <item>AGROEKO KOMPOST društvo s ograničenom odgovornošću za trgovinu i proizvodnju</item>
    </derivirana_varijabla>
  </DomainObject.Predmet.ProtuStrankaListNazivFormated>
  <DomainObject.Predmet.ProtuStrankaListNazivFormatedOIB>
    <izvorni_sadrzaj>
      <item>AGROEKO KOMPOST društvo s ograničenom odgovornošću za trgovinu i proizvodnju, OIB 79646541269</item>
    </izvorni_sadrzaj>
    <derivirana_varijabla naziv="DomainObject.Predmet.ProtuStrankaListNazivFormatedOIB_1">
      <item>AGROEKO KOMPOST društvo s ograničenom odgovornošću za trgovinu i proizvodnju, OIB 79646541269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AGROEKO KOMPOST društvo s ograničenom odgovornošću za trgovinu i proizvodnju</izvorni_sadrzaj>
    <derivirana_varijabla naziv="DomainObject.Predmet.ProtustrankaIDrugi_1">AGROEKO KOMPOST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AGROEKO KOMPOST društvo s ograničenom odgovornošću za trgovinu i proizvodnju, OIB 79646541269, Breznica 40/B, 42225 Breznica</izvorni_sadrzaj>
    <derivirana_varijabla naziv="DomainObject.Predmet.ProtustrankaIDrugiAdressOIB_1">AGROEKO KOMPOST društvo s ograničenom odgovornošću za trgovinu i proizvodnju, OIB 79646541269, Breznica 40/B,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AGROEKO KOMPOST društvo s ograničenom odgovornošću za trgovinu i proizvodnju</item>
      <item>Sudski registar</item>
    </izvorni_sadrzaj>
    <derivirana_varijabla naziv="DomainObject.Predmet.SudioniciListNaziv_1">
      <item>Financijska agencija</item>
      <item>AGROEKO KOMPOST društvo s ograničenom odgovornošću za trgovinu i proizvodnju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AGROEKO KOMPOST društvo s ograničenom odgovornošću za trgovinu i proizvodnju, OIB 79646541269, Breznica 40/B,42225 Breznica</item>
      <item>Sudski registar</item>
    </izvorni_sadrzaj>
    <derivirana_varijabla naziv="DomainObject.Predmet.SudioniciListAdressOIB_1">
      <item>Financijska agencija, OIB 85821130368, A. Cesarca 2,42000 Varaždin</item>
      <item>AGROEKO KOMPOST društvo s ograničenom odgovornošću za trgovinu i proizvodnju, OIB 79646541269, Breznica 40/B,42225 Breznica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79646541269</item>
    </izvorni_sadrzaj>
    <derivirana_varijabla naziv="DomainObject.Predmet.SudioniciListNazivOIB_1">
      <item>, OIB null</item>
      <item>, OIB 85821130368</item>
      <item>, OIB 79646541269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403</properties:Words>
  <properties:Characters>2142</properties:Characters>
  <properties:Lines>59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2016-02-22T14:04:00Z</dcterms:created>
  <dc:creator>user</dc:creator>
  <cp:lastModifiedBy>Marko Makaj</cp:lastModifiedBy>
  <cp:lastPrinted>2016-02-22T14:04:00Z</cp:lastPrinted>
  <dcterms:modified xmlns:xsi="http://www.w3.org/2001/XMLSchema-instance" xsi:type="dcterms:W3CDTF">2016-02-22T14:07:00Z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