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33ee" w14:paraId="59533e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FE1F0C">
        <w:t xml:space="preserve">      </w:t>
      </w:r>
      <w:r>
        <w:t xml:space="preserve">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FE1F0C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16396">
        <w:t>4216</w:t>
      </w:r>
      <w:r w:rsidR="00993073">
        <w:t>/16-</w:t>
      </w:r>
      <w:r w:rsidR="00E16396">
        <w:t>18</w:t>
      </w:r>
    </w:p>
    <w:p w:rsidRDefault="00FE1F0C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043498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E16396">
        <w:t>SHABRAN TRGOVINA j.d.o.o. za trgovinu, OIB: 15965678133, Zagreb, Lj. Posavskog 13A</w:t>
      </w:r>
      <w:r w:rsidRPr="00043498">
        <w:t xml:space="preserve">, </w:t>
      </w:r>
      <w:r w:rsidR="00881CD4" w:rsidRPr="00881CD4">
        <w:t>25</w:t>
      </w:r>
      <w:r w:rsidRPr="00881CD4">
        <w:t xml:space="preserve">. </w:t>
      </w:r>
      <w:r w:rsidR="00E16396" w:rsidRPr="00881CD4">
        <w:t>travnja</w:t>
      </w:r>
      <w:r w:rsidRPr="00881CD4">
        <w:t xml:space="preserve"> 201</w:t>
      </w:r>
      <w:r w:rsidR="00043498" w:rsidRPr="00881CD4">
        <w:t>8</w:t>
      </w:r>
      <w:r w:rsidRPr="00881CD4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81CD4">
      <w:pPr>
        <w:ind w:firstLine="708"/>
        <w:jc w:val="both"/>
      </w:pPr>
      <w:r w:rsidRPr="00A93839">
        <w:t xml:space="preserve">I. Otvara se stečajni postupak nad dužnikom </w:t>
      </w:r>
      <w:r w:rsidR="00E16396">
        <w:t>SHABRAN TRGOVINA j.d.o.o. za trgovinu, OIB: 15965678133, Zagreb, Lj. Posavskog 13A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881CD4" w:rsidRPr="00881CD4">
        <w:t>25</w:t>
      </w:r>
      <w:r w:rsidR="008E4EF5" w:rsidRPr="00881CD4">
        <w:t xml:space="preserve">. </w:t>
      </w:r>
      <w:r w:rsidR="00881CD4" w:rsidRPr="00881CD4">
        <w:t>travnja</w:t>
      </w:r>
      <w:r w:rsidRPr="00881CD4">
        <w:rPr>
          <w:lang w:val="pt-BR"/>
        </w:rPr>
        <w:t xml:space="preserve"> 201</w:t>
      </w:r>
      <w:r w:rsidR="00043498" w:rsidRPr="00881CD4">
        <w:rPr>
          <w:lang w:val="pt-BR"/>
        </w:rPr>
        <w:t>8</w:t>
      </w:r>
      <w:r w:rsidRPr="00881CD4">
        <w:t xml:space="preserve">. u </w:t>
      </w:r>
      <w:r w:rsidR="00881CD4" w:rsidRPr="00881CD4">
        <w:t>8</w:t>
      </w:r>
      <w:r w:rsidR="00C70ACC" w:rsidRPr="00881CD4">
        <w:t>.</w:t>
      </w:r>
      <w:r w:rsidR="00881CD4" w:rsidRPr="00881CD4">
        <w:t>3</w:t>
      </w:r>
      <w:r w:rsidR="00DC7C75" w:rsidRPr="00881CD4">
        <w:t>0</w:t>
      </w:r>
      <w:r w:rsidRPr="00881CD4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881CD4" w:rsidRPr="00112D6C">
        <w:t>Slavica Orehovec, OIB: 69855771162, Čakovec, France Prešerna 11B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E16396">
        <w:t>SHABRAN TRGOVINA j.d.o.o. za trgovinu, OIB: 15965678133, Zagreb, Lj. Posavskog 13A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E16396">
        <w:t>SHABRAN TRGOVINA j.d.o.o. za trgovinu, OIB: 15965678133, Zagreb, Lj. Posavskog 13A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E16396" w:rsidP="00E16396" w:rsidR="00E1639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555 </w:t>
      </w:r>
      <w:r w:rsidRPr="00070D63">
        <w:t xml:space="preserve">dana, u ukupnom iznosu od </w:t>
      </w:r>
      <w:r>
        <w:t xml:space="preserve">129.052,42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E16396" w:rsidP="00E16396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E16396" w:rsidP="00E16396" w:rsidR="00E16396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15.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18.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E16396" w:rsidP="00E16396" w:rsidR="00E16396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E16396" w:rsidP="00E16396" w:rsidR="00E16396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18. listopada 2017. nije vlasnik nekretnina (list 40 spisa).</w:t>
      </w:r>
    </w:p>
    <w:p w:rsidRDefault="00E16396" w:rsidP="00E16396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03</w:t>
      </w:r>
      <w:r w:rsidRPr="00350BA2">
        <w:t xml:space="preserve">. </w:t>
      </w:r>
      <w:r>
        <w:t>studenoga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41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16396" w:rsidP="00E16396" w:rsidR="00E16396">
      <w:pPr>
        <w:ind w:firstLine="708"/>
        <w:jc w:val="both"/>
      </w:pPr>
      <w:r>
        <w:t>Uvidom u dopis FINE od 07. srpnja 2017. (list 7 spisa) utvrđeno je da dužnik na dan 07. srpnja 2017. u Očevidniku redoslijeda osnova za plaćanje imao neizvršene osnove za plaćanje u neprekinutom razdoblju od 1229 dana u ukupnom iznosu od 178.293,19 kn.</w:t>
      </w:r>
    </w:p>
    <w:p w:rsidRDefault="00E16396" w:rsidP="00E16396" w:rsidR="00690007" w:rsidRPr="0065182A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690007" w:rsidRPr="0065182A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E16396">
        <w:t>5</w:t>
      </w:r>
      <w:r w:rsidR="00B75EA4">
        <w:t xml:space="preserve">. </w:t>
      </w:r>
      <w:r w:rsidR="00E16396">
        <w:t>siječnja</w:t>
      </w:r>
      <w:r w:rsidR="0011082B">
        <w:t xml:space="preserve"> 201</w:t>
      </w:r>
      <w:r w:rsidR="00E16396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E16396">
        <w:t>8</w:t>
      </w:r>
      <w:r w:rsidR="00B75EA4">
        <w:t xml:space="preserve">. </w:t>
      </w:r>
      <w:r w:rsidR="00E16396">
        <w:t>siječnja</w:t>
      </w:r>
      <w:r w:rsidR="0011082B">
        <w:t xml:space="preserve"> 201</w:t>
      </w:r>
      <w:r w:rsidR="00E16396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BE3D3E">
        <w:t>,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81CD4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881CD4" w:rsidRPr="00881CD4">
        <w:t>2</w:t>
      </w:r>
      <w:r w:rsidR="00E16396" w:rsidRPr="00881CD4">
        <w:t>5</w:t>
      </w:r>
      <w:r w:rsidR="00934FAE" w:rsidRPr="00881CD4">
        <w:t xml:space="preserve">. </w:t>
      </w:r>
      <w:r w:rsidR="00E16396" w:rsidRPr="00881CD4">
        <w:t>travnja</w:t>
      </w:r>
      <w:r w:rsidR="00B6336F" w:rsidRPr="00881CD4">
        <w:t xml:space="preserve"> </w:t>
      </w:r>
      <w:r w:rsidR="006A7E02" w:rsidRPr="00881CD4">
        <w:t>201</w:t>
      </w:r>
      <w:r w:rsidR="00043498" w:rsidRPr="00881CD4">
        <w:t>8</w:t>
      </w:r>
      <w:r w:rsidR="00C12410" w:rsidRPr="00881CD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9323D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59323D" w:rsidP="007B64C7" w:rsidR="0059323D">
      <w:pPr>
        <w:ind w:firstLine="708" w:left="3540"/>
        <w:jc w:val="right"/>
      </w:pPr>
      <w:r>
        <w:t>Za točnost otpravka-ovlašteni službenik:</w:t>
      </w:r>
    </w:p>
    <w:p w:rsidRDefault="0059323D" w:rsidP="007B64C7" w:rsidR="0059323D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9323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16396">
          <w:t>4216</w:t>
        </w:r>
        <w:r w:rsidR="00D12E99">
          <w:t>/</w:t>
        </w:r>
        <w:r w:rsidR="00993073">
          <w:t>16</w:t>
        </w:r>
        <w:r w:rsidR="006A7E02">
          <w:t>-</w:t>
        </w:r>
        <w:r w:rsidR="00E16396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13A4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2DC5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9323D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81CD4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3D3E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16396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1F0C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4216</izvorni_sadrzaj>
    <derivirana_varijabla naziv="DomainObject.Predmet.Broj_1">4216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St-4216/2016</izvorni_sadrzaj>
    <derivirana_varijabla naziv="DomainObject.Predmet.OznakaBroj_1">St-4216/2016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SHABRAN TRGOVINA  j.d.o.o. zastupanog po punomoćniku Kamran Shukurov</izvorni_sadrzaj>
    <derivirana_varijabla naziv="DomainObject.Predmet.ProtustrankaFormated_1">  SHABRAN TRGOVINA  j.d.o.o. zastupanog po punomoćniku Kamran Shukurov</derivirana_varijabla>
  </DomainObject.Predmet.ProtustrankaFormated>
  <DomainObject.Predmet.ProtustrankaFormatedOIB>
    <izvorni_sadrzaj>  SHABRAN TRGOVINA  j.d.o.o., OIB 15965678133 zastupanog po punomoćniku Kamran Shukurov</izvorni_sadrzaj>
    <derivirana_varijabla naziv="DomainObject.Predmet.ProtustrankaFormatedOIB_1">  SHABRAN TRGOVINA  j.d.o.o., OIB 15965678133 zastupanog po punomoćniku Kamran Shukurov</derivirana_varijabla>
  </DomainObject.Predmet.ProtustrankaFormatedOIB>
  <DomainObject.Predmet.ProtustrankaFormatedWithAdress>
    <izvorni_sadrzaj> SHABRAN TRGOVINA  j.d.o.o., Lj. Posavskog 13A, 10000 Zagreb zastupanog po punomoćniku Kamran Shukurov</izvorni_sadrzaj>
    <derivirana_varijabla naziv="DomainObject.Predmet.ProtustrankaFormatedWithAdress_1"> SHABRAN TRGOVINA  j.d.o.o., Lj. Posavskog 13A, 10000 Zagreb zastupanog po punomoćniku Kamran Shukurov</derivirana_varijabla>
  </DomainObject.Predmet.ProtustrankaFormatedWithAdress>
  <DomainObject.Predmet.ProtustrankaFormatedWithAdressOIB>
    <izvorni_sadrzaj> SHABRAN TRGOVINA  j.d.o.o., OIB 15965678133, Lj. Posavskog 13A, 10000 Zagreb zastupanog po punomoćniku Kamran Shukurov</izvorni_sadrzaj>
    <derivirana_varijabla naziv="DomainObject.Predmet.ProtustrankaFormatedWithAdressOIB_1"> SHABRAN TRGOVINA  j.d.o.o., OIB 15965678133, Lj. Posavskog 13A, 10000 Zagreb zastupanog po punomoćniku Kamran Shukurov</derivirana_varijabla>
  </DomainObject.Predmet.ProtustrankaFormatedWithAdressOIB>
  <DomainObject.Predmet.ProtustrankaWithAdress>
    <izvorni_sadrzaj>SHABRAN TRGOVINA  j.d.o.o. Lj. Posavskog 13A, 10000 Zagreb</izvorni_sadrzaj>
    <derivirana_varijabla naziv="DomainObject.Predmet.ProtustrankaWithAdress_1">SHABRAN TRGOVINA  j.d.o.o. Lj. Posavskog 13A, 10000 Zagreb</derivirana_varijabla>
  </DomainObject.Predmet.ProtustrankaWithAdress>
  <DomainObject.Predmet.ProtustrankaWithAdressOIB>
    <izvorni_sadrzaj>SHABRAN TRGOVINA  j.d.o.o., OIB 15965678133, Lj. Posavskog 13A, 10000 Zagreb</izvorni_sadrzaj>
    <derivirana_varijabla naziv="DomainObject.Predmet.ProtustrankaWithAdressOIB_1">SHABRAN TRGOVINA  j.d.o.o., OIB 15965678133, Lj. Posavskog 13A, 10000 Zagreb</derivirana_varijabla>
  </DomainObject.Predmet.ProtustrankaWithAdressOIB>
  <DomainObject.Predmet.ProtustrankaNazivFormated>
    <izvorni_sadrzaj>SHABRAN TRGOVINA  j.d.o.o.</izvorni_sadrzaj>
    <derivirana_varijabla naziv="DomainObject.Predmet.ProtustrankaNazivFormated_1">SHABRAN TRGOVINA  j.d.o.o.</derivirana_varijabla>
  </DomainObject.Predmet.ProtustrankaNazivFormated>
  <DomainObject.Predmet.ProtustrankaNazivFormatedOIB>
    <izvorni_sadrzaj>SHABRAN TRGOVINA  j.d.o.o., OIB 15965678133</izvorni_sadrzaj>
    <derivirana_varijabla naziv="DomainObject.Predmet.ProtustrankaNazivFormatedOIB_1">SHABRAN TRGOVINA  j.d.o.o., OIB 15965678133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Kamran Shukurov; VJEROVNICI</izvorni_sadrzaj>
    <derivirana_varijabla naziv="DomainObject.Predmet.StrankaFormated_1">  FINA Regionalni centar Zagreb; Kamran Shukurov; VJEROVNICI</derivirana_varijabla>
  </DomainObject.Predmet.StrankaFormated>
  <DomainObject.Predmet.StrankaFormatedOIB>
    <izvorni_sadrzaj>  FINA Regionalni centar Zagreb, OIB 85821130368; Kamran Shukurov, OIB 81181669119; VJEROVNICI</izvorni_sadrzaj>
    <derivirana_varijabla naziv="DomainObject.Predmet.StrankaFormatedOIB_1">  FINA Regionalni centar Zagreb, OIB 85821130368; Kamran Shukurov, OIB 81181669119; VJEROVNICI</derivirana_varijabla>
  </DomainObject.Predmet.StrankaFormatedOIB>
  <DomainObject.Predmet.StrankaFormatedWithAdress>
    <izvorni_sadrzaj> FINA Regionalni centar Zagreb, Trg svibanjskih žrtava 1995. 1, 10000 Zagreb; Kamran Shukurov; VJEROVNICI</izvorni_sadrzaj>
    <derivirana_varijabla naziv="DomainObject.Predmet.StrankaFormatedWithAdress_1"> FINA Regionalni centar Zagreb, Trg svibanjskih žrtava 1995. 1, 10000 Zagreb; Kamran Shukurov; VJEROVNICI</derivirana_varijabla>
  </DomainObject.Predmet.StrankaFormatedWithAdress>
  <DomainObject.Predmet.StrankaFormatedWithAdressOIB>
    <izvorni_sadrzaj> FINA Regionalni centar Zagreb, OIB 85821130368, Trg svibanjskih žrtava 1995. 1, 10000 Zagreb; Kamran Shukurov, OIB 81181669119; VJEROVNICI</izvorni_sadrzaj>
    <derivirana_varijabla naziv="DomainObject.Predmet.StrankaFormatedWithAdressOIB_1"> FINA Regionalni centar Zagreb, OIB 85821130368, Trg svibanjskih žrtava 1995. 1, 10000 Zagreb; Kamran Shukurov, OIB 81181669119; VJEROVNICI</derivirana_varijabla>
  </DomainObject.Predmet.StrankaFormatedWithAdressOIB>
  <DomainObject.Predmet.StrankaWithAdress>
    <izvorni_sadrzaj>FINA Regionalni centar Zagreb Trg svibanjskih žrtava 1995. 1,10000 Zagreb,Kamran Shukurov ,VJEROVNICI </izvorni_sadrzaj>
    <derivirana_varijabla naziv="DomainObject.Predmet.StrankaWithAdress_1">FINA Regionalni centar Zagreb Trg svibanjskih žrtava 1995. 1,10000 Zagreb,Kamran Shukurov ,VJEROVNICI </derivirana_varijabla>
  </DomainObject.Predmet.StrankaWithAdress>
  <DomainObject.Predmet.StrankaWithAdressOIB>
    <izvorni_sadrzaj>FINA Regionalni centar Zagreb, OIB 85821130368, Trg svibanjskih žrtava 1995. 1,10000 Zagreb,Kamran Shukurov, OIB 81181669119,VJEROVNICI</izvorni_sadrzaj>
    <derivirana_varijabla naziv="DomainObject.Predmet.StrankaWithAdressOIB_1">FINA Regionalni centar Zagreb, OIB 85821130368, Trg svibanjskih žrtava 1995. 1,10000 Zagreb,Kamran Shukurov, OIB 81181669119,VJEROVNICI</derivirana_varijabla>
  </DomainObject.Predmet.StrankaWithAdressOIB>
  <DomainObject.Predmet.StrankaNazivFormated>
    <izvorni_sadrzaj>FINA Regionalni centar Zagreb,Kamran Shukurov,VJEROVNICI</izvorni_sadrzaj>
    <derivirana_varijabla naziv="DomainObject.Predmet.StrankaNazivFormated_1">FINA Regionalni centar Zagreb,Kamran Shukurov,VJEROVNICI</derivirana_varijabla>
  </DomainObject.Predmet.StrankaNazivFormated>
  <DomainObject.Predmet.StrankaNazivFormatedOIB>
    <izvorni_sadrzaj>FINA Regionalni centar Zagreb, OIB 85821130368,Kamran Shukurov, OIB 81181669119,VJEROVNICI</izvorni_sadrzaj>
    <derivirana_varijabla naziv="DomainObject.Predmet.StrankaNazivFormatedOIB_1">FINA Regionalni centar Zagreb, OIB 85821130368,Kamran Shukurov, OIB 81181669119,VJEROVNICI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Kamran Shukurov</item>
      <item>VJEROVNICI</item>
    </izvorni_sadrzaj>
    <derivirana_varijabla naziv="DomainObject.Predmet.StrankaListFormated_1">
      <item>FINA Regionalni centar Zagreb</item>
      <item>Kamran Shukurov</item>
      <item>VJEROVNICI</item>
    </derivirana_varijabla>
  </DomainObject.Predmet.StrankaListFormated>
  <DomainObject.Predmet.StrankaListFormatedOIB>
    <izvorni_sadrzaj>
      <item>FINA Regionalni centar Zagreb, OIB 85821130368</item>
      <item>Kamran Shukurov, OIB 81181669119</item>
      <item>VJEROVNICI</item>
    </izvorni_sadrzaj>
    <derivirana_varijabla naziv="DomainObject.Predmet.StrankaListFormatedOIB_1">
      <item>FINA Regionalni centar Zagreb, OIB 85821130368</item>
      <item>Kamran Shukurov, OIB 81181669119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Kamran Shukurov</item>
      <item>VJEROVNICI</item>
    </izvorni_sadrzaj>
    <derivirana_varijabla naziv="DomainObject.Predmet.StrankaListFormatedWithAdress_1">
      <item>FINA Regionalni centar Zagreb, Trg svibanjskih žrtava 1995. 1, 10000 Zagreb</item>
      <item>Kamran Shukurov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Kamran Shukurov, OIB 81181669119</item>
      <item>VJEROVNICI</item>
    </izvorni_sadrzaj>
    <derivirana_varijabla naziv="DomainObject.Predmet.StrankaListFormatedWithAdressOIB_1">
      <item>FINA Regionalni centar Zagreb, OIB 85821130368, Trg svibanjskih žrtava 1995. 1, 10000 Zagreb</item>
      <item>Kamran Shukurov, OIB 81181669119</item>
      <item>VJEROVNICI</item>
    </derivirana_varijabla>
  </DomainObject.Predmet.StrankaListFormatedWithAdressOIB>
  <DomainObject.Predmet.StrankaListNazivFormated>
    <izvorni_sadrzaj>
      <item>FINA Regionalni centar Zagreb</item>
      <item>Kamran Shukurov</item>
      <item>VJEROVNICI</item>
    </izvorni_sadrzaj>
    <derivirana_varijabla naziv="DomainObject.Predmet.StrankaListNazivFormated_1">
      <item>FINA Regionalni centar Zagreb</item>
      <item>Kamran Shukurov</item>
      <item>VJEROVNICI</item>
    </derivirana_varijabla>
  </DomainObject.Predmet.StrankaListNazivFormated>
  <DomainObject.Predmet.StrankaListNazivFormatedOIB>
    <izvorni_sadrzaj>
      <item>FINA Regionalni centar Zagreb, OIB 85821130368</item>
      <item>Kamran Shukurov, OIB 81181669119</item>
      <item>VJEROVNICI</item>
    </izvorni_sadrzaj>
    <derivirana_varijabla naziv="DomainObject.Predmet.StrankaListNazivFormatedOIB_1">
      <item>FINA Regionalni centar Zagreb, OIB 85821130368</item>
      <item>Kamran Shukurov, OIB 81181669119</item>
      <item>VJEROVNICI</item>
    </derivirana_varijabla>
  </DomainObject.Predmet.StrankaListNazivFormatedOIB>
  <DomainObject.Predmet.ProtuStrankaListFormated>
    <izvorni_sadrzaj>
      <item>SHABRAN TRGOVINA  j.d.o.o. zastupanog po punomoćniku Kamran Shukurov</item>
    </izvorni_sadrzaj>
    <derivirana_varijabla naziv="DomainObject.Predmet.ProtuStrankaListFormated_1">
      <item>SHABRAN TRGOVINA  j.d.o.o. zastupanog po punomoćniku Kamran Shukurov</item>
    </derivirana_varijabla>
  </DomainObject.Predmet.ProtuStrankaListFormated>
  <DomainObject.Predmet.ProtuStrankaListFormatedOIB>
    <izvorni_sadrzaj>
      <item>SHABRAN TRGOVINA  j.d.o.o., OIB 15965678133 zastupanog po punomoćniku Kamran Shukurov</item>
    </izvorni_sadrzaj>
    <derivirana_varijabla naziv="DomainObject.Predmet.ProtuStrankaListFormatedOIB_1">
      <item>SHABRAN TRGOVINA  j.d.o.o., OIB 15965678133 zastupanog po punomoćniku Kamran Shukurov</item>
    </derivirana_varijabla>
  </DomainObject.Predmet.ProtuStrankaListFormatedOIB>
  <DomainObject.Predmet.ProtuStrankaListFormatedWithAdress>
    <izvorni_sadrzaj>
      <item>SHABRAN TRGOVINA  j.d.o.o., Lj. Posavskog 13A, 10000 Zagreb zastupanog po punomoćniku Kamran Shukurov</item>
    </izvorni_sadrzaj>
    <derivirana_varijabla naziv="DomainObject.Predmet.ProtuStrankaListFormatedWithAdress_1">
      <item>SHABRAN TRGOVINA  j.d.o.o., Lj. Posavskog 13A, 10000 Zagreb zastupanog po punomoćniku Kamran Shukurov</item>
    </derivirana_varijabla>
  </DomainObject.Predmet.ProtuStrankaListFormatedWithAdress>
  <DomainObject.Predmet.ProtuStrankaListFormatedWithAdressOIB>
    <izvorni_sadrzaj>
      <item>SHABRAN TRGOVINA  j.d.o.o., OIB 15965678133, Lj. Posavskog 13A, 10000 Zagreb zastupanog po punomoćniku Kamran Shukurov</item>
    </izvorni_sadrzaj>
    <derivirana_varijabla naziv="DomainObject.Predmet.ProtuStrankaListFormatedWithAdressOIB_1">
      <item>SHABRAN TRGOVINA  j.d.o.o., OIB 15965678133, Lj. Posavskog 13A, 10000 Zagreb zastupanog po punomoćniku Kamran Shukurov</item>
    </derivirana_varijabla>
  </DomainObject.Predmet.ProtuStrankaListFormatedWithAdressOIB>
  <DomainObject.Predmet.ProtuStrankaListNazivFormated>
    <izvorni_sadrzaj>
      <item>SHABRAN TRGOVINA  j.d.o.o.</item>
    </izvorni_sadrzaj>
    <derivirana_varijabla naziv="DomainObject.Predmet.ProtuStrankaListNazivFormated_1">
      <item>SHABRAN TRGOVINA  j.d.o.o.</item>
    </derivirana_varijabla>
  </DomainObject.Predmet.ProtuStrankaListNazivFormated>
  <DomainObject.Predmet.ProtuStrankaListNazivFormatedOIB>
    <izvorni_sadrzaj>
      <item>SHABRAN TRGOVINA  j.d.o.o., OIB 15965678133</item>
    </izvorni_sadrzaj>
    <derivirana_varijabla naziv="DomainObject.Predmet.ProtuStrankaListNazivFormatedOIB_1">
      <item>SHABRAN TRGOVINA  j.d.o.o., OIB 15965678133</item>
    </derivirana_varijabla>
  </DomainObject.Predmet.ProtuStrankaListNazivFormatedOIB>
  <DomainObject.Predmet.OstaliListFormated>
    <izvorni_sadrzaj>
      <item>Kamran Shukurov punomoćnik sudionika u postupku SHABRAN TRGOVINA  j.d.o.o.</item>
      <item>KentBank dioničko društvo</item>
    </izvorni_sadrzaj>
    <derivirana_varijabla naziv="DomainObject.Predmet.OstaliListFormated_1">
      <item>Kamran Shukurov punomoćnik sudionika u postupku SHABRAN TRGOVINA  j.d.o.o.</item>
      <item>KentBank dioničko društvo</item>
    </derivirana_varijabla>
  </DomainObject.Predmet.OstaliListFormated>
  <DomainObject.Predmet.OstaliListFormatedOIB>
    <izvorni_sadrzaj>
      <item>Kamran Shukurov, OIB 81181669119 punomoćnik sudionika u postupku SHABRAN TRGOVINA  j.d.o.o.</item>
      <item>KentBank dioničko društvo, OIB 73656725926</item>
    </izvorni_sadrzaj>
    <derivirana_varijabla naziv="DomainObject.Predmet.OstaliListFormatedOIB_1">
      <item>Kamran Shukurov, OIB 81181669119 punomoćnik sudionika u postupku SHABRAN TRGOVINA  j.d.o.o.</item>
      <item>KentBank dioničko društvo, OIB 73656725926</item>
    </derivirana_varijabla>
  </DomainObject.Predmet.OstaliListFormatedOIB>
  <DomainObject.Predmet.OstaliListFormatedWithAdress>
    <izvorni_sadrzaj>
      <item>Kamran Shukurov, 20 Janvar 23, BAKU punomoćnik sudionika u postupku SHABRAN TRGOVINA  j.d.o.o.</item>
      <item>KentBank dioničko društvo, Gundulićeva 1, 10000 Zagreb</item>
    </izvorni_sadrzaj>
    <derivirana_varijabla naziv="DomainObject.Predmet.OstaliListFormatedWithAdress_1">
      <item>Kamran Shukurov, 20 Janvar 23, BAKU punomoćnik sudionika u postupku SHABRAN TRGOVINA  j.d.o.o.</item>
      <item>KentBank dioničko društvo, Gundulićeva 1, 10000 Zagreb</item>
    </derivirana_varijabla>
  </DomainObject.Predmet.OstaliListFormatedWithAdress>
  <DomainObject.Predmet.OstaliListFormatedWithAdressOIB>
    <izvorni_sadrzaj>
      <item>Kamran Shukurov, OIB 81181669119, 20 Janvar 23, BAKU punomoćnik sudionika u postupku SHABRAN TRGOVINA  j.d.o.o.</item>
      <item>KentBank dioničko društvo, OIB 73656725926, Gundulićeva 1, 10000 Zagreb</item>
    </izvorni_sadrzaj>
    <derivirana_varijabla naziv="DomainObject.Predmet.OstaliListFormatedWithAdressOIB_1">
      <item>Kamran Shukurov, OIB 81181669119, 20 Janvar 23, BAKU punomoćnik sudionika u postupku SHABRAN TRGOVINA  j.d.o.o.</item>
      <item>KentBank dioničko društvo, OIB 73656725926, Gundulićeva 1, 10000 Zagreb</item>
    </derivirana_varijabla>
  </DomainObject.Predmet.OstaliListFormatedWithAdressOIB>
  <DomainObject.Predmet.OstaliListNazivFormated>
    <izvorni_sadrzaj>
      <item>Kamran Shukurov</item>
      <item>KentBank dioničko društvo</item>
    </izvorni_sadrzaj>
    <derivirana_varijabla naziv="DomainObject.Predmet.OstaliListNazivFormated_1">
      <item>Kamran Shukurov</item>
      <item>KentBank dioničko društvo</item>
    </derivirana_varijabla>
  </DomainObject.Predmet.OstaliListNazivFormated>
  <DomainObject.Predmet.OstaliListNazivFormatedOIB>
    <izvorni_sadrzaj>
      <item>Kamran Shukurov, OIB 81181669119</item>
      <item>KentBank dioničko društvo, OIB 73656725926</item>
    </izvorni_sadrzaj>
    <derivirana_varijabla naziv="DomainObject.Predmet.OstaliListNazivFormatedOIB_1">
      <item>Kamran Shukurov, OIB 81181669119</item>
      <item>KentBank dioničko društvo, OIB 73656725926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SHABRAN TRGOVINA  j.d.o.o.</izvorni_sadrzaj>
    <derivirana_varijabla naziv="DomainObject.Predmet.ProtustrankaIDrugi_1">SHABRAN TRGOVINA 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SHABRAN TRGOVINA  j.d.o.o., OIB 15965678133, Lj. Posavskog 13A, 10000 Zagreb</izvorni_sadrzaj>
    <derivirana_varijabla naziv="DomainObject.Predmet.ProtustrankaIDrugiAdressOIB_1">SHABRAN TRGOVINA  j.d.o.o., OIB 15965678133, Lj. Posavskog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SHABRAN TRGOVINA  j.d.o.o.</item>
      <item>Kamran Shukurov</item>
      <item>KentBank dioničko društvo</item>
      <item>Kamran Shukurov</item>
      <item>VJEROVNICI</item>
    </izvorni_sadrzaj>
    <derivirana_varijabla naziv="DomainObject.Predmet.SudioniciListNaziv_1">
      <item>FINA Regionalni centar Zagreb</item>
      <item>SHABRAN TRGOVINA  j.d.o.o.</item>
      <item>Kamran Shukurov</item>
      <item>KentBank dioničko društvo</item>
      <item>Kamran Shukurov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SHABRAN TRGOVINA  j.d.o.o., OIB 15965678133, Lj. Posavskog 13A,10000 Zagreb</item>
      <item>Kamran Shukurov, OIB 81181669119, 20 Janvar 23,BAKU</item>
      <item>KentBank dioničko društvo, OIB 73656725926, Gundulićeva 1,10000 Zagreb</item>
      <item>Kamran Shukurov, OIB 81181669119</item>
      <item>VJEROVNICI</item>
    </izvorni_sadrzaj>
    <derivirana_varijabla naziv="DomainObject.Predmet.SudioniciListAdressOIB_1">
      <item>FINA Regionalni centar Zagreb, OIB 85821130368, Trg svibanjskih žrtava 1995. 1,10000 Zagreb</item>
      <item>SHABRAN TRGOVINA  j.d.o.o., OIB 15965678133, Lj. Posavskog 13A,10000 Zagreb</item>
      <item>Kamran Shukurov, OIB 81181669119, 20 Janvar 23,BAKU</item>
      <item>KentBank dioničko društvo, OIB 73656725926, Gundulićeva 1,10000 Zagreb</item>
      <item>Kamran Shukurov, OIB 81181669119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15965678133</item>
      <item>, OIB 81181669119</item>
      <item>, OIB 73656725926</item>
      <item>, OIB 81181669119</item>
      <item>, OIB null</item>
    </izvorni_sadrzaj>
    <derivirana_varijabla naziv="DomainObject.Predmet.SudioniciListNazivOIB_1">
      <item>, OIB 85821130368</item>
      <item>, OIB 15965678133</item>
      <item>, OIB 81181669119</item>
      <item>, OIB 73656725926</item>
      <item>, OIB 81181669119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67912-23E2-4484-B351-8409BBFA4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5343</properties:Characters>
  <properties:Lines>108</properties:Lines>
  <properties:Paragraphs>34</properties:Paragraphs>
  <properties:TotalTime>530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2018-04-25T06:08:00Z</cp:lastPrinted>
  <dcterms:modified xmlns:xsi="http://www.w3.org/2001/XMLSchema-instance" xsi:type="dcterms:W3CDTF">2018-04-25T06:09:00Z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