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2c1b8" w14:paraId="432c1b8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547B4B">
        <w:t>831</w:t>
      </w:r>
      <w:r w:rsidR="00BE14DE">
        <w:t>/</w:t>
      </w:r>
      <w:r w:rsidR="00245588">
        <w:t>16-</w:t>
      </w:r>
      <w:r w:rsidR="000A6B55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547B4B">
        <w:t>VIVIDUS d.o.o., Zadar, Grge Novaka 27, OIB: 11755483519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547B4B">
        <w:t>09. lipnja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547B4B">
        <w:t>VIVIDUS d.o.o., Zadar, Grge Novaka 27, OIB: 11755483519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547B4B" w:rsidP="00A70A5D" w:rsidR="000A6B55">
      <w:pPr>
        <w:jc w:val="center"/>
      </w:pPr>
      <w:r>
        <w:t>30.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08</w:t>
      </w:r>
      <w:r w:rsidR="00A70A5D">
        <w:t>,</w:t>
      </w:r>
      <w:r>
        <w:t>35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547B4B" w:rsidP="000A6B55" w:rsidR="000A6B55">
      <w:pPr>
        <w:jc w:val="center"/>
      </w:pPr>
      <w:r>
        <w:t>30. lipnja</w:t>
      </w:r>
      <w:r w:rsidR="009A76E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08,37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547B4B">
        <w:t>VIVIDUS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za plaćanje u </w:t>
      </w:r>
      <w:r w:rsidR="00245588" w:rsidRPr="006A6907">
        <w:lastRenderedPageBreak/>
        <w:t xml:space="preserve">neprekinutom razdoblju od </w:t>
      </w:r>
      <w:r w:rsidR="00547B4B">
        <w:t>1057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547B4B">
        <w:t>168.864,47</w:t>
      </w:r>
      <w:r w:rsidR="00EB6C13">
        <w:t xml:space="preserve"> </w:t>
      </w:r>
      <w:r w:rsidR="00245588" w:rsidRPr="006A6907">
        <w:t>kun</w:t>
      </w:r>
      <w:r w:rsidR="00EB6C13">
        <w:t>a</w:t>
      </w:r>
      <w:r w:rsidR="00673D65" w:rsidRPr="006A6907">
        <w:t xml:space="preserve">, te da ima </w:t>
      </w:r>
      <w:r w:rsidR="00AA5E66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547B4B">
        <w:t>09. lipnja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547B4B">
        <w:t>VIVIDUS d.o.o., Zadar</w:t>
      </w:r>
      <w:r w:rsidR="00547B4B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547B4B" w:rsidP="00153B5F" w:rsidR="00153B5F" w:rsidRPr="00153B5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ALEN ČIRJAK iz Zadra, Grge Novaka 27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D87722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547B4B">
      <w:t>831</w:t>
    </w:r>
    <w:r w:rsidR="000A6B55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47B4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8772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877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7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7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7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7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877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7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7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7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7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</izvorni_sadrzaj>
    <derivirana_varijabla naziv="DomainObject.Predmet.Broj_1">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St-831/2016</izvorni_sadrzaj>
    <derivirana_varijabla naziv="DomainObject.Predmet.OznakaBroj_1">St-831/2016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VIVIDUS d.o.o. za graditeljstvo, trgovinu i poslovne usluge</izvorni_sadrzaj>
    <derivirana_varijabla naziv="DomainObject.Predmet.ProtustrankaFormated_1">  VIVIDUS d.o.o. za graditeljstvo, trgovinu i poslovne usluge</derivirana_varijabla>
  </DomainObject.Predmet.ProtustrankaFormated>
  <DomainObject.Predmet.ProtustrankaFormatedOIB>
    <izvorni_sadrzaj>  VIVIDUS d.o.o. za graditeljstvo, trgovinu i poslovne usluge, OIB 11755483519</izvorni_sadrzaj>
    <derivirana_varijabla naziv="DomainObject.Predmet.ProtustrankaFormatedOIB_1">  VIVIDUS d.o.o. za graditeljstvo, trgovinu i poslovne usluge, OIB 11755483519</derivirana_varijabla>
  </DomainObject.Predmet.ProtustrankaFormatedOIB>
  <DomainObject.Predmet.ProtustrankaFormatedWithAdress>
    <izvorni_sadrzaj> VIVIDUS d.o.o. za graditeljstvo, trgovinu i poslovne usluge, Grge Novaka/27, 23000 Zadar</izvorni_sadrzaj>
    <derivirana_varijabla naziv="DomainObject.Predmet.ProtustrankaFormatedWithAdress_1"> VIVIDUS d.o.o. za graditeljstvo, trgovinu i poslovne usluge, Grge Novaka/27, 23000 Zadar</derivirana_varijabla>
  </DomainObject.Predmet.ProtustrankaFormatedWithAdress>
  <DomainObject.Predmet.ProtustrankaFormatedWithAdressOIB>
    <izvorni_sadrzaj> VIVIDUS d.o.o. za graditeljstvo, trgovinu i poslovne usluge, OIB 11755483519, Grge Novaka/27, 23000 Zadar</izvorni_sadrzaj>
    <derivirana_varijabla naziv="DomainObject.Predmet.ProtustrankaFormatedWithAdressOIB_1"> VIVIDUS d.o.o. za graditeljstvo, trgovinu i poslovne usluge, OIB 11755483519, Grge Novaka/27, 23000 Zadar</derivirana_varijabla>
  </DomainObject.Predmet.ProtustrankaFormatedWithAdressOIB>
  <DomainObject.Predmet.ProtustrankaWithAdress>
    <izvorni_sadrzaj>VIVIDUS d.o.o. za graditeljstvo, trgovinu i poslovne usluge Grge Novaka/27, 23000 Zadar</izvorni_sadrzaj>
    <derivirana_varijabla naziv="DomainObject.Predmet.ProtustrankaWithAdress_1">VIVIDUS d.o.o. za graditeljstvo, trgovinu i poslovne usluge Grge Novaka/27, 23000 Zadar</derivirana_varijabla>
  </DomainObject.Predmet.ProtustrankaWithAdress>
  <DomainObject.Predmet.ProtustrankaWithAdressOIB>
    <izvorni_sadrzaj>VIVIDUS d.o.o. za graditeljstvo, trgovinu i poslovne usluge, OIB 11755483519, Grge Novaka/27, 23000 Zadar</izvorni_sadrzaj>
    <derivirana_varijabla naziv="DomainObject.Predmet.ProtustrankaWithAdressOIB_1">VIVIDUS d.o.o. za graditeljstvo, trgovinu i poslovne usluge, OIB 11755483519, Grge Novaka/27, 23000 Zadar</derivirana_varijabla>
  </DomainObject.Predmet.ProtustrankaWithAdressOIB>
  <DomainObject.Predmet.ProtustrankaNazivFormated>
    <izvorni_sadrzaj>VIVIDUS d.o.o. za graditeljstvo, trgovinu i poslovne usluge</izvorni_sadrzaj>
    <derivirana_varijabla naziv="DomainObject.Predmet.ProtustrankaNazivFormated_1">VIVIDUS d.o.o. za graditeljstvo, trgovinu i poslovne usluge</derivirana_varijabla>
  </DomainObject.Predmet.ProtustrankaNazivFormated>
  <DomainObject.Predmet.ProtustrankaNazivFormatedOIB>
    <izvorni_sadrzaj>VIVIDUS d.o.o. za graditeljstvo, trgovinu i poslovne usluge, OIB 11755483519</izvorni_sadrzaj>
    <derivirana_varijabla naziv="DomainObject.Predmet.ProtustrankaNazivFormatedOIB_1">VIVIDUS d.o.o. za graditeljstvo, trgovinu i poslovne usluge, OIB 11755483519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168864.47</izvorni_sadrzaj>
    <derivirana_varijabla naziv="DomainObject.Predmet.TrenutnaVrijednost_1">168864.47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VIVIDUS d.o.o. za graditeljstvo, trgovinu i poslovne usluge</item>
    </izvorni_sadrzaj>
    <derivirana_varijabla naziv="DomainObject.Predmet.ProtuStrankaListFormated_1">
      <item>VIVIDUS d.o.o. za graditeljstvo, trgovinu i poslovne usluge</item>
    </derivirana_varijabla>
  </DomainObject.Predmet.ProtuStrankaListFormated>
  <DomainObject.Predmet.ProtuStrankaListFormatedOIB>
    <izvorni_sadrzaj>
      <item>VIVIDUS d.o.o. za graditeljstvo, trgovinu i poslovne usluge, OIB 11755483519</item>
    </izvorni_sadrzaj>
    <derivirana_varijabla naziv="DomainObject.Predmet.ProtuStrankaListFormatedOIB_1">
      <item>VIVIDUS d.o.o. za graditeljstvo, trgovinu i poslovne usluge, OIB 11755483519</item>
    </derivirana_varijabla>
  </DomainObject.Predmet.ProtuStrankaListFormatedOIB>
  <DomainObject.Predmet.ProtuStrankaListFormatedWithAdress>
    <izvorni_sadrzaj>
      <item>VIVIDUS d.o.o. za graditeljstvo, trgovinu i poslovne usluge, Grge Novaka/27, 23000 Zadar</item>
    </izvorni_sadrzaj>
    <derivirana_varijabla naziv="DomainObject.Predmet.ProtuStrankaListFormatedWithAdress_1">
      <item>VIVIDUS d.o.o. za graditeljstvo, trgovinu i poslovne usluge, Grge Novaka/27, 23000 Zadar</item>
    </derivirana_varijabla>
  </DomainObject.Predmet.ProtuStrankaListFormatedWithAdress>
  <DomainObject.Predmet.ProtuStrankaListFormatedWithAdressOIB>
    <izvorni_sadrzaj>
      <item>VIVIDUS d.o.o. za graditeljstvo, trgovinu i poslovne usluge, OIB 11755483519, Grge Novaka/27, 23000 Zadar</item>
    </izvorni_sadrzaj>
    <derivirana_varijabla naziv="DomainObject.Predmet.ProtuStrankaListFormatedWithAdressOIB_1">
      <item>VIVIDUS d.o.o. za graditeljstvo, trgovinu i poslovne usluge, OIB 11755483519, Grge Novaka/27, 23000 Zadar</item>
    </derivirana_varijabla>
  </DomainObject.Predmet.ProtuStrankaListFormatedWithAdressOIB>
  <DomainObject.Predmet.ProtuStrankaListNazivFormated>
    <izvorni_sadrzaj>
      <item>VIVIDUS d.o.o. za graditeljstvo, trgovinu i poslovne usluge</item>
    </izvorni_sadrzaj>
    <derivirana_varijabla naziv="DomainObject.Predmet.ProtuStrankaListNazivFormated_1">
      <item>VIVIDUS d.o.o. za graditeljstvo, trgovinu i poslovne usluge</item>
    </derivirana_varijabla>
  </DomainObject.Predmet.ProtuStrankaListNazivFormated>
  <DomainObject.Predmet.ProtuStrankaListNazivFormatedOIB>
    <izvorni_sadrzaj>
      <item>VIVIDUS d.o.o. za graditeljstvo, trgovinu i poslovne usluge, OIB 11755483519</item>
    </izvorni_sadrzaj>
    <derivirana_varijabla naziv="DomainObject.Predmet.ProtuStrankaListNazivFormatedOIB_1">
      <item>VIVIDUS d.o.o. za graditeljstvo, trgovinu i poslovne usluge, OIB 11755483519</item>
    </derivirana_varijabla>
  </DomainObject.Predmet.ProtuStrankaListNazivFormatedOIB>
  <DomainObject.Predmet.OstaliListFormated>
    <izvorni_sadrzaj>
      <item>Alen Čirjak</item>
    </izvorni_sadrzaj>
    <derivirana_varijabla naziv="DomainObject.Predmet.OstaliListFormated_1">
      <item>Alen Čirjak</item>
    </derivirana_varijabla>
  </DomainObject.Predmet.OstaliListFormated>
  <DomainObject.Predmet.OstaliListFormatedOIB>
    <izvorni_sadrzaj>
      <item>Alen Čirjak, OIB 96945880222</item>
    </izvorni_sadrzaj>
    <derivirana_varijabla naziv="DomainObject.Predmet.OstaliListFormatedOIB_1">
      <item>Alen Čirjak, OIB 96945880222</item>
    </derivirana_varijabla>
  </DomainObject.Predmet.OstaliListFormatedOIB>
  <DomainObject.Predmet.OstaliListFormatedWithAdress>
    <izvorni_sadrzaj>
      <item>Alen Čirjak, Ulica Grge Novaka 27, 23000 Zadar</item>
    </izvorni_sadrzaj>
    <derivirana_varijabla naziv="DomainObject.Predmet.OstaliListFormatedWithAdress_1">
      <item>Alen Čirjak, Ulica Grge Novaka 27, 23000 Zadar</item>
    </derivirana_varijabla>
  </DomainObject.Predmet.OstaliListFormatedWithAdress>
  <DomainObject.Predmet.OstaliListFormatedWithAdressOIB>
    <izvorni_sadrzaj>
      <item>Alen Čirjak, OIB 96945880222, Ulica Grge Novaka 27, 23000 Zadar</item>
    </izvorni_sadrzaj>
    <derivirana_varijabla naziv="DomainObject.Predmet.OstaliListFormatedWithAdressOIB_1">
      <item>Alen Čirjak, OIB 96945880222, Ulica Grge Novaka 27, 23000 Zadar</item>
    </derivirana_varijabla>
  </DomainObject.Predmet.OstaliListFormatedWithAdressOIB>
  <DomainObject.Predmet.OstaliListNazivFormated>
    <izvorni_sadrzaj>
      <item>Alen Čirjak</item>
    </izvorni_sadrzaj>
    <derivirana_varijabla naziv="DomainObject.Predmet.OstaliListNazivFormated_1">
      <item>Alen Čirjak</item>
    </derivirana_varijabla>
  </DomainObject.Predmet.OstaliListNazivFormated>
  <DomainObject.Predmet.OstaliListNazivFormatedOIB>
    <izvorni_sadrzaj>
      <item>Alen Čirjak, OIB 96945880222</item>
    </izvorni_sadrzaj>
    <derivirana_varijabla naziv="DomainObject.Predmet.OstaliListNazivFormatedOIB_1">
      <item>Alen Čirjak, OIB 96945880222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VIVIDUS d.o.o. za graditeljstvo, trgovinu i poslovne usluge</izvorni_sadrzaj>
    <derivirana_varijabla naziv="DomainObject.Predmet.ProtustrankaIDrugi_1">VIVIDUS d.o.o. za graditeljstvo, trgovinu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VIVIDUS d.o.o. za graditeljstvo, trgovinu i poslovne usluge, OIB 11755483519, Grge Novaka/27, 23000 Zadar</izvorni_sadrzaj>
    <derivirana_varijabla naziv="DomainObject.Predmet.ProtustrankaIDrugiAdressOIB_1">VIVIDUS d.o.o. za graditeljstvo, trgovinu i poslovne usluge, OIB 11755483519, Grge Novaka/27,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VIVIDUS d.o.o. za graditeljstvo, trgovinu i poslovne usluge</item>
      <item>Alen Čirjak</item>
    </izvorni_sadrzaj>
    <derivirana_varijabla naziv="DomainObject.Predmet.SudioniciListNaziv_1">
      <item>Financijska agencija</item>
      <item>VIVIDUS d.o.o. za graditeljstvo, trgovinu i poslovne usluge</item>
      <item>Alen Čirjak</item>
    </derivirana_varijabla>
  </DomainObject.Predmet.SudioniciListNaziv>
  <DomainObject.Predmet.SudioniciListAdressOIB>
    <izvorni_sadrzaj>
      <item>Financijska agencija, OIB 85821130368, Ivana Danila 4,23000 Zadar</item>
      <item>VIVIDUS d.o.o. za graditeljstvo, trgovinu i poslovne usluge, OIB 11755483519, Grge Novaka/27,23000 Zadar</item>
      <item>Alen Čirjak, OIB 96945880222, Ulica Grge Novaka 27,23000 Zadar</item>
    </izvorni_sadrzaj>
    <derivirana_varijabla naziv="DomainObject.Predmet.SudioniciListAdressOIB_1">
      <item>Financijska agencija, OIB 85821130368, Ivana Danila 4,23000 Zadar</item>
      <item>VIVIDUS d.o.o. za graditeljstvo, trgovinu i poslovne usluge, OIB 11755483519, Grge Novaka/27,23000 Zadar</item>
      <item>Alen Čirjak, OIB 96945880222, Ulica Grge Novaka 27,23000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11755483519</item>
      <item>, OIB 96945880222</item>
    </izvorni_sadrzaj>
    <derivirana_varijabla naziv="DomainObject.Predmet.SudioniciListNazivOIB_1">
      <item>, OIB 85821130368</item>
      <item>, OIB 11755483519</item>
      <item>, OIB 96945880222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F02BF5-7406-4D44-A894-64E515445A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353</properties:Words>
  <properties:Characters>1834</properties:Characters>
  <properties:Lines>79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2016-06-08T10:45:00Z</dcterms:created>
  <dc:creator>Administrator</dc:creator>
  <cp:lastModifiedBy>wsadmin</cp:lastModifiedBy>
  <cp:lastPrinted>2016-03-18T09:50:00Z</cp:lastPrinted>
  <dcterms:modified xmlns:xsi="http://www.w3.org/2001/XMLSchema-instance" xsi:type="dcterms:W3CDTF">2016-06-10T12:51:00Z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