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2c84" w14:paraId="b772c8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11019">
        <w:t>2576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11019">
        <w:t>19. prosinca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31101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11019" w:rsidRPr="00311019">
        <w:t>POLE POSITION j.d.o.o.</w:t>
      </w:r>
      <w:r w:rsidR="00311019">
        <w:t xml:space="preserve">Velika Mlaka, </w:t>
      </w:r>
      <w:r w:rsidR="00311019" w:rsidRPr="00311019">
        <w:t>Ulica Nikole Tesle 34</w:t>
      </w:r>
      <w:r w:rsidR="00311019">
        <w:t xml:space="preserve">, OIB: </w:t>
      </w:r>
      <w:r w:rsidR="00311019">
        <w:tab/>
      </w:r>
      <w:r w:rsidR="00311019" w:rsidRPr="00311019">
        <w:t>20708201651</w:t>
      </w:r>
      <w:r w:rsidR="00311019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311019">
        <w:t>16.100,00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11019">
        <w:t xml:space="preserve">19. prosinca 2017.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3C7C29">
        <w:t>,v.r.</w:t>
      </w:r>
    </w:p>
    <w:p w:rsidRDefault="00F8310C" w:rsidP="00572798" w:rsidR="00F8310C" w:rsidRPr="009C5689">
      <w:pPr>
        <w:jc w:val="right"/>
      </w:pPr>
    </w:p>
    <w:p w:rsidRDefault="003C7C29" w:rsidR="003C7C29" w:rsidRPr="00ED5ADF">
      <w:pPr>
        <w:jc w:val="right"/>
      </w:pPr>
    </w:p>
    <w:p w:rsidRDefault="003C7C29" w:rsidR="003C7C29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C7C29" w:rsidR="003C7C29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C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311019">
      <w:t>2576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4E78"/>
    <w:rsid w:val="00262CA3"/>
    <w:rsid w:val="00263D6D"/>
    <w:rsid w:val="00264D19"/>
    <w:rsid w:val="00297E94"/>
    <w:rsid w:val="002B758E"/>
    <w:rsid w:val="002E366C"/>
    <w:rsid w:val="00311019"/>
    <w:rsid w:val="00325398"/>
    <w:rsid w:val="0038246E"/>
    <w:rsid w:val="00384CCE"/>
    <w:rsid w:val="003C7C29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2576</izvorni_sadrzaj>
    <derivirana_varijabla naziv="DomainObject.Predmet.Broj_1">2576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St-2576/2017</izvorni_sadrzaj>
    <derivirana_varijabla naziv="DomainObject.Predmet.OznakaBroj_1">St-2576/2017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 POSITION j.d.o.o. zastupanog po punomoćniku Kristian Miličević</izvorni_sadrzaj>
    <derivirana_varijabla naziv="DomainObject.Predmet.ProtustrankaFormated_1">  POLE POSITION j.d.o.o. zastupanog po punomoćniku Kristian Miličević</derivirana_varijabla>
  </DomainObject.Predmet.ProtustrankaFormated>
  <DomainObject.Predmet.ProtustrankaFormatedOIB>
    <izvorni_sadrzaj>  POLE POSITION j.d.o.o., OIB 20708201651 zastupanog po punomoćniku Kristian Miličević</izvorni_sadrzaj>
    <derivirana_varijabla naziv="DomainObject.Predmet.ProtustrankaFormatedOIB_1">  POLE POSITION j.d.o.o., OIB 20708201651 zastupanog po punomoćniku Kristian Miličević</derivirana_varijabla>
  </DomainObject.Predmet.ProtustrankaFormatedOIB>
  <DomainObject.Predmet.ProtustrankaFormatedWithAdress>
    <izvorni_sadrzaj> POLE POSITION j.d.o.o., Ulica Nikole Tesle 34, 10010 Velika Mlaka zastupanog po punomoćniku Kristian Miličević</izvorni_sadrzaj>
    <derivirana_varijabla naziv="DomainObject.Predmet.ProtustrankaFormatedWithAdress_1"> POLE POSITION j.d.o.o., Ulica Nikole Tesle 34, 10010 Velika Mlaka zastupanog po punomoćniku Kristian Miličević</derivirana_varijabla>
  </DomainObject.Predmet.ProtustrankaFormatedWithAdress>
  <DomainObject.Predmet.ProtustrankaFormatedWithAdressOIB>
    <izvorni_sadrzaj> POLE POSITION j.d.o.o., OIB 20708201651, Ulica Nikole Tesle 34, 10010 Velika Mlaka zastupanog po punomoćniku Kristian Miličević</izvorni_sadrzaj>
    <derivirana_varijabla naziv="DomainObject.Predmet.ProtustrankaFormatedWithAdressOIB_1"> POLE POSITION j.d.o.o., OIB 20708201651, Ulica Nikole Tesle 34, 10010 Velika Mlaka zastupanog po punomoćniku Kristian Miličević</derivirana_varijabla>
  </DomainObject.Predmet.ProtustrankaFormatedWithAdressOIB>
  <DomainObject.Predmet.ProtustrankaWithAdress>
    <izvorni_sadrzaj>POLE POSITION j.d.o.o. Ulica Nikole Tesle 34, 10010 Velika Mlaka</izvorni_sadrzaj>
    <derivirana_varijabla naziv="DomainObject.Predmet.ProtustrankaWithAdress_1">POLE POSITION j.d.o.o. Ulica Nikole Tesle 34, 10010 Velika Mlaka</derivirana_varijabla>
  </DomainObject.Predmet.ProtustrankaWithAdress>
  <DomainObject.Predmet.ProtustrankaWithAdressOIB>
    <izvorni_sadrzaj>POLE POSITION j.d.o.o., OIB 20708201651, Ulica Nikole Tesle 34, 10010 Velika Mlaka</izvorni_sadrzaj>
    <derivirana_varijabla naziv="DomainObject.Predmet.ProtustrankaWithAdressOIB_1">POLE POSITION j.d.o.o., OIB 20708201651, Ulica Nikole Tesle 34, 10010 Velika Mlaka</derivirana_varijabla>
  </DomainObject.Predmet.ProtustrankaWithAdressOIB>
  <DomainObject.Predmet.ProtustrankaNazivFormated>
    <izvorni_sadrzaj>POLE POSITION j.d.o.o.</izvorni_sadrzaj>
    <derivirana_varijabla naziv="DomainObject.Predmet.ProtustrankaNazivFormated_1">POLE POSITION j.d.o.o.</derivirana_varijabla>
  </DomainObject.Predmet.ProtustrankaNazivFormated>
  <DomainObject.Predmet.ProtustrankaNazivFormatedOIB>
    <izvorni_sadrzaj>POLE POSITION j.d.o.o., OIB 20708201651</izvorni_sadrzaj>
    <derivirana_varijabla naziv="DomainObject.Predmet.ProtustrankaNazivFormatedOIB_1">POLE POSITION j.d.o.o., OIB 20708201651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 POSITION j.d.o.o. zastupanog po punomoćniku Kristian Miličević</item>
    </izvorni_sadrzaj>
    <derivirana_varijabla naziv="DomainObject.Predmet.ProtuStrankaListFormated_1">
      <item>POLE POSITION j.d.o.o. zastupanog po punomoćniku Kristian Miličević</item>
    </derivirana_varijabla>
  </DomainObject.Predmet.ProtuStrankaListFormated>
  <DomainObject.Predmet.ProtuStrankaListFormatedOIB>
    <izvorni_sadrzaj>
      <item>POLE POSITION j.d.o.o., OIB 20708201651 zastupanog po punomoćniku Kristian Miličević</item>
    </izvorni_sadrzaj>
    <derivirana_varijabla naziv="DomainObject.Predmet.ProtuStrankaListFormatedOIB_1">
      <item>POLE POSITION j.d.o.o., OIB 20708201651 zastupanog po punomoćniku Kristian Miličević</item>
    </derivirana_varijabla>
  </DomainObject.Predmet.ProtuStrankaListFormatedOIB>
  <DomainObject.Predmet.ProtuStrankaListFormatedWithAdress>
    <izvorni_sadrzaj>
      <item>POLE POSITION j.d.o.o., Ulica Nikole Tesle 34, 10010 Velika Mlaka zastupanog po punomoćniku Kristian Miličević</item>
    </izvorni_sadrzaj>
    <derivirana_varijabla naziv="DomainObject.Predmet.ProtuStrankaListFormatedWithAdress_1">
      <item>POLE POSITION j.d.o.o., Ulica Nikole Tesle 34, 10010 Velika Mlaka zastupanog po punomoćniku Kristian Miličević</item>
    </derivirana_varijabla>
  </DomainObject.Predmet.ProtuStrankaListFormatedWithAdress>
  <DomainObject.Predmet.ProtuStrankaListFormatedWithAdressOIB>
    <izvorni_sadrzaj>
      <item>POLE POSITION j.d.o.o., OIB 20708201651, Ulica Nikole Tesle 34, 10010 Velika Mlaka zastupanog po punomoćniku Kristian Miličević</item>
    </izvorni_sadrzaj>
    <derivirana_varijabla naziv="DomainObject.Predmet.ProtuStrankaListFormatedWithAdressOIB_1">
      <item>POLE POSITION j.d.o.o., OIB 20708201651, Ulica Nikole Tesle 34, 10010 Velika Mlaka zastupanog po punomoćniku Kristian Miličević</item>
    </derivirana_varijabla>
  </DomainObject.Predmet.ProtuStrankaListFormatedWithAdressOIB>
  <DomainObject.Predmet.ProtuStrankaListNazivFormated>
    <izvorni_sadrzaj>
      <item>POLE POSITION j.d.o.o.</item>
    </izvorni_sadrzaj>
    <derivirana_varijabla naziv="DomainObject.Predmet.ProtuStrankaListNazivFormated_1">
      <item>POLE POSITION j.d.o.o.</item>
    </derivirana_varijabla>
  </DomainObject.Predmet.ProtuStrankaListNazivFormated>
  <DomainObject.Predmet.ProtuStrankaListNazivFormatedOIB>
    <izvorni_sadrzaj>
      <item>POLE POSITION j.d.o.o., OIB 20708201651</item>
    </izvorni_sadrzaj>
    <derivirana_varijabla naziv="DomainObject.Predmet.ProtuStrankaListNazivFormatedOIB_1">
      <item>POLE POSITION j.d.o.o., OIB 20708201651</item>
    </derivirana_varijabla>
  </DomainObject.Predmet.ProtuStrankaListNazivFormatedOIB>
  <DomainObject.Predmet.OstaliListFormated>
    <izvorni_sadrzaj>
      <item>Kristian Miličević punomoćnik sudionika u postupku POLE POSITION j.d.o.o.</item>
    </izvorni_sadrzaj>
    <derivirana_varijabla naziv="DomainObject.Predmet.OstaliListFormated_1">
      <item>Kristian Miličević punomoćnik sudionika u postupku POLE POSITION j.d.o.o.</item>
    </derivirana_varijabla>
  </DomainObject.Predmet.OstaliListFormated>
  <DomainObject.Predmet.OstaliListFormatedOIB>
    <izvorni_sadrzaj>
      <item>Kristian Miličević, OIB 25770099491 punomoćnik sudionika u postupku POLE POSITION j.d.o.o.</item>
    </izvorni_sadrzaj>
    <derivirana_varijabla naziv="DomainObject.Predmet.OstaliListFormatedOIB_1">
      <item>Kristian Miličević, OIB 25770099491 punomoćnik sudionika u postupku POLE POSITION j.d.o.o.</item>
    </derivirana_varijabla>
  </DomainObject.Predmet.OstaliListFormatedOIB>
  <DomainObject.Predmet.OstaliListFormatedWithAdress>
    <izvorni_sadrzaj>
      <item>Kristian Miličević, Nikole Tesle 34, 10010 Velika Mlaka punomoćnik sudionika u postupku POLE POSITION j.d.o.o.</item>
    </izvorni_sadrzaj>
    <derivirana_varijabla naziv="DomainObject.Predmet.OstaliListFormatedWithAdress_1">
      <item>Kristian Miličević, Nikole Tesle 34, 10010 Velika Mlaka punomoćnik sudionika u postupku POLE POSITION j.d.o.o.</item>
    </derivirana_varijabla>
  </DomainObject.Predmet.OstaliListFormatedWithAdress>
  <DomainObject.Predmet.OstaliListFormatedWithAdressOIB>
    <izvorni_sadrzaj>
      <item>Kristian Miličević, OIB 25770099491, Nikole Tesle 34, 10010 Velika Mlaka punomoćnik sudionika u postupku POLE POSITION j.d.o.o.</item>
    </izvorni_sadrzaj>
    <derivirana_varijabla naziv="DomainObject.Predmet.OstaliListFormatedWithAdressOIB_1">
      <item>Kristian Miličević, OIB 25770099491, Nikole Tesle 34, 10010 Velika Mlaka punomoćnik sudionika u postupku POLE POSITION j.d.o.o.</item>
    </derivirana_varijabla>
  </DomainObject.Predmet.OstaliListFormatedWithAdressOIB>
  <DomainObject.Predmet.OstaliListNazivFormated>
    <izvorni_sadrzaj>
      <item>Kristian Miličević</item>
    </izvorni_sadrzaj>
    <derivirana_varijabla naziv="DomainObject.Predmet.OstaliListNazivFormated_1">
      <item>Kristian Miličević</item>
    </derivirana_varijabla>
  </DomainObject.Predmet.OstaliListNazivFormated>
  <DomainObject.Predmet.OstaliListNazivFormatedOIB>
    <izvorni_sadrzaj>
      <item>Kristian Miličević, OIB 25770099491</item>
    </izvorni_sadrzaj>
    <derivirana_varijabla naziv="DomainObject.Predmet.OstaliListNazivFormatedOIB_1">
      <item>Kristian Miličević, OIB 25770099491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 POSITION j.d.o.o.</izvorni_sadrzaj>
    <derivirana_varijabla naziv="DomainObject.Predmet.ProtustrankaIDrugi_1">POLE POSITION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 POSITION j.d.o.o., OIB 20708201651, Ulica Nikole Tesle 34, 10010 Velika Mlaka</izvorni_sadrzaj>
    <derivirana_varijabla naziv="DomainObject.Predmet.ProtustrankaIDrugiAdressOIB_1">POLE POSITION j.d.o.o., OIB 20708201651, Ulica Nikole Tesle 34,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 POSITION j.d.o.o.</item>
      <item>FINA Regionalni centar Zagreb</item>
      <item>Kristian Miličević</item>
    </izvorni_sadrzaj>
    <derivirana_varijabla naziv="DomainObject.Predmet.SudioniciListNaziv_1">
      <item>POLE POSITION j.d.o.o.</item>
      <item>FINA Regionalni centar Zagreb</item>
      <item>Kristian Miličević</item>
    </derivirana_varijabla>
  </DomainObject.Predmet.SudioniciListNaziv>
  <DomainObject.Predmet.SudioniciListAdressOIB>
    <izvorni_sadrzaj>
      <item>POLE POSITION j.d.o.o., OIB 20708201651, Ulica Nikole Tesle 34,10010 Velika Mlaka</item>
      <item>FINA Regionalni centar Zagreb, OIB 85821130368, Trg svibanjskih žrtava 1995. 1,10000 Zagreb</item>
      <item>Kristian Miličević, OIB 25770099491, Nikole Tesle 34,10010 Velika Mlaka</item>
    </izvorni_sadrzaj>
    <derivirana_varijabla naziv="DomainObject.Predmet.SudioniciListAdressOIB_1">
      <item>POLE POSITION j.d.o.o., OIB 20708201651, Ulica Nikole Tesle 34,10010 Velika Mlaka</item>
      <item>FINA Regionalni centar Zagreb, OIB 85821130368, Trg svibanjskih žrtava 1995. 1,10000 Zagreb</item>
      <item>Kristian Miličević, OIB 25770099491, Nikole Tesle 34,10010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20708201651</item>
      <item>, OIB 85821130368</item>
      <item>, OIB 25770099491</item>
    </izvorni_sadrzaj>
    <derivirana_varijabla naziv="DomainObject.Predmet.SudioniciListNazivOIB_1">
      <item>, OIB 20708201651</item>
      <item>, OIB 85821130368</item>
      <item>, OIB 25770099491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AABE1-75FF-4FFD-89B1-A796F637A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1348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2017-12-19T07:46:00Z</dcterms:created>
  <dc:creator>ilukac</dc:creator>
  <cp:lastModifiedBy>Ljubica Radošević</cp:lastModifiedBy>
  <cp:lastPrinted>2017-12-19T09:01:00Z</cp:lastPrinted>
  <dcterms:modified xmlns:xsi="http://www.w3.org/2001/XMLSchema-instance" xsi:type="dcterms:W3CDTF">2017-12-19T09:01:00Z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