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a93e" w14:paraId="957a93e" w:rsidRDefault="00013417" w:rsidP="00013417" w:rsidR="0001341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417" w:rsidP="00013417" w:rsidR="0001341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13417" w:rsidP="00013417" w:rsidR="000134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13417" w:rsidP="00013417" w:rsidR="000134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13417" w:rsidP="00013417" w:rsidR="0001341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13417" w:rsidP="00013417" w:rsidR="000134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13417" w:rsidP="00013417" w:rsidR="00013417" w:rsidRPr="005D578C">
      <w:pPr>
        <w:jc w:val="center"/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5403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Markovac 1/B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32661062831, MBS 130006941, 9. veljače 2016.</w:t>
      </w: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Markovac 1/B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32661062831, MBS 130006941,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013417" w:rsidP="00013417" w:rsidR="00013417">
      <w:pPr>
        <w:ind w:firstLine="708"/>
        <w:rPr>
          <w:rFonts w:cs="Times New Roman" w:eastAsia="Times New Roman"/>
          <w:szCs w:val="20"/>
        </w:rPr>
      </w:pPr>
    </w:p>
    <w:p w:rsidRDefault="00013417" w:rsidP="00013417" w:rsidR="000134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Markovac 1/B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32661062831, MBS 130006941.</w:t>
      </w:r>
    </w:p>
    <w:p w:rsidRDefault="00013417" w:rsidP="00013417" w:rsidR="00013417">
      <w:pPr>
        <w:rPr>
          <w:rFonts w:cs="Times New Roman" w:eastAsia="Times New Roman"/>
          <w:szCs w:val="24"/>
        </w:rPr>
      </w:pPr>
    </w:p>
    <w:p w:rsidRDefault="00013417" w:rsidP="00013417" w:rsidR="000134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Markovac 1/B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32661062831, MBS 130006941.</w:t>
      </w:r>
    </w:p>
    <w:p w:rsidRDefault="00013417" w:rsidP="00013417" w:rsidR="00013417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13417" w:rsidP="00013417" w:rsidR="00013417">
      <w:pPr>
        <w:ind w:firstLine="708"/>
        <w:rPr>
          <w:rFonts w:cs="Times New Roman" w:eastAsia="Times New Roman"/>
          <w:szCs w:val="24"/>
        </w:rPr>
      </w:pPr>
    </w:p>
    <w:p w:rsidRDefault="00013417" w:rsidP="00013417" w:rsidR="000134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St-439/2015-3 od 30. studenog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St-439/2015-4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13417" w:rsidP="00013417" w:rsidR="000134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13417" w:rsidP="00013417" w:rsidR="00013417" w:rsidRPr="005D578C">
      <w:pPr>
        <w:jc w:val="center"/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13417" w:rsidP="00013417" w:rsidR="0001341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10948">
        <w:rPr>
          <w:rFonts w:cs="Times New Roman" w:eastAsia="Times New Roman"/>
          <w:szCs w:val="24"/>
        </w:rPr>
        <w:t>, v. r.</w:t>
      </w:r>
    </w:p>
    <w:p w:rsidRDefault="00013417" w:rsidP="00013417" w:rsidR="00013417">
      <w:pPr>
        <w:jc w:val="left"/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left"/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13417" w:rsidP="00013417" w:rsidR="0001341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13417" w:rsidP="00013417" w:rsidR="00013417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rPr>
          <w:rFonts w:cs="Times New Roman" w:eastAsia="Times New Roman"/>
          <w:szCs w:val="24"/>
        </w:rPr>
      </w:pPr>
    </w:p>
    <w:p w:rsidRDefault="00013417" w:rsidP="00013417" w:rsidR="000134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ČURKO INTERIJERI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Višnjan, Markovac 1/B, 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Zina Čurko, Markovac, Markovac 1B,</w:t>
      </w:r>
    </w:p>
    <w:p w:rsidRDefault="00013417" w:rsidP="00013417" w:rsidR="0001341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13417" w:rsidP="00013417" w:rsidR="000134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13417" w:rsidP="00013417" w:rsidR="000134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13417" w:rsidP="00013417" w:rsidR="00013417"/>
    <w:p w:rsidRDefault="002149FD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417" w:rsidP="00013417" w:rsidR="00013417">
      <w:r>
        <w:separator/>
      </w:r>
    </w:p>
  </w:endnote>
  <w:endnote w:id="0" w:type="continuationSeparator">
    <w:p w:rsidRDefault="00013417" w:rsidP="00013417" w:rsidR="0001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417" w:rsidP="00013417" w:rsidR="00013417">
      <w:r>
        <w:separator/>
      </w:r>
    </w:p>
  </w:footnote>
  <w:footnote w:id="0" w:type="continuationSeparator">
    <w:p w:rsidRDefault="00013417" w:rsidP="00013417" w:rsidR="0001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417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49F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417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3BE"/>
    <w:rsid w:val="00013417"/>
    <w:rsid w:val="00210948"/>
    <w:rsid w:val="002149FD"/>
    <w:rsid w:val="0075528E"/>
    <w:rsid w:val="0079403F"/>
    <w:rsid w:val="00DC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4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4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134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34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34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34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9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49F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49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49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4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4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134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34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34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34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9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49F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49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49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ČURKO INTERIJERI d.o.o. VIŠNJAN</izvorni_sadrzaj>
    <derivirana_varijabla naziv="DomainObject.Predmet.ProtustrankaFormated_1">  ČURKO INTERIJERI d.o.o. VIŠNJAN</derivirana_varijabla>
  </DomainObject.Predmet.ProtustrankaFormated>
  <DomainObject.Predmet.ProtustrankaFormatedOIB>
    <izvorni_sadrzaj>  ČURKO INTERIJERI d.o.o. VIŠNJAN, OIB 32661062831</izvorni_sadrzaj>
    <derivirana_varijabla naziv="DomainObject.Predmet.ProtustrankaFormatedOIB_1">  ČURKO INTERIJERI d.o.o. VIŠNJAN, OIB 32661062831</derivirana_varijabla>
  </DomainObject.Predmet.ProtustrankaFormatedOIB>
  <DomainObject.Predmet.ProtustrankaFormatedWithAdress>
    <izvorni_sadrzaj> ČURKO INTERIJERI d.o.o. VIŠNJAN, Markovac 1/B, 52463 Višnjan</izvorni_sadrzaj>
    <derivirana_varijabla naziv="DomainObject.Predmet.ProtustrankaFormatedWithAdress_1"> ČURKO INTERIJERI d.o.o. VIŠNJAN, Markovac 1/B, 52463 Višnjan</derivirana_varijabla>
  </DomainObject.Predmet.ProtustrankaFormatedWithAdress>
  <DomainObject.Predmet.ProtustrankaFormatedWithAdressOIB>
    <izvorni_sadrzaj> ČURKO INTERIJERI d.o.o. VIŠNJAN, OIB 32661062831, Markovac 1/B, 52463 Višnjan</izvorni_sadrzaj>
    <derivirana_varijabla naziv="DomainObject.Predmet.ProtustrankaFormatedWithAdressOIB_1"> ČURKO INTERIJERI d.o.o. VIŠNJAN, OIB 32661062831, Markovac 1/B, 52463 Višnjan</derivirana_varijabla>
  </DomainObject.Predmet.ProtustrankaFormatedWithAdressOIB>
  <DomainObject.Predmet.ProtustrankaWithAdress>
    <izvorni_sadrzaj>ČURKO INTERIJERI d.o.o. VIŠNJAN Markovac 1/B, 52463 Višnjan</izvorni_sadrzaj>
    <derivirana_varijabla naziv="DomainObject.Predmet.ProtustrankaWithAdress_1">ČURKO INTERIJERI d.o.o. VIŠNJAN Markovac 1/B, 52463 Višnjan</derivirana_varijabla>
  </DomainObject.Predmet.ProtustrankaWithAdress>
  <DomainObject.Predmet.ProtustrankaWithAdressOIB>
    <izvorni_sadrzaj>ČURKO INTERIJERI d.o.o. VIŠNJAN, OIB 32661062831, Markovac 1/B, 52463 Višnjan</izvorni_sadrzaj>
    <derivirana_varijabla naziv="DomainObject.Predmet.ProtustrankaWithAdressOIB_1">ČURKO INTERIJERI d.o.o. VIŠNJAN, OIB 32661062831, Markovac 1/B, 52463 Višnjan</derivirana_varijabla>
  </DomainObject.Predmet.ProtustrankaWithAdressOIB>
  <DomainObject.Predmet.ProtustrankaNazivFormated>
    <izvorni_sadrzaj>ČURKO INTERIJERI d.o.o. VIŠNJAN</izvorni_sadrzaj>
    <derivirana_varijabla naziv="DomainObject.Predmet.ProtustrankaNazivFormated_1">ČURKO INTERIJERI d.o.o. VIŠNJAN</derivirana_varijabla>
  </DomainObject.Predmet.ProtustrankaNazivFormated>
  <DomainObject.Predmet.ProtustrankaNazivFormatedOIB>
    <izvorni_sadrzaj>ČURKO INTERIJERI d.o.o. VIŠNJAN, OIB 32661062831</izvorni_sadrzaj>
    <derivirana_varijabla naziv="DomainObject.Predmet.ProtustrankaNazivFormatedOIB_1">ČURKO INTERIJERI d.o.o. VIŠNJAN, OIB 32661062831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46100.58</izvorni_sadrzaj>
    <derivirana_varijabla naziv="DomainObject.Predmet.TrenutnaVrijednost_1">46100.58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ČURKO INTERIJERI d.o.o. VIŠNJAN</item>
    </izvorni_sadrzaj>
    <derivirana_varijabla naziv="DomainObject.Predmet.ProtuStrankaListFormated_1">
      <item>ČURKO INTERIJERI d.o.o. VIŠNJAN</item>
    </derivirana_varijabla>
  </DomainObject.Predmet.ProtuStrankaListFormated>
  <DomainObject.Predmet.ProtuStrankaListFormatedOIB>
    <izvorni_sadrzaj>
      <item>ČURKO INTERIJERI d.o.o. VIŠNJAN, OIB 32661062831</item>
    </izvorni_sadrzaj>
    <derivirana_varijabla naziv="DomainObject.Predmet.ProtuStrankaListFormatedOIB_1">
      <item>ČURKO INTERIJERI d.o.o. VIŠNJAN, OIB 32661062831</item>
    </derivirana_varijabla>
  </DomainObject.Predmet.ProtuStrankaListFormatedOIB>
  <DomainObject.Predmet.ProtuStrankaListFormatedWithAdress>
    <izvorni_sadrzaj>
      <item>ČURKO INTERIJERI d.o.o. VIŠNJAN, Markovac 1/B, 52463 Višnjan</item>
    </izvorni_sadrzaj>
    <derivirana_varijabla naziv="DomainObject.Predmet.ProtuStrankaListFormatedWithAdress_1">
      <item>ČURKO INTERIJERI d.o.o. VIŠNJAN, Markovac 1/B, 52463 Višnjan</item>
    </derivirana_varijabla>
  </DomainObject.Predmet.ProtuStrankaListFormatedWithAdress>
  <DomainObject.Predmet.ProtuStrankaListFormatedWithAdressOIB>
    <izvorni_sadrzaj>
      <item>ČURKO INTERIJERI d.o.o. VIŠNJAN, OIB 32661062831, Markovac 1/B, 52463 Višnjan</item>
    </izvorni_sadrzaj>
    <derivirana_varijabla naziv="DomainObject.Predmet.ProtuStrankaListFormatedWithAdressOIB_1">
      <item>ČURKO INTERIJERI d.o.o. VIŠNJAN, OIB 32661062831, Markovac 1/B, 52463 Višnjan</item>
    </derivirana_varijabla>
  </DomainObject.Predmet.ProtuStrankaListFormatedWithAdressOIB>
  <DomainObject.Predmet.ProtuStrankaListNazivFormated>
    <izvorni_sadrzaj>
      <item>ČURKO INTERIJERI d.o.o. VIŠNJAN</item>
    </izvorni_sadrzaj>
    <derivirana_varijabla naziv="DomainObject.Predmet.ProtuStrankaListNazivFormated_1">
      <item>ČURKO INTERIJERI d.o.o. VIŠNJAN</item>
    </derivirana_varijabla>
  </DomainObject.Predmet.ProtuStrankaListNazivFormated>
  <DomainObject.Predmet.ProtuStrankaListNazivFormatedOIB>
    <izvorni_sadrzaj>
      <item>ČURKO INTERIJERI d.o.o. VIŠNJAN, OIB 32661062831</item>
    </izvorni_sadrzaj>
    <derivirana_varijabla naziv="DomainObject.Predmet.ProtuStrankaListNazivFormatedOIB_1">
      <item>ČURKO INTERIJERI d.o.o. VIŠNJAN, OIB 32661062831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ČURKO INTERIJERI d.o.o. VIŠNJAN</izvorni_sadrzaj>
    <derivirana_varijabla naziv="DomainObject.Predmet.ProtustrankaIDrugi_1">ČURKO INTERIJERI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ČURKO INTERIJERI d.o.o. VIŠNJAN, OIB 32661062831, Markovac 1/B, 52463 Višnjan</izvorni_sadrzaj>
    <derivirana_varijabla naziv="DomainObject.Predmet.ProtustrankaIDrugiAdressOIB_1">ČURKO INTERIJERI d.o.o. VIŠNJAN, OIB 32661062831, Markovac 1/B,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ČURKO INTERIJERI d.o.o. VIŠNJAN</item>
    </izvorni_sadrzaj>
    <derivirana_varijabla naziv="DomainObject.Predmet.SudioniciListNaziv_1">
      <item>FINANCIJSKA AGENCIJA, RC RIJEKA, PODRUŽNICA PULA, PULA</item>
      <item>ČURKO INTERIJERI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ČURKO INTERIJERI d.o.o. VIŠNJAN, OIB 32661062831, Markovac 1/B,52463 Višnjan</item>
    </izvorni_sadrzaj>
    <derivirana_varijabla naziv="DomainObject.Predmet.SudioniciListAdressOIB_1">
      <item>FINANCIJSKA AGENCIJA, RC RIJEKA, PODRUŽNICA PULA, PULA, OIB 85821130368, Ulica grada Vukovara 70,Zagreb</item>
      <item>ČURKO INTERIJERI d.o.o. VIŠNJAN, OIB 32661062831, Markovac 1/B,52463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32661062831</item>
    </izvorni_sadrzaj>
    <derivirana_varijabla naziv="DomainObject.Predmet.SudioniciListNazivOIB_1">
      <item>, OIB 85821130368</item>
      <item>, OIB 32661062831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3254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2016-02-05T12:03:00Z</dcterms:created>
  <dc:creator>Mihaela Kaligari</dc:creator>
  <dc:description/>
  <cp:keywords/>
  <cp:lastModifiedBy>Mihaela Kaligari</cp:lastModifiedBy>
  <cp:lastPrinted>2016-02-08T13:33:00Z</cp:lastPrinted>
  <dcterms:modified xmlns:xsi="http://www.w3.org/2001/XMLSchema-instance" xsi:type="dcterms:W3CDTF">2016-02-09T07:37:00Z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