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5780" w14:paraId="8035780" w:rsidRDefault="006B4244" w:rsidR="006B424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244" w:rsidP="002D60CE" w:rsidR="006B4244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3D0115">
        <w:t>-8553</w:t>
      </w:r>
      <w:r w:rsidR="005543BD">
        <w:t>/15</w:t>
      </w:r>
      <w:r w:rsidR="006B4244">
        <w:t>-7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3D0115" w:rsidRPr="003D0115">
        <w:rPr>
          <w:lang w:val="pt-BR"/>
        </w:rPr>
        <w:t>UKLADE-PRODUKT j.d.o.o., Novska, Posavska 3, OIB: 52826395591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D0115">
        <w:rPr>
          <w:lang w:val="pt-BR"/>
        </w:rPr>
        <w:t>7. ožujka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D0115" w:rsidRPr="003D0115">
        <w:rPr>
          <w:lang w:val="pt-BR"/>
        </w:rPr>
        <w:t>UKLADE-PRODUKT j.d.o.o., Novska, Posavska 3, OIB: 52826395591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D0115">
        <w:t>8553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91F57" w:rsidP="00591F57" w:rsidR="00591F57" w:rsidRPr="00591F57">
      <w:pPr>
        <w:ind w:firstLine="708"/>
        <w:jc w:val="both"/>
        <w:rPr>
          <w:lang w:val="pt-BR"/>
        </w:rPr>
      </w:pPr>
      <w:r w:rsidRPr="00591F57">
        <w:t xml:space="preserve">Financijska agencija, Regionalni centar Zagreb, podnijela je ovom sudu prijedlog za otvaranje stečajnog postupka nad dužnikom </w:t>
      </w:r>
      <w:r w:rsidR="003D0115" w:rsidRPr="003D0115">
        <w:rPr>
          <w:lang w:val="pt-BR"/>
        </w:rPr>
        <w:t>UKLADE-PRODUKT j.d.o.o., Novska</w:t>
      </w:r>
      <w:r w:rsidRPr="00591F57">
        <w:rPr>
          <w:lang w:val="pt-BR"/>
        </w:rPr>
        <w:t>.</w:t>
      </w:r>
    </w:p>
    <w:p w:rsidRDefault="00591F57" w:rsidP="00591F57" w:rsidR="00591F57" w:rsidRPr="00591F57">
      <w:pPr>
        <w:jc w:val="both"/>
        <w:rPr>
          <w:lang w:val="pt-BR"/>
        </w:rPr>
      </w:pPr>
    </w:p>
    <w:p w:rsidRDefault="003D0115" w:rsidP="003D0115" w:rsidR="003D0115">
      <w:pPr>
        <w:ind w:firstLine="708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D0115" w:rsidP="003D0115" w:rsidR="003D0115">
      <w:pPr>
        <w:jc w:val="both"/>
      </w:pPr>
    </w:p>
    <w:p w:rsidRDefault="003D0115" w:rsidP="003D0115" w:rsidR="0059075B">
      <w:pPr>
        <w:ind w:firstLine="708"/>
        <w:jc w:val="both"/>
      </w:pPr>
      <w:r>
        <w:t>Financijska agencija, kao predlagatelj, navela je u prijedlogu za otvaranje stečajnog postupka kako dužnik na dan 15. prosinca 2015. u Očevidniku redoslijeda osnova za plaćanje ima evidentirane neizvršene osnove za plaćanje u neprekinutom razdoblju od 120 dana, u ukupnom iznosu od 4.630,96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3D0115" w:rsidP="0059075B" w:rsidR="003D0115">
      <w:pPr>
        <w:ind w:firstLine="709"/>
        <w:jc w:val="both"/>
      </w:pPr>
    </w:p>
    <w:p w:rsidRDefault="0059075B" w:rsidP="0059075B" w:rsidR="0059075B" w:rsidRPr="00C37D39">
      <w:pPr>
        <w:ind w:firstLine="709"/>
        <w:jc w:val="both"/>
      </w:pPr>
      <w:r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B9015B" w:rsidR="009B3D51" w:rsidRPr="00B9015B">
      <w:pPr>
        <w:jc w:val="both"/>
      </w:pPr>
    </w:p>
    <w:p w:rsidRDefault="0059075B" w:rsidP="00D677F7" w:rsidR="00901CFD">
      <w:pPr>
        <w:pStyle w:val="Tijeloteksta"/>
        <w:ind w:firstLine="708"/>
      </w:pPr>
      <w:r>
        <w:t xml:space="preserve">Sud je rješenjem od </w:t>
      </w:r>
      <w:r w:rsidR="003D0115">
        <w:t>8. veljače 2016</w:t>
      </w:r>
      <w:r w:rsidR="00901CFD">
        <w:t xml:space="preserve">. pokrenuo prethodni postupak nad dužnikom, a </w:t>
      </w:r>
      <w:r w:rsidR="003D0115">
        <w:br/>
        <w:t>7. ožujka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901CFD">
        <w:t xml:space="preserve"> na koje je pristupio zastupnik po zakonu dužnika koji se nije protivio prijedlogu da se nad dužnikom otvori stečaj te je </w:t>
      </w:r>
      <w:r w:rsidR="003D0115">
        <w:t>potvrdio navode iz dostavljenog prokaznog popisa imovine prema kojem dužnik od imovine ima jedino novčanu tražbinu prema trećoj osobi u iznosu od 1.150,00kn</w:t>
      </w:r>
      <w:r w:rsidR="00901CFD">
        <w:t>.</w:t>
      </w:r>
    </w:p>
    <w:p w:rsidRDefault="009B1748" w:rsidP="00D677F7" w:rsidR="009B1748">
      <w:pPr>
        <w:pStyle w:val="Tijeloteksta"/>
        <w:ind w:firstLine="708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D0115">
        <w:t>7. ožujka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6B4244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6B4244" w:rsidR="00065B42">
      <w:pPr>
        <w:jc w:val="right"/>
      </w:pPr>
      <w:r w:rsidRPr="00B9015B">
        <w:t>Gordan Zubak</w:t>
      </w:r>
      <w:r w:rsidR="006B4244">
        <w:t>, v.r.</w:t>
      </w:r>
    </w:p>
    <w:p w:rsidRDefault="006B4244" w:rsidP="00065B42" w:rsidR="006B4244"/>
    <w:p w:rsidRDefault="006B4244" w:rsidP="00065B42" w:rsidR="006B4244"/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6B4244" w:rsidP="00065B42" w:rsidR="006B4244"/>
    <w:p w:rsidRDefault="006B4244" w:rsidP="00065B42" w:rsidR="006B4244"/>
    <w:p w:rsidRDefault="006B4244" w:rsidP="001745C1" w:rsidR="006B4244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6B4244" w:rsidR="00065B42" w:rsidRPr="00B9015B"/>
    <w:sectPr w:rsidSect="006B4244" w:rsidR="00065B42" w:rsidRPr="00B9015B">
      <w:headerReference w:type="default" r:id="rId11"/>
      <w:pgSz w:h="16838" w:w="11906"/>
      <w:pgMar w:gutter="0" w:footer="708" w:header="708" w:left="1417" w:bottom="85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244" w:rsidP="006B4244" w:rsidR="006B4244">
      <w:r>
        <w:separator/>
      </w:r>
    </w:p>
  </w:endnote>
  <w:endnote w:id="0" w:type="continuationSeparator">
    <w:p w:rsidRDefault="006B4244" w:rsidP="006B4244" w:rsidR="006B4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244" w:rsidP="006B4244" w:rsidR="006B4244">
      <w:r>
        <w:separator/>
      </w:r>
    </w:p>
  </w:footnote>
  <w:footnote w:id="0" w:type="continuationSeparator">
    <w:p w:rsidRDefault="006B4244" w:rsidP="006B4244" w:rsidR="006B42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857044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6B4244" w:rsidP="006B4244" w:rsidR="006B4244" w:rsidRPr="006B4244">
        <w:pPr>
          <w:pStyle w:val="Zaglavlje"/>
          <w:ind w:firstLine="4536"/>
          <w:jc w:val="center"/>
          <w:rPr>
            <w:sz w:val="24"/>
          </w:rPr>
        </w:pPr>
        <w:r w:rsidRPr="006B4244">
          <w:rPr>
            <w:sz w:val="24"/>
          </w:rPr>
          <w:fldChar w:fldCharType="begin"/>
        </w:r>
        <w:r w:rsidRPr="006B4244">
          <w:rPr>
            <w:sz w:val="24"/>
          </w:rPr>
          <w:instrText>PAGE   \* MERGEFORMAT</w:instrText>
        </w:r>
        <w:r w:rsidRPr="006B4244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6B4244">
          <w:rPr>
            <w:sz w:val="24"/>
          </w:rPr>
          <w:fldChar w:fldCharType="end"/>
        </w:r>
        <w:r>
          <w:rPr>
            <w:sz w:val="24"/>
          </w:rPr>
          <w:tab/>
          <w:t>67. St-8553/15-7</w:t>
        </w:r>
      </w:p>
    </w:sdtContent>
  </w:sdt>
  <w:p w:rsidRDefault="006B4244" w:rsidR="006B424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2E7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62884"/>
    <w:rsid w:val="006B4244"/>
    <w:rsid w:val="00704DD0"/>
    <w:rsid w:val="007150E9"/>
    <w:rsid w:val="00754CF2"/>
    <w:rsid w:val="007B068E"/>
    <w:rsid w:val="007E6A6F"/>
    <w:rsid w:val="008B669A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6B42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B424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2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6B42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B42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8553</izvorni_sadrzaj>
    <derivirana_varijabla naziv="DomainObject.Predmet.Broj_1">8553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St-8553/2015</izvorni_sadrzaj>
    <derivirana_varijabla naziv="DomainObject.Predmet.OznakaBroj_1">St-8553/2015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UKLADE-PRODUKT j.d.o.o. za proizvodnju, trgovinu i usluge zastupanog po punomoćniku Krešimir Filipović</izvorni_sadrzaj>
    <derivirana_varijabla naziv="DomainObject.Predmet.ProtustrankaFormated_1">  UKLADE-PRODUKT j.d.o.o. za proizvodnju, trgovinu i usluge zastupanog po punomoćniku Krešimir Filipović</derivirana_varijabla>
  </DomainObject.Predmet.ProtustrankaFormated>
  <DomainObject.Predmet.ProtustrankaFormatedOIB>
    <izvorni_sadrzaj>  UKLADE-PRODUKT j.d.o.o. za proizvodnju, trgovinu i usluge, OIB 52826395591 zastupanog po punomoćniku Krešimir Filipović</izvorni_sadrzaj>
    <derivirana_varijabla naziv="DomainObject.Predmet.ProtustrankaFormatedOIB_1">  UKLADE-PRODUKT j.d.o.o. za proizvodnju, trgovinu i usluge, OIB 52826395591 zastupanog po punomoćniku Krešimir Filipović</derivirana_varijabla>
  </DomainObject.Predmet.ProtustrankaFormatedOIB>
  <DomainObject.Predmet.ProtustrankaFormatedWithAdress>
    <izvorni_sadrzaj> UKLADE-PRODUKT j.d.o.o. za proizvodnju, trgovinu i usluge, Posavska 3, 44330 Novska zastupanog po punomoćniku Krešimir Filipović</izvorni_sadrzaj>
    <derivirana_varijabla naziv="DomainObject.Predmet.ProtustrankaFormatedWithAdress_1"> UKLADE-PRODUKT j.d.o.o. za proizvodnju, trgovinu i usluge, Posavska 3, 44330 Novska zastupanog po punomoćniku Krešimir Filipović</derivirana_varijabla>
  </DomainObject.Predmet.ProtustrankaFormatedWithAdress>
  <DomainObject.Predmet.ProtustrankaFormatedWithAdressOIB>
    <izvorni_sadrzaj> UKLADE-PRODUKT j.d.o.o. za proizvodnju, trgovinu i usluge, OIB 52826395591, Posavska 3, 44330 Novska zastupanog po punomoćniku Krešimir Filipović</izvorni_sadrzaj>
    <derivirana_varijabla naziv="DomainObject.Predmet.ProtustrankaFormatedWithAdressOIB_1"> UKLADE-PRODUKT j.d.o.o. za proizvodnju, trgovinu i usluge, OIB 52826395591, Posavska 3, 44330 Novska zastupanog po punomoćniku Krešimir Filipović</derivirana_varijabla>
  </DomainObject.Predmet.ProtustrankaFormatedWithAdressOIB>
  <DomainObject.Predmet.ProtustrankaWithAdress>
    <izvorni_sadrzaj>UKLADE-PRODUKT j.d.o.o. za proizvodnju, trgovinu i usluge Posavska 3, 44330 Novska</izvorni_sadrzaj>
    <derivirana_varijabla naziv="DomainObject.Predmet.ProtustrankaWithAdress_1">UKLADE-PRODUKT j.d.o.o. za proizvodnju, trgovinu i usluge Posavska 3, 44330 Novska</derivirana_varijabla>
  </DomainObject.Predmet.ProtustrankaWithAdress>
  <DomainObject.Predmet.ProtustrankaWithAdressOIB>
    <izvorni_sadrzaj>UKLADE-PRODUKT j.d.o.o. za proizvodnju, trgovinu i usluge, OIB 52826395591, Posavska 3, 44330 Novska</izvorni_sadrzaj>
    <derivirana_varijabla naziv="DomainObject.Predmet.ProtustrankaWithAdressOIB_1">UKLADE-PRODUKT j.d.o.o. za proizvodnju, trgovinu i usluge, OIB 52826395591, Posavska 3, 44330 Novska</derivirana_varijabla>
  </DomainObject.Predmet.ProtustrankaWithAdressOIB>
  <DomainObject.Predmet.ProtustrankaNazivFormated>
    <izvorni_sadrzaj>UKLADE-PRODUKT j.d.o.o. za proizvodnju, trgovinu i usluge</izvorni_sadrzaj>
    <derivirana_varijabla naziv="DomainObject.Predmet.ProtustrankaNazivFormated_1">UKLADE-PRODUKT j.d.o.o. za proizvodnju, trgovinu i usluge</derivirana_varijabla>
  </DomainObject.Predmet.ProtustrankaNazivFormated>
  <DomainObject.Predmet.ProtustrankaNazivFormatedOIB>
    <izvorni_sadrzaj>UKLADE-PRODUKT j.d.o.o. za proizvodnju, trgovinu i usluge, OIB 52826395591</izvorni_sadrzaj>
    <derivirana_varijabla naziv="DomainObject.Predmet.ProtustrankaNazivFormatedOIB_1">UKLADE-PRODUKT j.d.o.o. za proizvodnju, trgovinu i usluge, OIB 52826395591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Filipović</izvorni_sadrzaj>
    <derivirana_varijabla naziv="DomainObject.Predmet.StrankaFormated_1">  FINA Regionalni centar Zagreb; Krešimir Filipović</derivirana_varijabla>
  </DomainObject.Predmet.StrankaFormated>
  <DomainObject.Predmet.StrankaFormatedOIB>
    <izvorni_sadrzaj>  FINA Regionalni centar Zagreb, OIB 85821130368; Krešimir Filipović, OIB 83913156366</izvorni_sadrzaj>
    <derivirana_varijabla naziv="DomainObject.Predmet.StrankaFormatedOIB_1">  FINA Regionalni centar Zagreb, OIB 85821130368; Krešimir Filipović, OIB 83913156366</derivirana_varijabla>
  </DomainObject.Predmet.StrankaFormatedOIB>
  <DomainObject.Predmet.StrankaFormatedWithAdress>
    <izvorni_sadrzaj> FINA Regionalni centar Zagreb, Trg svibanjskih žrtava 1995. br. 1, 10000 Zagreb; Krešimir Filipović, Posavska 3, 44330 Novska</izvorni_sadrzaj>
    <derivirana_varijabla naziv="DomainObject.Predmet.StrankaFormatedWithAdress_1"> FINA Regionalni centar Zagreb, Trg svibanjskih žrtava 1995. br. 1, 10000 Zagreb; Krešimir Filipović, Posavska 3, 44330 Novska</derivirana_varijabla>
  </DomainObject.Predmet.StrankaFormatedWithAdress>
  <DomainObject.Predmet.StrankaFormatedWithAdressOIB>
    <izvorni_sadrzaj> FINA Regionalni centar Zagreb, OIB 85821130368, Trg svibanjskih žrtava 1995. br. 1, 10000 Zagreb; Krešimir Filipović, OIB 83913156366, Posavska 3, 44330 Novska</izvorni_sadrzaj>
    <derivirana_varijabla naziv="DomainObject.Predmet.StrankaFormatedWithAdressOIB_1"> FINA Regionalni centar Zagreb, OIB 85821130368, Trg svibanjskih žrtava 1995. br. 1, 10000 Zagreb; Krešimir Filipović, OIB 83913156366, Posavska 3, 44330 Novska</derivirana_varijabla>
  </DomainObject.Predmet.StrankaFormatedWithAdressOIB>
  <DomainObject.Predmet.StrankaWithAdress>
    <izvorni_sadrzaj>FINA Regionalni centar Zagreb Trg svibanjskih žrtava 1995. br. 1,10000 Zagreb,Krešimir Filipović Posavska 3,44330 Novska</izvorni_sadrzaj>
    <derivirana_varijabla naziv="DomainObject.Predmet.StrankaWithAdress_1">FINA Regionalni centar Zagreb Trg svibanjskih žrtava 1995. br. 1,10000 Zagreb,Krešimir Filipović Posavska 3,44330 Novska</derivirana_varijabla>
  </DomainObject.Predmet.StrankaWithAdress>
  <DomainObject.Predmet.StrankaWithAdressOIB>
    <izvorni_sadrzaj>FINA Regionalni centar Zagreb, OIB 85821130368, Trg svibanjskih žrtava 1995. br. 1,10000 Zagreb,Krešimir Filipović, OIB 83913156366, Posavska 3,44330 Novska</izvorni_sadrzaj>
    <derivirana_varijabla naziv="DomainObject.Predmet.StrankaWithAdressOIB_1">FINA Regionalni centar Zagreb, OIB 85821130368, Trg svibanjskih žrtava 1995. br. 1,10000 Zagreb,Krešimir Filipović, OIB 83913156366, Posavska 3,44330 Novska</derivirana_varijabla>
  </DomainObject.Predmet.StrankaWithAdressOIB>
  <DomainObject.Predmet.StrankaNazivFormated>
    <izvorni_sadrzaj>FINA Regionalni centar Zagreb,Krešimir Filipović</izvorni_sadrzaj>
    <derivirana_varijabla naziv="DomainObject.Predmet.StrankaNazivFormated_1">FINA Regionalni centar Zagreb,Krešimir Filipović</derivirana_varijabla>
  </DomainObject.Predmet.StrankaNazivFormated>
  <DomainObject.Predmet.StrankaNazivFormatedOIB>
    <izvorni_sadrzaj>FINA Regionalni centar Zagreb, OIB 85821130368,Krešimir Filipović, OIB 83913156366</izvorni_sadrzaj>
    <derivirana_varijabla naziv="DomainObject.Predmet.StrankaNazivFormatedOIB_1">FINA Regionalni centar Zagreb, OIB 85821130368,Krešimir Filipović, OIB 83913156366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Krešimir Filipović</item>
    </izvorni_sadrzaj>
    <derivirana_varijabla naziv="DomainObject.Predmet.StrankaListFormated_1">
      <item>FINA Regionalni centar Zagreb</item>
      <item>Krešimir Filipović</item>
    </derivirana_varijabla>
  </DomainObject.Predmet.StrankaListFormated>
  <DomainObject.Predmet.StrankaListFormatedOIB>
    <izvorni_sadrzaj>
      <item>FINA Regionalni centar Zagreb, OIB 85821130368</item>
      <item>Krešimir Filipović, OIB 83913156366</item>
    </izvorni_sadrzaj>
    <derivirana_varijabla naziv="DomainObject.Predmet.StrankaListFormatedOIB_1">
      <item>FINA Regionalni centar Zagreb, OIB 85821130368</item>
      <item>Krešimir Filipović, OIB 83913156366</item>
    </derivirana_varijabla>
  </DomainObject.Predmet.StrankaListFormatedOIB>
  <DomainObject.Predmet.StrankaListFormatedWithAdress>
    <izvorni_sadrzaj>
      <item>FINA Regionalni centar Zagreb, Trg svibanjskih žrtava 1995. br. 1, 10000 Zagreb</item>
      <item>Krešimir Filipović, Posavska 3, 44330 Novska</item>
    </izvorni_sadrzaj>
    <derivirana_varijabla naziv="DomainObject.Predmet.StrankaListFormatedWithAdress_1">
      <item>FINA Regionalni centar Zagreb, Trg svibanjskih žrtava 1995. br. 1, 10000 Zagreb</item>
      <item>Krešimir Filipović, Posavska 3, 44330 Novska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Krešimir Filipović, OIB 83913156366, Posavska 3, 44330 Novska</item>
    </izvorni_sadrzaj>
    <derivirana_varijabla naziv="DomainObject.Predmet.StrankaListFormatedWithAdressOIB_1">
      <item>FINA Regionalni centar Zagreb, OIB 85821130368, Trg svibanjskih žrtava 1995. br. 1, 10000 Zagreb</item>
      <item>Krešimir Filipović, OIB 83913156366, Posavska 3, 44330 Novska</item>
    </derivirana_varijabla>
  </DomainObject.Predmet.StrankaListFormatedWithAdressOIB>
  <DomainObject.Predmet.StrankaListNazivFormated>
    <izvorni_sadrzaj>
      <item>FINA Regionalni centar Zagreb</item>
      <item>Krešimir Filipović</item>
    </izvorni_sadrzaj>
    <derivirana_varijabla naziv="DomainObject.Predmet.StrankaListNazivFormated_1">
      <item>FINA Regionalni centar Zagreb</item>
      <item>Krešimir Filipović</item>
    </derivirana_varijabla>
  </DomainObject.Predmet.StrankaListNazivFormated>
  <DomainObject.Predmet.StrankaListNazivFormatedOIB>
    <izvorni_sadrzaj>
      <item>FINA Regionalni centar Zagreb, OIB 85821130368</item>
      <item>Krešimir Filipović, OIB 83913156366</item>
    </izvorni_sadrzaj>
    <derivirana_varijabla naziv="DomainObject.Predmet.StrankaListNazivFormatedOIB_1">
      <item>FINA Regionalni centar Zagreb, OIB 85821130368</item>
      <item>Krešimir Filipović, OIB 83913156366</item>
    </derivirana_varijabla>
  </DomainObject.Predmet.StrankaListNazivFormatedOIB>
  <DomainObject.Predmet.ProtuStrankaListFormated>
    <izvorni_sadrzaj>
      <item>UKLADE-PRODUKT j.d.o.o. za proizvodnju, trgovinu i usluge zastupanog po punomoćniku Krešimir Filipović</item>
    </izvorni_sadrzaj>
    <derivirana_varijabla naziv="DomainObject.Predmet.ProtuStrankaListFormated_1">
      <item>UKLADE-PRODUKT j.d.o.o. za proizvodnju, trgovinu i usluge zastupanog po punomoćniku Krešimir Filipović</item>
    </derivirana_varijabla>
  </DomainObject.Predmet.ProtuStrankaListFormated>
  <DomainObject.Predmet.ProtuStrankaListFormatedOIB>
    <izvorni_sadrzaj>
      <item>UKLADE-PRODUKT j.d.o.o. za proizvodnju, trgovinu i usluge, OIB 52826395591 zastupanog po punomoćniku Krešimir Filipović</item>
    </izvorni_sadrzaj>
    <derivirana_varijabla naziv="DomainObject.Predmet.ProtuStrankaListFormatedOIB_1">
      <item>UKLADE-PRODUKT j.d.o.o. za proizvodnju, trgovinu i usluge, OIB 52826395591 zastupanog po punomoćniku Krešimir Filipović</item>
    </derivirana_varijabla>
  </DomainObject.Predmet.ProtuStrankaListFormatedOIB>
  <DomainObject.Predmet.ProtuStrankaListFormatedWithAdress>
    <izvorni_sadrzaj>
      <item>UKLADE-PRODUKT j.d.o.o. za proizvodnju, trgovinu i usluge, Posavska 3, 44330 Novska zastupanog po punomoćniku Krešimir Filipović</item>
    </izvorni_sadrzaj>
    <derivirana_varijabla naziv="DomainObject.Predmet.ProtuStrankaListFormatedWithAdress_1">
      <item>UKLADE-PRODUKT j.d.o.o. za proizvodnju, trgovinu i usluge, Posavska 3, 44330 Novska zastupanog po punomoćniku Krešimir Filipović</item>
    </derivirana_varijabla>
  </DomainObject.Predmet.ProtuStrankaListFormatedWithAdress>
  <DomainObject.Predmet.ProtuStrankaListFormatedWithAdressOIB>
    <izvorni_sadrzaj>
      <item>UKLADE-PRODUKT j.d.o.o. za proizvodnju, trgovinu i usluge, OIB 52826395591, Posavska 3, 44330 Novska zastupanog po punomoćniku Krešimir Filipović</item>
    </izvorni_sadrzaj>
    <derivirana_varijabla naziv="DomainObject.Predmet.ProtuStrankaListFormatedWithAdressOIB_1">
      <item>UKLADE-PRODUKT j.d.o.o. za proizvodnju, trgovinu i usluge, OIB 52826395591, Posavska 3, 44330 Novska zastupanog po punomoćniku Krešimir Filipović</item>
    </derivirana_varijabla>
  </DomainObject.Predmet.ProtuStrankaListFormatedWithAdressOIB>
  <DomainObject.Predmet.ProtuStrankaListNazivFormated>
    <izvorni_sadrzaj>
      <item>UKLADE-PRODUKT j.d.o.o. za proizvodnju, trgovinu i usluge</item>
    </izvorni_sadrzaj>
    <derivirana_varijabla naziv="DomainObject.Predmet.ProtuStrankaListNazivFormated_1">
      <item>UKLADE-PRODUKT j.d.o.o. za proizvodnju, trgovinu i usluge</item>
    </derivirana_varijabla>
  </DomainObject.Predmet.ProtuStrankaListNazivFormated>
  <DomainObject.Predmet.ProtuStrankaListNazivFormatedOIB>
    <izvorni_sadrzaj>
      <item>UKLADE-PRODUKT j.d.o.o. za proizvodnju, trgovinu i usluge, OIB 52826395591</item>
    </izvorni_sadrzaj>
    <derivirana_varijabla naziv="DomainObject.Predmet.ProtuStrankaListNazivFormatedOIB_1">
      <item>UKLADE-PRODUKT j.d.o.o. za proizvodnju, trgovinu i usluge, OIB 52826395591</item>
    </derivirana_varijabla>
  </DomainObject.Predmet.ProtuStrankaListNazivFormatedOIB>
  <DomainObject.Predmet.OstaliListFormated>
    <izvorni_sadrzaj>
      <item>Krešimir Filipović punomoćnik sudionika u postupku UKLADE-PRODUKT j.d.o.o. za proizvodnju, trgovinu i usluge</item>
    </izvorni_sadrzaj>
    <derivirana_varijabla naziv="DomainObject.Predmet.OstaliListFormated_1">
      <item>Krešimir Filipović punomoćnik sudionika u postupku UKLADE-PRODUKT j.d.o.o. za proizvodnju, trgovinu i usluge</item>
    </derivirana_varijabla>
  </DomainObject.Predmet.OstaliListFormated>
  <DomainObject.Predmet.OstaliListFormatedOIB>
    <izvorni_sadrzaj>
      <item>Krešimir Filipović, OIB 83913156366 punomoćnik sudionika u postupku UKLADE-PRODUKT j.d.o.o. za proizvodnju, trgovinu i usluge</item>
    </izvorni_sadrzaj>
    <derivirana_varijabla naziv="DomainObject.Predmet.OstaliListFormatedOIB_1">
      <item>Krešimir Filipović, OIB 83913156366 punomoćnik sudionika u postupku UKLADE-PRODUKT j.d.o.o. za proizvodnju, trgovinu i usluge</item>
    </derivirana_varijabla>
  </DomainObject.Predmet.OstaliListFormatedOIB>
  <DomainObject.Predmet.OstaliListFormatedWithAdress>
    <izvorni_sadrzaj>
      <item>Krešimir Filipović, Posavska 3, 44330 Novska punomoćnik sudionika u postupku UKLADE-PRODUKT j.d.o.o. za proizvodnju, trgovinu i usluge</item>
    </izvorni_sadrzaj>
    <derivirana_varijabla naziv="DomainObject.Predmet.OstaliListFormatedWithAdress_1">
      <item>Krešimir Filipović, Posavska 3, 44330 Novska punomoćnik sudionika u postupku UKLADE-PRODUKT j.d.o.o. za proizvodnju, trgovinu i usluge</item>
    </derivirana_varijabla>
  </DomainObject.Predmet.OstaliListFormatedWithAdress>
  <DomainObject.Predmet.OstaliListFormatedWithAdressOIB>
    <izvorni_sadrzaj>
      <item>Krešimir Filipović, OIB 83913156366, Posavska 3, 44330 Novska punomoćnik sudionika u postupku UKLADE-PRODUKT j.d.o.o. za proizvodnju, trgovinu i usluge</item>
    </izvorni_sadrzaj>
    <derivirana_varijabla naziv="DomainObject.Predmet.OstaliListFormatedWithAdressOIB_1">
      <item>Krešimir Filipović, OIB 83913156366, Posavska 3, 44330 Novska punomoćnik sudionika u postupku UKLADE-PRODUKT j.d.o.o. za proizvodnju, trgovinu i usluge</item>
    </derivirana_varijabla>
  </DomainObject.Predmet.OstaliListFormatedWithAdressOIB>
  <DomainObject.Predmet.OstaliListNazivFormated>
    <izvorni_sadrzaj>
      <item>Krešimir Filipović</item>
    </izvorni_sadrzaj>
    <derivirana_varijabla naziv="DomainObject.Predmet.OstaliListNazivFormated_1">
      <item>Krešimir Filipović</item>
    </derivirana_varijabla>
  </DomainObject.Predmet.OstaliListNazivFormated>
  <DomainObject.Predmet.OstaliListNazivFormatedOIB>
    <izvorni_sadrzaj>
      <item>Krešimir Filipović, OIB 83913156366</item>
    </izvorni_sadrzaj>
    <derivirana_varijabla naziv="DomainObject.Predmet.OstaliListNazivFormatedOIB_1">
      <item>Krešimir Filipović, OIB 83913156366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UKLADE-PRODUKT j.d.o.o. za proizvodnju, trgovinu i usluge</izvorni_sadrzaj>
    <derivirana_varijabla naziv="DomainObject.Predmet.ProtustrankaIDrugi_1">UKLADE-PRODUKT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UKLADE-PRODUKT j.d.o.o. za proizvodnju, trgovinu i usluge, OIB 52826395591, Posavska 3, 44330 Novska</izvorni_sadrzaj>
    <derivirana_varijabla naziv="DomainObject.Predmet.ProtustrankaIDrugiAdressOIB_1">UKLADE-PRODUKT j.d.o.o. za proizvodnju, trgovinu i usluge, OIB 52826395591, Posavska 3,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UKLADE-PRODUKT j.d.o.o. za proizvodnju, trgovinu i usluge</item>
      <item>Krešimir Filipović</item>
      <item>Krešimir Filipović</item>
    </izvorni_sadrzaj>
    <derivirana_varijabla naziv="DomainObject.Predmet.SudioniciListNaziv_1">
      <item>FINA Regionalni centar Zagreb</item>
      <item>UKLADE-PRODUKT j.d.o.o. za proizvodnju, trgovinu i usluge</item>
      <item>Krešimir Filipović</item>
      <item>Krešimir Filipović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UKLADE-PRODUKT j.d.o.o. za proizvodnju, trgovinu i usluge, OIB 52826395591, Posavska 3,44330 Novska</item>
      <item>Krešimir Filipović, OIB 83913156366, Posavska 3,44330 Novska</item>
      <item>Krešimir Filipović, OIB 83913156366, Posavska 3,44330 Novska</item>
    </izvorni_sadrzaj>
    <derivirana_varijabla naziv="DomainObject.Predmet.SudioniciListAdressOIB_1">
      <item>FINA Regionalni centar Zagreb, OIB 85821130368, Trg svibanjskih žrtava 1995. br. 1,10000 Zagreb</item>
      <item>UKLADE-PRODUKT j.d.o.o. za proizvodnju, trgovinu i usluge, OIB 52826395591, Posavska 3,44330 Novska</item>
      <item>Krešimir Filipović, OIB 83913156366, Posavska 3,44330 Novska</item>
      <item>Krešimir Filipović, OIB 83913156366, Posavska 3,44330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52826395591</item>
      <item>, OIB 83913156366</item>
      <item>, OIB 83913156366</item>
    </izvorni_sadrzaj>
    <derivirana_varijabla naziv="DomainObject.Predmet.SudioniciListNazivOIB_1">
      <item>, OIB 85821130368</item>
      <item>, OIB 52826395591</item>
      <item>, OIB 83913156366</item>
      <item>, OIB 83913156366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B2BC8-2823-4B88-BEFC-60B683D01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775</properties:Words>
  <properties:Characters>4365</properties:Characters>
  <properties:Lines>97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2016-03-07T10:28:00Z</dcterms:created>
  <dc:creator>gzubak</dc:creator>
  <cp:lastModifiedBy>Ivana Rogić</cp:lastModifiedBy>
  <cp:lastPrinted>2016-03-07T10:36:00Z</cp:lastPrinted>
  <dcterms:modified xmlns:xsi="http://www.w3.org/2001/XMLSchema-instance" xsi:type="dcterms:W3CDTF">2016-03-07T10:37:00Z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