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92bf" w14:paraId="50592bf" w:rsidRDefault="00AE649C" w:rsidP="00FA5B5E" w:rsidR="00AE649C" w:rsidRPr="00B76F3C">
      <w:pPr>
        <w:pStyle w:val="Naslov3"/>
        <w15:collapsed w:val="false"/>
      </w:pPr>
    </w:p>
    <w:p w:rsidRDefault="00214E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14E28" w:rsidP="00214E28" w:rsidR="00214E2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St-169/2016-11.</w:t>
      </w:r>
    </w:p>
    <w:p w:rsidRDefault="00214E28" w:rsidP="00214E28" w:rsidR="00214E28">
      <w:pPr>
        <w:rPr>
          <w:rFonts w:hAnsi="Arial" w:ascii="Arial"/>
        </w:rPr>
      </w:pPr>
    </w:p>
    <w:p w:rsidRDefault="00214E28" w:rsidP="00214E28" w:rsidR="00214E28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 G L A S</w:t>
      </w:r>
    </w:p>
    <w:p w:rsidRDefault="00214E28" w:rsidP="00214E28" w:rsidR="00214E28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TRGOVAČKI SUD U BJELOVARU, rješenjem ovog suda pod poslovnim brojem St-169/2016-10 od 06. lipnja 2016. godine nad dužnikom DDM j.d.o.o. za usluge i trgovinu iz Velikog Trojstva, </w:t>
      </w:r>
      <w:proofErr w:type="spellStart"/>
      <w:r>
        <w:rPr>
          <w:rFonts w:hAnsi="Arial" w:ascii="Arial"/>
        </w:rPr>
        <w:t>Mišulinovac</w:t>
      </w:r>
      <w:proofErr w:type="spellEnd"/>
      <w:r>
        <w:rPr>
          <w:rFonts w:hAnsi="Arial" w:ascii="Arial"/>
        </w:rPr>
        <w:t xml:space="preserve"> 107, MBS 010090374, OIB 04832981332, riješio je: </w:t>
      </w:r>
    </w:p>
    <w:p w:rsidRDefault="00214E28" w:rsidP="00214E28" w:rsidR="00214E2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DDM j.d.o.o. za usluge i trgovinu iz Velikog Trojstva, </w:t>
      </w:r>
      <w:proofErr w:type="spellStart"/>
      <w:r>
        <w:rPr>
          <w:rFonts w:hAnsi="Arial" w:ascii="Arial"/>
        </w:rPr>
        <w:t>Mišulinovac</w:t>
      </w:r>
      <w:proofErr w:type="spellEnd"/>
      <w:r>
        <w:rPr>
          <w:rFonts w:hAnsi="Arial" w:ascii="Arial"/>
        </w:rPr>
        <w:t xml:space="preserve"> 107, MBS 010090374, OIB 04832981332. </w:t>
      </w:r>
      <w:r>
        <w:rPr>
          <w:rFonts w:hAnsi="Arial" w:ascii="Arial"/>
        </w:rPr>
        <w:tab/>
      </w:r>
    </w:p>
    <w:p w:rsidRDefault="00214E28" w:rsidP="00214E28" w:rsidR="00214E2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MIJO RONČEVIĆ iz Osijeka, Vijenac Ivana Meštrovića 74, OIB 97146101285.</w:t>
      </w:r>
    </w:p>
    <w:p w:rsidRDefault="00214E28" w:rsidP="00214E28" w:rsidR="00214E2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DDM j.d.o.o. za usluge i trgovinu iz Velikog Trojstva, </w:t>
      </w:r>
      <w:proofErr w:type="spellStart"/>
      <w:r>
        <w:rPr>
          <w:rFonts w:hAnsi="Arial" w:ascii="Arial"/>
        </w:rPr>
        <w:t>Mišulinovac</w:t>
      </w:r>
      <w:proofErr w:type="spellEnd"/>
      <w:r>
        <w:rPr>
          <w:rFonts w:hAnsi="Arial" w:ascii="Arial"/>
        </w:rPr>
        <w:t xml:space="preserve"> 107, MBS 010090374, OIB 04832981332.</w:t>
      </w:r>
    </w:p>
    <w:p w:rsidRDefault="00214E28" w:rsidP="00214E28" w:rsidR="00214E28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06. lipnja 2016. godine u 14,30 sati,</w:t>
      </w:r>
      <w:r>
        <w:rPr>
          <w:rFonts w:hAnsi="Arial" w:ascii="Arial"/>
        </w:rPr>
        <w:t xml:space="preserve"> kada su ovo rješenje i oglas stavljeni na e-oglasnu ploču ovog suda.</w:t>
      </w:r>
    </w:p>
    <w:p w:rsidRDefault="00214E28" w:rsidP="00214E28" w:rsidR="00214E28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214E28" w:rsidP="00214E28" w:rsidR="00214E2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Rok za žalbu protiv rješenja je 8 dana od dana objave ovog rješenja na e-oglasnoj ploči Trgovačkog suda u Bjelovaru. Žalba ne zadržava ovrhu ovog rješenja.</w:t>
      </w:r>
    </w:p>
    <w:p w:rsidRDefault="00214E28" w:rsidP="00214E28" w:rsidR="00214E2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214E28" w:rsidP="00214E28" w:rsidR="00214E28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06. lipnja 2016. godine</w:t>
      </w:r>
    </w:p>
    <w:p w:rsidRDefault="00214E28" w:rsidP="00214E28" w:rsidR="00214E2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214E28" w:rsidP="00214E28" w:rsidR="00214E2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214E28" w:rsidP="00214E28" w:rsidR="00214E2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14E28" w:rsidP="00214E28" w:rsidR="00214E28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suda</w:t>
      </w:r>
    </w:p>
    <w:p w:rsidRDefault="00214E28" w:rsidP="00214E28" w:rsidR="00214E2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  </w:t>
      </w:r>
    </w:p>
    <w:p w:rsidRDefault="00214E28" w:rsidP="00214E28" w:rsidR="00214E28">
      <w:pPr>
        <w:jc w:val="both"/>
        <w:rPr>
          <w:rFonts w:hAnsi="Arial" w:ascii="Arial"/>
        </w:rPr>
      </w:pPr>
      <w:r>
        <w:rPr>
          <w:rFonts w:hAnsi="Arial" w:ascii="Arial"/>
        </w:rPr>
        <w:t>Bj.06.6.2016.g.</w:t>
      </w:r>
    </w:p>
    <w:p w:rsidRDefault="00214E28" w:rsidP="00214E28" w:rsidR="00214E28">
      <w:pPr>
        <w:rPr>
          <w:rFonts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4E28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42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St-169/2016-11</izvorni_sadrzaj>
    <derivirana_varijabla naziv="DomainObject.Oznaka_1">St-169/2016-11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DDM jednostavno društvo s ograničenom odgovornošću za usluge i trgovinu, Veliko Trojstvo zastupanog po punomoćniku ALEN ŠEREPEC</izvorni_sadrzaj>
    <derivirana_varijabla naziv="DomainObject.Predmet.ProtustrankaFormated_1">  DDM jednostavno društvo s ograničenom odgovornošću za usluge i trgovinu, Veliko Trojstvo zastupanog po punomoćniku ALEN ŠEREPEC</derivirana_varijabla>
  </DomainObject.Predmet.ProtustrankaFormated>
  <DomainObject.Predmet.ProtustrankaFormatedOIB>
    <izvorni_sadrzaj>  DDM jednostavno društvo s ograničenom odgovornošću za usluge i trgovinu, Veliko Trojstvo, OIB 04832981332 zastupanog po punomoćniku ALEN ŠEREPEC</izvorni_sadrzaj>
    <derivirana_varijabla naziv="DomainObject.Predmet.ProtustrankaFormatedOIB_1">  DDM jednostavno društvo s ograničenom odgovornošću za usluge i trgovinu, Veliko Trojstvo, OIB 04832981332 zastupanog po punomoćniku ALEN ŠEREPEC</derivirana_varijabla>
  </DomainObject.Predmet.ProtustrankaFormatedOIB>
  <DomainObject.Predmet.ProtustrankaFormatedWithAdress>
    <izvorni_sadrzaj> DDM jednostavno društvo s ograničenom odgovornošću za usluge i trgovinu, Veliko Trojstvo, Mišulinovac 107, 43000 Veliko Trojstvo zastupanog po punomoćniku ALEN ŠEREPEC</izvorni_sadrzaj>
    <derivirana_varijabla naziv="DomainObject.Predmet.ProtustrankaFormatedWithAdress_1"> DDM jednostavno društvo s ograničenom odgovornošću za usluge i trgovinu, Veliko Trojstvo, Mišulinovac 107, 43000 Veliko Trojstvo zastupanog po punomoćniku ALEN ŠEREPEC</derivirana_varijabla>
  </DomainObject.Predmet.ProtustrankaFormatedWithAdress>
  <DomainObject.Predmet.ProtustrankaFormatedWithAdressOIB>
    <izvorni_sadrzaj> DDM jednostavno društvo s ograničenom odgovornošću za usluge i trgovinu, Veliko Trojstvo, OIB 04832981332, Mišulinovac 107, 43000 Veliko Trojstvo zastupanog po punomoćniku ALEN ŠEREPEC</izvorni_sadrzaj>
    <derivirana_varijabla naziv="DomainObject.Predmet.ProtustrankaFormatedWithAdressOIB_1"> DDM jednostavno društvo s ograničenom odgovornošću za usluge i trgovinu, Veliko Trojstvo, OIB 04832981332, Mišulinovac 107, 43000 Veliko Trojstvo zastupanog po punomoćniku ALEN ŠEREPEC</derivirana_varijabla>
  </DomainObject.Predmet.ProtustrankaFormatedWithAdressOIB>
  <DomainObject.Predmet.ProtustrankaWithAdress>
    <izvorni_sadrzaj>DDM jednostavno društvo s ograničenom odgovornošću za usluge i trgovinu, Veliko Trojstvo Mišulinovac 107, 43000 Veliko Trojstvo</izvorni_sadrzaj>
    <derivirana_varijabla naziv="DomainObject.Predmet.ProtustrankaWithAdress_1">DDM jednostavno društvo s ograničenom odgovornošću za usluge i trgovinu, Veliko Trojstvo Mišulinovac 107, 43000 Veliko Trojstvo</derivirana_varijabla>
  </DomainObject.Predmet.ProtustrankaWithAdress>
  <DomainObject.Predmet.ProtustrankaWithAdressOIB>
    <izvorni_sadrzaj>DDM jednostavno društvo s ograničenom odgovornošću za usluge i trgovinu, Veliko Trojstvo, OIB 04832981332, Mišulinovac 107, 43000 Veliko Trojstvo</izvorni_sadrzaj>
    <derivirana_varijabla naziv="DomainObject.Predmet.ProtustrankaWithAdressOIB_1">DDM jednostavno društvo s ograničenom odgovornošću za usluge i trgovinu, Veliko Trojstvo, OIB 04832981332, Mišulinovac 107, 43000 Veliko Trojstvo</derivirana_varijabla>
  </DomainObject.Predmet.ProtustrankaWithAdressOIB>
  <DomainObject.Predmet.ProtustrankaNazivFormated>
    <izvorni_sadrzaj>DDM jednostavno društvo s ograničenom odgovornošću za usluge i trgovinu, Veliko Trojstvo</izvorni_sadrzaj>
    <derivirana_varijabla naziv="DomainObject.Predmet.ProtustrankaNazivFormated_1">DDM jednostavno društvo s ograničenom odgovornošću za usluge i trgovinu, Veliko Trojstvo</derivirana_varijabla>
  </DomainObject.Predmet.ProtustrankaNazivFormated>
  <DomainObject.Predmet.ProtustrankaNazivFormatedOIB>
    <izvorni_sadrzaj>DDM jednostavno društvo s ograničenom odgovornošću za usluge i trgovinu, Veliko Trojstvo, OIB 04832981332</izvorni_sadrzaj>
    <derivirana_varijabla naziv="DomainObject.Predmet.ProtustrankaNazivFormatedOIB_1">DDM jednostavno društvo s ograničenom odgovornošću za usluge i trgovinu, Veliko Trojstvo, OIB 04832981332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DDM jednostavno društvo s ograničenom odgovornošću za usluge i trgovinu, Veliko Trojstvo zastupanog po punomoćniku ALEN ŠEREPEC</item>
    </izvorni_sadrzaj>
    <derivirana_varijabla naziv="DomainObject.Predmet.ProtuStrankaListFormated_1">
      <item>DDM jednostavno društvo s ograničenom odgovornošću za usluge i trgovinu, Veliko Trojstvo zastupanog po punomoćniku ALEN ŠEREPEC</item>
    </derivirana_varijabla>
  </DomainObject.Predmet.ProtuStrankaListFormated>
  <DomainObject.Predmet.ProtuStrankaListFormatedOIB>
    <izvorni_sadrzaj>
      <item>DDM jednostavno društvo s ograničenom odgovornošću za usluge i trgovinu, Veliko Trojstvo, OIB 04832981332 zastupanog po punomoćniku ALEN ŠEREPEC</item>
    </izvorni_sadrzaj>
    <derivirana_varijabla naziv="DomainObject.Predmet.ProtuStrankaListFormatedOIB_1">
      <item>DDM jednostavno društvo s ograničenom odgovornošću za usluge i trgovinu, Veliko Trojstvo, OIB 04832981332 zastupanog po punomoćniku ALEN ŠEREPEC</item>
    </derivirana_varijabla>
  </DomainObject.Predmet.ProtuStrankaListFormatedOIB>
  <DomainObject.Predmet.ProtuStrankaListFormatedWithAdress>
    <izvorni_sadrzaj>
      <item>DDM jednostavno društvo s ograničenom odgovornošću za usluge i trgovinu, Veliko Trojstvo, Mišulinovac 107, 43000 Veliko Trojstvo zastupanog po punomoćniku ALEN ŠEREPEC</item>
    </izvorni_sadrzaj>
    <derivirana_varijabla naziv="DomainObject.Predmet.ProtuStrankaListFormatedWithAdress_1">
      <item>DDM jednostavno društvo s ograničenom odgovornošću za usluge i trgovinu, Veliko Trojstvo, Mišulinovac 107, 43000 Veliko Trojstvo zastupanog po punomoćniku ALEN ŠEREPEC</item>
    </derivirana_varijabla>
  </DomainObject.Predmet.ProtuStrankaListFormatedWithAdress>
  <DomainObject.Predmet.ProtuStrankaListFormatedWithAdressOIB>
    <izvorni_sadrzaj>
      <item>DDM jednostavno društvo s ograničenom odgovornošću za usluge i trgovinu, Veliko Trojstvo, OIB 04832981332, Mišulinovac 107, 43000 Veliko Trojstvo zastupanog po punomoćniku ALEN ŠEREPEC</item>
    </izvorni_sadrzaj>
    <derivirana_varijabla naziv="DomainObject.Predmet.ProtuStrankaListFormatedWithAdressOIB_1">
      <item>DDM jednostavno društvo s ograničenom odgovornošću za usluge i trgovinu, Veliko Trojstvo, OIB 04832981332, Mišulinovac 107, 43000 Veliko Trojstvo zastupanog po punomoćniku ALEN ŠEREPEC</item>
    </derivirana_varijabla>
  </DomainObject.Predmet.ProtuStrankaListFormatedWithAdressOIB>
  <DomainObject.Predmet.ProtuStrankaListNazivFormated>
    <izvorni_sadrzaj>
      <item>DDM jednostavno društvo s ograničenom odgovornošću za usluge i trgovinu, Veliko Trojstvo</item>
    </izvorni_sadrzaj>
    <derivirana_varijabla naziv="DomainObject.Predmet.ProtuStrankaListNazivFormated_1">
      <item>DDM jednostavno društvo s ograničenom odgovornošću za usluge i trgovinu, Veliko Trojstvo</item>
    </derivirana_varijabla>
  </DomainObject.Predmet.ProtuStrankaListNazivFormated>
  <DomainObject.Predmet.ProtuStrankaListNazivFormatedOIB>
    <izvorni_sadrzaj>
      <item>DDM jednostavno društvo s ograničenom odgovornošću za usluge i trgovinu, Veliko Trojstvo, OIB 04832981332</item>
    </izvorni_sadrzaj>
    <derivirana_varijabla naziv="DomainObject.Predmet.ProtuStrankaListNazivFormatedOIB_1">
      <item>DDM jednostavno društvo s ograničenom odgovornošću za usluge i trgovinu, Veliko Trojstvo, OIB 04832981332</item>
    </derivirana_varijabla>
  </DomainObject.Predmet.ProtuStrankaListNazivFormatedOIB>
  <DomainObject.Predmet.OstaliListFormated>
    <izvorni_sadrzaj>
      <item>ALEN ŠEREPEC punomoćnik sudionika u postupku DDM jednostavno društvo s ograničenom odgovornošću za usluge i trgovinu, Veliko Trojstvo</item>
    </izvorni_sadrzaj>
    <derivirana_varijabla naziv="DomainObject.Predmet.OstaliListFormated_1">
      <item>ALEN ŠEREPEC punomoćnik sudionika u postupku DDM jednostavno društvo s ograničenom odgovornošću za usluge i trgovinu, Veliko Trojstvo</item>
    </derivirana_varijabla>
  </DomainObject.Predmet.OstaliListFormated>
  <DomainObject.Predmet.OstaliListFormatedOIB>
    <izvorni_sadrzaj>
      <item>ALEN ŠEREPEC, OIB 91516506617 punomoćnik sudionika u postupku DDM jednostavno društvo s ograničenom odgovornošću za usluge i trgovinu, Veliko Trojstvo</item>
    </izvorni_sadrzaj>
    <derivirana_varijabla naziv="DomainObject.Predmet.OstaliListFormatedOIB_1">
      <item>ALEN ŠEREPEC, OIB 91516506617 punomoćnik sudionika u postupku DDM jednostavno društvo s ograničenom odgovornošću za usluge i trgovinu, Veliko Trojstvo</item>
    </derivirana_varijabla>
  </DomainObject.Predmet.OstaliListFormatedOIB>
  <DomainObject.Predmet.OstaliListFormatedWithAdress>
    <izvorni_sadrzaj>
      <item>ALEN ŠEREPEC, Mišulinovac 107, 43000 Veliko Trojstvo punomoćnik sudionika u postupku DDM jednostavno društvo s ograničenom odgovornošću za usluge i trgovinu, Veliko Trojstvo</item>
    </izvorni_sadrzaj>
    <derivirana_varijabla naziv="DomainObject.Predmet.OstaliListFormatedWithAdress_1">
      <item>ALEN ŠEREPEC, Mišulinovac 107, 43000 Veliko Trojstvo punomoćnik sudionika u postupku DDM jednostavno društvo s ograničenom odgovornošću za usluge i trgovinu, Veliko Trojstvo</item>
    </derivirana_varijabla>
  </DomainObject.Predmet.OstaliListFormatedWithAdress>
  <DomainObject.Predmet.OstaliListFormatedWithAdressOIB>
    <izvorni_sadrzaj>
      <item>ALEN ŠEREPEC, OIB 91516506617, Mišulinovac 107, 43000 Veliko Trojstvo punomoćnik sudionika u postupku DDM jednostavno društvo s ograničenom odgovornošću za usluge i trgovinu, Veliko Trojstvo</item>
    </izvorni_sadrzaj>
    <derivirana_varijabla naziv="DomainObject.Predmet.OstaliListFormatedWithAdressOIB_1">
      <item>ALEN ŠEREPEC, OIB 91516506617, Mišulinovac 107, 43000 Veliko Trojstvo punomoćnik sudionika u postupku DDM jednostavno društvo s ograničenom odgovornošću za usluge i trgovinu, Veliko Trojstvo</item>
    </derivirana_varijabla>
  </DomainObject.Predmet.OstaliListFormatedWithAdressOIB>
  <DomainObject.Predmet.OstaliListNazivFormated>
    <izvorni_sadrzaj>
      <item>ALEN ŠEREPEC</item>
    </izvorni_sadrzaj>
    <derivirana_varijabla naziv="DomainObject.Predmet.OstaliListNazivFormated_1">
      <item>ALEN ŠEREPEC</item>
    </derivirana_varijabla>
  </DomainObject.Predmet.OstaliListNazivFormated>
  <DomainObject.Predmet.OstaliListNazivFormatedOIB>
    <izvorni_sadrzaj>
      <item>ALEN ŠEREPEC, OIB 91516506617</item>
    </izvorni_sadrzaj>
    <derivirana_varijabla naziv="DomainObject.Predmet.OstaliListNazivFormatedOIB_1">
      <item>ALEN ŠEREPEC, OIB 91516506617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St-169/2016-11</izvorni_sadrzaj>
    <derivirana_varijabla naziv="DomainObject.PoslovniBrojDokumenta_1">St-169/2016-11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DDM jednostavno društvo s ograničenom odgovornošću za usluge i trgovinu, Veliko Trojstvo</izvorni_sadrzaj>
    <derivirana_varijabla naziv="DomainObject.Predmet.ProtustrankaIDrugi_1">DDM jednostavno društvo s ograničenom odgovornošću za usluge i trgovinu,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DDM jednostavno društvo s ograničenom odgovornošću za usluge i trgovinu, Veliko Trojstvo, OIB 04832981332, Mišulinovac 107, 43000 Veliko Trojstvo</izvorni_sadrzaj>
    <derivirana_varijabla naziv="DomainObject.Predmet.ProtustrankaIDrugiAdressOIB_1">DDM jednostavno društvo s ograničenom odgovornošću za usluge i trgovinu, Veliko Trojstvo, OIB 04832981332, Mišulinovac 107,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DDM jednostavno društvo s ograničenom odgovornošću za usluge i trgovinu, Veliko Trojstvo</item>
      <item>ALEN ŠEREPEC</item>
    </izvorni_sadrzaj>
    <derivirana_varijabla naziv="DomainObject.Predmet.SudioniciListNaziv_1">
      <item>FINA, RC ZAGREB, Podružnica Bjelovar</item>
      <item>DDM jednostavno društvo s ograničenom odgovornošću za usluge i trgovinu, Veliko Trojstvo</item>
      <item>ALEN ŠEREPEC</item>
    </derivirana_varijabla>
  </DomainObject.Predmet.SudioniciListNaziv>
  <DomainObject.Predmet.SudioniciListAdressOIB>
    <izvorni_sadrzaj>
      <item>FINA, RC ZAGREB, Podružnica Bjelovar, OIB 85821130368, F. Supila 4,43000 Bjelovar</item>
      <item>DDM jednostavno društvo s ograničenom odgovornošću za usluge i trgovinu, Veliko Trojstvo, OIB 04832981332, Mišulinovac 107,43000 Veliko Trojstvo</item>
      <item>ALEN ŠEREPEC, OIB 91516506617, Mišulinovac 107,43000 Veliko Trojstvo</item>
    </izvorni_sadrzaj>
    <derivirana_varijabla naziv="DomainObject.Predmet.SudioniciListAdressOIB_1">
      <item>FINA, RC ZAGREB, Podružnica Bjelovar, OIB 85821130368, F. Supila 4,43000 Bjelovar</item>
      <item>DDM jednostavno društvo s ograničenom odgovornošću za usluge i trgovinu, Veliko Trojstvo, OIB 04832981332, Mišulinovac 107,43000 Veliko Trojstvo</item>
      <item>ALEN ŠEREPEC, OIB 91516506617, Mišulinovac 107,43000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3C62F-CD43-41B8-BCFA-551187454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1035</properties:Characters>
  <properties:Lines>35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2016-06-06T08:13:00Z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St-169/2016-11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