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82cc6" w14:paraId="f482cc6" w:rsidRDefault="008148DE" w:rsidP="00910611" w:rsidR="008148DE">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148DE" w:rsidP="00910611" w:rsidR="008148DE">
      <w:r>
        <w:rPr>
          <w:rFonts w:eastAsia="MS Mincho"/>
        </w:rPr>
        <w:t xml:space="preserve">   REPUBLIKA HRVATSKA</w:t>
      </w:r>
    </w:p>
    <w:p w:rsidRDefault="008148DE" w:rsidP="00910611" w:rsidR="008148DE">
      <w:r>
        <w:rPr>
          <w:rFonts w:eastAsia="MS Mincho"/>
        </w:rPr>
        <w:t>TRGOVAČKI SUD U RIJECI</w:t>
      </w:r>
    </w:p>
    <w:p w:rsidRDefault="008148DE" w:rsidR="008148DE" w:rsidRPr="00910611">
      <w:pPr>
        <w:rPr>
          <w:rFonts w:eastAsia="MS Mincho"/>
        </w:rPr>
      </w:pPr>
      <w:r>
        <w:rPr>
          <w:rFonts w:eastAsia="MS Mincho"/>
        </w:rPr>
        <w:t xml:space="preserve">       Rijeka, Zadarska 1 i 3</w:t>
      </w:r>
    </w:p>
    <w:p w:rsidRDefault="008148DE" w:rsidP="00910611" w:rsidR="008148DE" w:rsidRPr="00910611"/>
    <w:p w:rsidRDefault="00ED0071" w:rsidP="00CF2097" w:rsidR="00ED0071"/>
    <w:p w:rsidRDefault="001E19B5" w:rsidP="007153F9" w:rsidR="005D7A9F">
      <w:pPr>
        <w:jc w:val="right"/>
      </w:pPr>
      <w:r>
        <w:t>Poslovni broj15 St-77/18-2</w:t>
      </w:r>
    </w:p>
    <w:p w:rsidRDefault="00CF2097" w:rsidP="00CF2097" w:rsidR="00CF2097" w:rsidRPr="00C030A5">
      <w:pPr>
        <w:jc w:val="center"/>
      </w:pPr>
      <w:r w:rsidRPr="00C030A5">
        <w:tab/>
      </w:r>
      <w:r w:rsidRPr="00C030A5">
        <w:tab/>
      </w:r>
    </w:p>
    <w:p w:rsidRDefault="00C030A5" w:rsidP="00C030A5" w:rsidR="00C030A5" w:rsidRPr="00C030A5">
      <w:pPr>
        <w:jc w:val="center"/>
        <w:rPr>
          <w:b/>
          <w:bCs/>
        </w:rPr>
      </w:pPr>
      <w:r w:rsidRPr="00C030A5">
        <w:rPr>
          <w:b/>
          <w:bCs/>
        </w:rPr>
        <w:t>R E P U B L I K A    H R V A T S K A</w:t>
      </w:r>
    </w:p>
    <w:p w:rsidRDefault="00C030A5" w:rsidP="00C030A5" w:rsidR="00C030A5" w:rsidRPr="00C030A5">
      <w:pPr>
        <w:jc w:val="center"/>
        <w:rPr>
          <w:b/>
          <w:bCs/>
        </w:rPr>
      </w:pPr>
    </w:p>
    <w:p w:rsidRDefault="00C030A5" w:rsidP="00C030A5" w:rsidR="00C030A5">
      <w:pPr>
        <w:jc w:val="center"/>
        <w:rPr>
          <w:b/>
          <w:bCs/>
        </w:rPr>
      </w:pPr>
      <w:r w:rsidRPr="00C030A5">
        <w:rPr>
          <w:b/>
          <w:bCs/>
        </w:rPr>
        <w:t>Z A K L J U Č A K</w:t>
      </w:r>
    </w:p>
    <w:p w:rsidRDefault="001E19B5" w:rsidP="00C030A5" w:rsidR="001E19B5" w:rsidRPr="00C030A5">
      <w:pPr>
        <w:jc w:val="center"/>
        <w:rPr>
          <w:b/>
          <w:bCs/>
        </w:rPr>
      </w:pPr>
    </w:p>
    <w:p w:rsidRDefault="001E19B5" w:rsidP="001E19B5" w:rsidR="001E19B5">
      <w:pPr>
        <w:jc w:val="both"/>
      </w:pPr>
      <w:r>
        <w:tab/>
      </w:r>
      <w:r w:rsidRPr="0031782D">
        <w:t xml:space="preserve">Trgovački sud u Rijeci, OIB 88785964957, po sucu pojedincu Danieli Korlević, odlučujući o prijedlogu </w:t>
      </w:r>
      <w:r>
        <w:t>predlagatelja – v</w:t>
      </w:r>
      <w:r w:rsidRPr="0031782D">
        <w:t xml:space="preserve">jerovnika </w:t>
      </w:r>
      <w:r>
        <w:t xml:space="preserve">GOJČE JAKIMOVSKI, Crikvenica, Studenca 88, </w:t>
      </w:r>
      <w:r w:rsidRPr="0031782D">
        <w:t xml:space="preserve">OIB </w:t>
      </w:r>
      <w:r>
        <w:t>46658391767</w:t>
      </w:r>
      <w:r w:rsidRPr="0031782D">
        <w:t>,</w:t>
      </w:r>
      <w:r>
        <w:t xml:space="preserve"> GORAN STOJANOVSKI, Rijeka, J. P. Kamova 85, OIB 34471209883, KREŠIMIR MLADENIĆ, Lopača, Lopača 10, OIB 74227787456, IVICA BOŠNJAK, Čavle, Čavle 85, OIB 31412035085, VALTER LUKANIĆ, Dražice, Umole 14, OIB 50793092789, STOILE STOJANOVSKI, Crikvenica, Studenca 88, OIB 00324772275, LASTE ATANASOVSKI, Crikvenica, Studenca 12, OIB 06313503367, ŽELJKO BUNČIĆ, Rijeka, Braće Bačića 5, OIB 28601165221, JOSIP VEŠLIGAJ, Krapina, Strahinje 37a, OIB 42768870271, DRAGAN RUŽIČIĆ, Rijeka, Dubrovačka 4, OIB 82195435619 i MILENKO LATINČIĆ, Rijeka, Brajšina 16, OIB 23219246231</w:t>
      </w:r>
      <w:r w:rsidRPr="0031782D">
        <w:t xml:space="preserve"> </w:t>
      </w:r>
      <w:r>
        <w:t xml:space="preserve">koje zastupa punomoćnik Marko Zagorac, odvjetnik iz Rijeke, A. Starčevića 5, </w:t>
      </w:r>
      <w:r w:rsidRPr="0031782D">
        <w:t xml:space="preserve">za otvaranje stečajnog postupka nad dužnikom trgovačkim društvom </w:t>
      </w:r>
      <w:r>
        <w:rPr>
          <w:b/>
        </w:rPr>
        <w:t>ZIDAR</w:t>
      </w:r>
      <w:r w:rsidRPr="0031782D">
        <w:rPr>
          <w:b/>
        </w:rPr>
        <w:t xml:space="preserve"> društvo s ograničenom odgovornošću za </w:t>
      </w:r>
      <w:r>
        <w:rPr>
          <w:b/>
        </w:rPr>
        <w:t>graditeljstvo</w:t>
      </w:r>
      <w:r w:rsidRPr="0031782D">
        <w:rPr>
          <w:b/>
        </w:rPr>
        <w:t xml:space="preserve">, </w:t>
      </w:r>
      <w:r>
        <w:rPr>
          <w:b/>
        </w:rPr>
        <w:t>Rijeka, Janka Polić Kamova 85</w:t>
      </w:r>
      <w:r w:rsidRPr="0031782D">
        <w:rPr>
          <w:b/>
        </w:rPr>
        <w:t xml:space="preserve">, OIB </w:t>
      </w:r>
      <w:r>
        <w:rPr>
          <w:b/>
        </w:rPr>
        <w:t>85272274160</w:t>
      </w:r>
      <w:r w:rsidRPr="0031782D">
        <w:t xml:space="preserve">, dana </w:t>
      </w:r>
      <w:r>
        <w:t>19. veljače 2018.</w:t>
      </w:r>
    </w:p>
    <w:p w:rsidRDefault="003856E2" w:rsidP="00F76A28" w:rsidR="003856E2">
      <w:pPr>
        <w:jc w:val="both"/>
      </w:pPr>
    </w:p>
    <w:p w:rsidRDefault="00F655E1" w:rsidP="00F655E1" w:rsidR="00CF2097" w:rsidRPr="00F37808">
      <w:pPr>
        <w:jc w:val="center"/>
      </w:pPr>
      <w:r w:rsidRPr="00F37808">
        <w:t>z a k l j u č i o    j  e</w:t>
      </w:r>
    </w:p>
    <w:p w:rsidRDefault="00ED0071" w:rsidP="00F6092D" w:rsidR="00ED0071">
      <w:pPr>
        <w:ind w:firstLine="709"/>
        <w:jc w:val="both"/>
      </w:pPr>
      <w:r>
        <w:t xml:space="preserve"> </w:t>
      </w:r>
    </w:p>
    <w:p w:rsidRDefault="001E19B5" w:rsidP="004640EA" w:rsidR="00E61928">
      <w:pPr>
        <w:ind w:firstLine="709"/>
        <w:jc w:val="both"/>
      </w:pPr>
      <w:r>
        <w:t>Pozivaju se predlagatelji u roku od 15 dana od dana dostave ovog zaključka dostaviti sudu obračune neisplaćenih plaća koji su sastavljeni u skladu s propisima, kao i potvrdu Ministarstva financija – Porezne uprave kojom se potvrđuje da su dostavljeni obračuni o neisplati plaća sastavljeni u skladu s propisima.</w:t>
      </w:r>
    </w:p>
    <w:p w:rsidRDefault="006A7327" w:rsidP="00774D5F" w:rsidR="006A7327">
      <w:pPr>
        <w:pStyle w:val="Odlomakpopisa"/>
        <w:ind w:left="1069"/>
        <w:jc w:val="both"/>
      </w:pPr>
    </w:p>
    <w:p w:rsidRDefault="00262B97" w:rsidP="00262B97" w:rsidR="00262B97">
      <w:pPr>
        <w:pStyle w:val="Odlomakpopisa"/>
        <w:ind w:left="1069"/>
        <w:jc w:val="both"/>
      </w:pPr>
    </w:p>
    <w:p w:rsidRDefault="00CF2097" w:rsidP="001E19B5" w:rsidR="001E19B5">
      <w:pPr>
        <w:jc w:val="center"/>
      </w:pPr>
      <w:r w:rsidRPr="00C030A5">
        <w:t>U Rijeci,</w:t>
      </w:r>
      <w:r w:rsidR="003856E2" w:rsidRPr="00C030A5">
        <w:t xml:space="preserve"> </w:t>
      </w:r>
      <w:r w:rsidR="001E19B5">
        <w:t>19. veljače 2018.</w:t>
      </w:r>
    </w:p>
    <w:p w:rsidRDefault="009D5461" w:rsidP="009D5461" w:rsidR="009D5461">
      <w:pPr>
        <w:jc w:val="center"/>
      </w:pPr>
    </w:p>
    <w:p w:rsidRDefault="009D5461" w:rsidP="009D5461" w:rsidR="00CF2097" w:rsidRPr="009D5461">
      <w:pPr>
        <w:jc w:val="center"/>
      </w:pPr>
      <w:r>
        <w:tab/>
      </w:r>
      <w:r>
        <w:tab/>
      </w:r>
      <w:r>
        <w:tab/>
      </w:r>
      <w:r>
        <w:tab/>
      </w:r>
      <w:r>
        <w:tab/>
      </w:r>
      <w:r>
        <w:tab/>
      </w:r>
      <w:r>
        <w:tab/>
      </w:r>
      <w:r>
        <w:tab/>
      </w:r>
      <w:r>
        <w:tab/>
      </w:r>
      <w:r>
        <w:tab/>
        <w:t>S</w:t>
      </w:r>
      <w:r w:rsidR="00CF2097" w:rsidRPr="00C030A5">
        <w:t>udac</w:t>
      </w:r>
    </w:p>
    <w:p w:rsidRDefault="00C030A5" w:rsidP="001A5F3A" w:rsidR="005B4B21" w:rsidRPr="00C86EE1">
      <w:pPr>
        <w:ind w:firstLine="708" w:left="1416"/>
        <w:jc w:val="right"/>
      </w:pPr>
      <w:r w:rsidRPr="00C030A5">
        <w:rPr>
          <w:b/>
        </w:rPr>
        <w:t xml:space="preserve"> </w:t>
      </w:r>
      <w:r w:rsidR="00CF2097" w:rsidRPr="00C030A5">
        <w:rPr>
          <w:b/>
        </w:rPr>
        <w:tab/>
      </w:r>
      <w:r w:rsidR="00CF2097" w:rsidRPr="00C030A5">
        <w:rPr>
          <w:b/>
        </w:rPr>
        <w:tab/>
      </w:r>
      <w:r w:rsidR="00CF2097" w:rsidRPr="00C030A5">
        <w:rPr>
          <w:b/>
        </w:rPr>
        <w:tab/>
      </w:r>
      <w:r w:rsidR="00CF2097" w:rsidRPr="00C030A5">
        <w:rPr>
          <w:b/>
        </w:rPr>
        <w:tab/>
      </w:r>
      <w:r w:rsidR="00CF2097" w:rsidRPr="00C030A5">
        <w:rPr>
          <w:b/>
        </w:rPr>
        <w:tab/>
      </w:r>
      <w:r w:rsidR="00CF2097" w:rsidRPr="00C030A5">
        <w:rPr>
          <w:b/>
        </w:rPr>
        <w:tab/>
      </w:r>
      <w:r w:rsidRPr="00C030A5">
        <w:rPr>
          <w:b/>
        </w:rPr>
        <w:t xml:space="preserve">      </w:t>
      </w:r>
      <w:r w:rsidR="00CF2097" w:rsidRPr="00C030A5">
        <w:t>Daniela Korlević</w:t>
      </w:r>
      <w:r w:rsidR="00633464">
        <w:t xml:space="preserve"> </w:t>
      </w:r>
    </w:p>
    <w:p w:rsidRDefault="00774D5F" w:rsidP="00137FA6" w:rsidR="00774D5F">
      <w:pPr>
        <w:ind w:firstLine="708" w:left="1416"/>
        <w:jc w:val="right"/>
      </w:pPr>
    </w:p>
    <w:p w:rsidRDefault="00E96693" w:rsidP="00137FA6" w:rsidR="00F6092D">
      <w:pPr>
        <w:ind w:firstLine="708" w:left="1416"/>
        <w:jc w:val="right"/>
      </w:pPr>
      <w:r>
        <w:t xml:space="preserve"> </w:t>
      </w:r>
      <w:r w:rsidR="008E198E" w:rsidRPr="00737DD5">
        <w:t xml:space="preserve"> </w:t>
      </w:r>
      <w:r w:rsidR="008E198E">
        <w:t xml:space="preserve">  </w:t>
      </w:r>
      <w:r w:rsidR="003D7418">
        <w:t xml:space="preserve"> </w:t>
      </w:r>
    </w:p>
    <w:p w:rsidRDefault="00CF2097" w:rsidP="00CF2097" w:rsidR="00CF2097" w:rsidRPr="00C030A5">
      <w:pPr>
        <w:ind w:hanging="1440" w:left="2160"/>
        <w:jc w:val="both"/>
        <w:rPr>
          <w:b/>
        </w:rPr>
      </w:pPr>
      <w:r w:rsidRPr="00C030A5">
        <w:rPr>
          <w:b/>
        </w:rPr>
        <w:t>UPUTA O PRAVNOM LIJEKU:</w:t>
      </w:r>
      <w:r w:rsidR="005A54D5">
        <w:rPr>
          <w:b/>
        </w:rPr>
        <w:t xml:space="preserve"> </w:t>
      </w:r>
    </w:p>
    <w:p w:rsidRDefault="00CF2097" w:rsidP="00CD239B" w:rsidR="00137FA6" w:rsidRPr="008D4EC3">
      <w:r w:rsidRPr="00C030A5">
        <w:tab/>
        <w:t>Protiv zaključka nije dopušten</w:t>
      </w:r>
      <w:r w:rsidR="00633464">
        <w:t xml:space="preserve"> pravni lijek (čl. 19. st. 7</w:t>
      </w:r>
      <w:r w:rsidRPr="00C030A5">
        <w:t>. SZ)</w:t>
      </w:r>
      <w:r w:rsidR="003856E2" w:rsidRPr="00C030A5">
        <w:t>.</w:t>
      </w:r>
    </w:p>
    <w:sectPr w:rsidR="00137FA6" w:rsidRPr="008D4EC3">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0A9F" w:rsidR="00B10A9F">
      <w:r>
        <w:separator/>
      </w:r>
    </w:p>
  </w:endnote>
  <w:endnote w:id="0" w:type="continuationSeparator">
    <w:p w:rsidRDefault="00B10A9F" w:rsidR="00B10A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roman"/>
    <w:notTrueType/>
    <w:pitch w:val="fixed"/>
    <w:sig w:csb1="00000000" w:csb0="00020000" w:usb3="00000000" w:usb2="00000010" w:usb1="08070000" w:usb0="00000001"/>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239B" w:rsidP="009861A0" w:rsidR="00CD239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239B" w:rsidR="00CD239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239B" w:rsidP="009861A0" w:rsidR="00CD239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148DE">
      <w:rPr>
        <w:rStyle w:val="Brojstranice"/>
        <w:noProof/>
      </w:rPr>
      <w:t>1</w:t>
    </w:r>
    <w:r>
      <w:rPr>
        <w:rStyle w:val="Brojstranice"/>
      </w:rPr>
      <w:fldChar w:fldCharType="end"/>
    </w:r>
  </w:p>
  <w:p w:rsidRDefault="00CD239B" w:rsidR="00CD239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0A9F" w:rsidR="00B10A9F">
      <w:r>
        <w:separator/>
      </w:r>
    </w:p>
  </w:footnote>
  <w:footnote w:id="0" w:type="continuationSeparator">
    <w:p w:rsidRDefault="00B10A9F" w:rsidR="00B10A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239B" w:rsidP="00F655E1" w:rsidR="00CD239B">
    <w:pPr>
      <w:pStyle w:val="Zaglavlje"/>
      <w:jc w:val="right"/>
    </w:pPr>
    <w:r w:rsidRPr="00F655E1">
      <w:tab/>
    </w:r>
    <w:r w:rsidRPr="00F655E1">
      <w:tab/>
    </w:r>
  </w:p>
  <w:p w:rsidRDefault="00F655E1" w:rsidP="00F655E1" w:rsidR="00F655E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EF1265"/>
    <w:multiLevelType w:val="hybridMultilevel"/>
    <w:tmpl w:val="608E8FA2"/>
    <w:lvl w:tplc="701EC140" w:ilvl="0">
      <w:start w:val="5"/>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
    <w:nsid w:val="18830539"/>
    <w:multiLevelType w:val="hybridMultilevel"/>
    <w:tmpl w:val="5E3ED0F6"/>
    <w:lvl w:tplc="633448C6"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468C3B1F"/>
    <w:multiLevelType w:val="hybridMultilevel"/>
    <w:tmpl w:val="5472035C"/>
    <w:lvl w:tplc="4FC0D0A2" w:ilvl="0">
      <w:start w:val="1"/>
      <w:numFmt w:val="upperRoman"/>
      <w:lvlText w:val="%1."/>
      <w:lvlJc w:val="left"/>
      <w:pPr>
        <w:tabs>
          <w:tab w:pos="2130" w:val="num"/>
        </w:tabs>
        <w:ind w:hanging="720" w:left="2130"/>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3">
    <w:nsid w:val="58767CE9"/>
    <w:multiLevelType w:val="hybridMultilevel"/>
    <w:tmpl w:val="68A0405A"/>
    <w:lvl w:tplc="2EA623A2" w:ilvl="0">
      <w:start w:val="3"/>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4">
    <w:nsid w:val="5DA66222"/>
    <w:multiLevelType w:val="hybridMultilevel"/>
    <w:tmpl w:val="95DA782C"/>
    <w:lvl w:tplc="F1CEF228" w:ilvl="0">
      <w:start w:val="1"/>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5">
    <w:nsid w:val="709437F2"/>
    <w:multiLevelType w:val="hybridMultilevel"/>
    <w:tmpl w:val="A112DFC6"/>
    <w:lvl w:tplc="B2BAFB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73EB3F40"/>
    <w:multiLevelType w:val="hybridMultilevel"/>
    <w:tmpl w:val="6D98F866"/>
    <w:lvl w:tplc="86026CB8" w:ilvl="0">
      <w:start w:val="2"/>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7">
    <w:nsid w:val="7612660D"/>
    <w:multiLevelType w:val="hybridMultilevel"/>
    <w:tmpl w:val="CE02D974"/>
    <w:lvl w:tplc="4E10176C" w:ilvl="0">
      <w:start w:val="13"/>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num w:numId="1">
    <w:abstractNumId w:val="2"/>
  </w:num>
  <w:num w:numId="2">
    <w:abstractNumId w:val="1"/>
  </w:num>
  <w:num w:numId="3">
    <w:abstractNumId w:val="5"/>
  </w:num>
  <w:num w:numId="4">
    <w:abstractNumId w:val="6"/>
  </w:num>
  <w:num w:numId="5">
    <w:abstractNumId w:val="7"/>
  </w:num>
  <w:num w:numId="6">
    <w:abstractNumId w:val="4"/>
  </w:num>
  <w:num w:numId="7">
    <w:abstractNumId w:val="0"/>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2097"/>
    <w:rsid w:val="00004211"/>
    <w:rsid w:val="00015AEA"/>
    <w:rsid w:val="000456F5"/>
    <w:rsid w:val="00054321"/>
    <w:rsid w:val="000C1E86"/>
    <w:rsid w:val="000C4732"/>
    <w:rsid w:val="0012562B"/>
    <w:rsid w:val="00137FA6"/>
    <w:rsid w:val="00170AD6"/>
    <w:rsid w:val="001D4983"/>
    <w:rsid w:val="001E19B5"/>
    <w:rsid w:val="00212631"/>
    <w:rsid w:val="002331C1"/>
    <w:rsid w:val="00261AB4"/>
    <w:rsid w:val="00262B97"/>
    <w:rsid w:val="00262EF1"/>
    <w:rsid w:val="002E0F1A"/>
    <w:rsid w:val="0038297C"/>
    <w:rsid w:val="003856E2"/>
    <w:rsid w:val="003D7418"/>
    <w:rsid w:val="003E6764"/>
    <w:rsid w:val="0046251B"/>
    <w:rsid w:val="004640EA"/>
    <w:rsid w:val="004736E8"/>
    <w:rsid w:val="004761A2"/>
    <w:rsid w:val="004A5BF4"/>
    <w:rsid w:val="004B3624"/>
    <w:rsid w:val="004E45F1"/>
    <w:rsid w:val="0050007D"/>
    <w:rsid w:val="0053388B"/>
    <w:rsid w:val="0055034E"/>
    <w:rsid w:val="005614F5"/>
    <w:rsid w:val="00563286"/>
    <w:rsid w:val="00574F74"/>
    <w:rsid w:val="00587923"/>
    <w:rsid w:val="0059608B"/>
    <w:rsid w:val="005A54D5"/>
    <w:rsid w:val="005B24FC"/>
    <w:rsid w:val="005B4B21"/>
    <w:rsid w:val="005D7A9F"/>
    <w:rsid w:val="00602534"/>
    <w:rsid w:val="00613529"/>
    <w:rsid w:val="00633464"/>
    <w:rsid w:val="00691F66"/>
    <w:rsid w:val="006A7327"/>
    <w:rsid w:val="006B1693"/>
    <w:rsid w:val="006D6796"/>
    <w:rsid w:val="007153F9"/>
    <w:rsid w:val="00774D5F"/>
    <w:rsid w:val="007C35E2"/>
    <w:rsid w:val="007C35F0"/>
    <w:rsid w:val="008148DE"/>
    <w:rsid w:val="00845FCA"/>
    <w:rsid w:val="00855D79"/>
    <w:rsid w:val="008A4553"/>
    <w:rsid w:val="008D4EC3"/>
    <w:rsid w:val="008E0829"/>
    <w:rsid w:val="008E093F"/>
    <w:rsid w:val="008E198E"/>
    <w:rsid w:val="00933AD1"/>
    <w:rsid w:val="009861A0"/>
    <w:rsid w:val="009D5461"/>
    <w:rsid w:val="009E4F45"/>
    <w:rsid w:val="00A30545"/>
    <w:rsid w:val="00A9249E"/>
    <w:rsid w:val="00AB52EE"/>
    <w:rsid w:val="00AC2300"/>
    <w:rsid w:val="00B01D35"/>
    <w:rsid w:val="00B10A9F"/>
    <w:rsid w:val="00BB4F3E"/>
    <w:rsid w:val="00BC28E8"/>
    <w:rsid w:val="00C030A5"/>
    <w:rsid w:val="00C759EB"/>
    <w:rsid w:val="00C93A51"/>
    <w:rsid w:val="00CB76FF"/>
    <w:rsid w:val="00CD239B"/>
    <w:rsid w:val="00CF2097"/>
    <w:rsid w:val="00CF45D0"/>
    <w:rsid w:val="00D13817"/>
    <w:rsid w:val="00D20015"/>
    <w:rsid w:val="00D76C69"/>
    <w:rsid w:val="00D8701E"/>
    <w:rsid w:val="00D877EA"/>
    <w:rsid w:val="00DC5E89"/>
    <w:rsid w:val="00DD233D"/>
    <w:rsid w:val="00E0202A"/>
    <w:rsid w:val="00E20CA2"/>
    <w:rsid w:val="00E61928"/>
    <w:rsid w:val="00E75692"/>
    <w:rsid w:val="00E96693"/>
    <w:rsid w:val="00ED0071"/>
    <w:rsid w:val="00EF582D"/>
    <w:rsid w:val="00F07540"/>
    <w:rsid w:val="00F25E49"/>
    <w:rsid w:val="00F364E8"/>
    <w:rsid w:val="00F37808"/>
    <w:rsid w:val="00F6092D"/>
    <w:rsid w:val="00F655E1"/>
    <w:rsid w:val="00F7623B"/>
    <w:rsid w:val="00F76A28"/>
    <w:rsid w:val="00F77890"/>
    <w:rsid w:val="00F83195"/>
    <w:rsid w:val="00FC0B81"/>
    <w:rsid w:val="00FE4409"/>
    <w:rsid w:val="00FE785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19B5"/>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F2097"/>
    <w:pPr>
      <w:tabs>
        <w:tab w:pos="4320" w:val="center"/>
        <w:tab w:pos="8640" w:val="right"/>
      </w:tabs>
    </w:pPr>
  </w:style>
  <w:style w:styleId="Podnoje" w:type="paragraph">
    <w:name w:val="footer"/>
    <w:basedOn w:val="Normal"/>
    <w:rsid w:val="00CF2097"/>
    <w:pPr>
      <w:tabs>
        <w:tab w:pos="4536" w:val="center"/>
        <w:tab w:pos="9072" w:val="right"/>
      </w:tabs>
    </w:pPr>
  </w:style>
  <w:style w:styleId="Brojstranice" w:type="character">
    <w:name w:val="page number"/>
    <w:basedOn w:val="Zadanifontodlomka"/>
    <w:rsid w:val="0038297C"/>
  </w:style>
  <w:style w:styleId="Odlomakpopisa" w:type="paragraph">
    <w:name w:val="List Paragraph"/>
    <w:basedOn w:val="Normal"/>
    <w:uiPriority w:val="34"/>
    <w:qFormat/>
    <w:rsid w:val="00C030A5"/>
    <w:pPr>
      <w:ind w:left="708"/>
    </w:pPr>
  </w:style>
  <w:style w:styleId="Tekstbalonia" w:type="paragraph">
    <w:name w:val="Balloon Text"/>
    <w:basedOn w:val="Normal"/>
    <w:link w:val="TekstbaloniaChar"/>
    <w:rsid w:val="00563286"/>
    <w:rPr>
      <w:rFonts w:cs="Tahoma" w:hAnsi="Tahoma" w:ascii="Tahoma"/>
      <w:sz w:val="16"/>
      <w:szCs w:val="16"/>
    </w:rPr>
  </w:style>
  <w:style w:customStyle="true" w:styleId="TekstbaloniaChar" w:type="character">
    <w:name w:val="Tekst balončića Char"/>
    <w:basedOn w:val="Zadanifontodlomka"/>
    <w:link w:val="Tekstbalonia"/>
    <w:rsid w:val="00563286"/>
    <w:rPr>
      <w:rFonts w:cs="Tahoma" w:hAnsi="Tahoma" w:ascii="Tahoma"/>
      <w:sz w:val="16"/>
      <w:szCs w:val="16"/>
    </w:rPr>
  </w:style>
  <w:style w:styleId="Tekstrezerviranogmjesta" w:type="character">
    <w:name w:val="Placeholder Text"/>
    <w:basedOn w:val="Zadanifontodlomka"/>
    <w:uiPriority w:val="99"/>
    <w:semiHidden/>
    <w:rsid w:val="008148DE"/>
    <w:rPr>
      <w:color w:val="808080"/>
      <w:bdr w:space="0" w:sz="0" w:color="auto" w:val="none"/>
      <w:shd w:fill="auto" w:color="auto" w:val="clear"/>
    </w:rPr>
  </w:style>
  <w:style w:customStyle="true" w:styleId="eSPISCCParagraphDefaultFont" w:type="character">
    <w:name w:val="eSPIS_CC_Paragraph Default Font"/>
    <w:basedOn w:val="Zadanifontodlomka"/>
    <w:rsid w:val="008148D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148DE"/>
    <w:rPr>
      <w:bdr w:space="0" w:sz="0" w:color="auto" w:val="none"/>
      <w:shd w:fill="FFFFCC" w:color="auto" w:val="clear"/>
      <w:lang w:val="hr-HR"/>
    </w:rPr>
  </w:style>
  <w:style w:customStyle="true" w:styleId="PozadinaSvijetloCrvena" w:type="character">
    <w:name w:val="Pozadina_SvijetloCrvena"/>
    <w:basedOn w:val="eSPISCCParagraphDefaultFont"/>
    <w:rsid w:val="008148D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148D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19B5"/>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F2097"/>
    <w:pPr>
      <w:tabs>
        <w:tab w:pos="4320" w:val="center"/>
        <w:tab w:pos="8640" w:val="right"/>
      </w:tabs>
    </w:pPr>
  </w:style>
  <w:style w:styleId="Podnoje" w:type="paragraph">
    <w:name w:val="footer"/>
    <w:basedOn w:val="Normal"/>
    <w:rsid w:val="00CF2097"/>
    <w:pPr>
      <w:tabs>
        <w:tab w:pos="4536" w:val="center"/>
        <w:tab w:pos="9072" w:val="right"/>
      </w:tabs>
    </w:pPr>
  </w:style>
  <w:style w:styleId="Brojstranice" w:type="character">
    <w:name w:val="page number"/>
    <w:basedOn w:val="Zadanifontodlomka"/>
    <w:rsid w:val="0038297C"/>
  </w:style>
  <w:style w:styleId="Odlomakpopisa" w:type="paragraph">
    <w:name w:val="List Paragraph"/>
    <w:basedOn w:val="Normal"/>
    <w:uiPriority w:val="34"/>
    <w:qFormat/>
    <w:rsid w:val="00C030A5"/>
    <w:pPr>
      <w:ind w:left="708"/>
    </w:pPr>
  </w:style>
  <w:style w:styleId="Tekstbalonia" w:type="paragraph">
    <w:name w:val="Balloon Text"/>
    <w:basedOn w:val="Normal"/>
    <w:link w:val="TekstbaloniaChar"/>
    <w:rsid w:val="00563286"/>
    <w:rPr>
      <w:rFonts w:ascii="Tahoma" w:cs="Tahoma" w:hAnsi="Tahoma"/>
      <w:sz w:val="16"/>
      <w:szCs w:val="16"/>
    </w:rPr>
  </w:style>
  <w:style w:customStyle="1" w:styleId="TekstbaloniaChar" w:type="character">
    <w:name w:val="Tekst balončića Char"/>
    <w:basedOn w:val="Zadanifontodlomka"/>
    <w:link w:val="Tekstbalonia"/>
    <w:rsid w:val="00563286"/>
    <w:rPr>
      <w:rFonts w:ascii="Tahoma" w:cs="Tahoma" w:hAnsi="Tahoma"/>
      <w:sz w:val="16"/>
      <w:szCs w:val="16"/>
    </w:rPr>
  </w:style>
  <w:style w:styleId="Tekstrezerviranogmjesta" w:type="character">
    <w:name w:val="Placeholder Text"/>
    <w:basedOn w:val="Zadanifontodlomka"/>
    <w:uiPriority w:val="99"/>
    <w:semiHidden/>
    <w:rsid w:val="008148DE"/>
    <w:rPr>
      <w:color w:val="808080"/>
      <w:bdr w:color="auto" w:space="0" w:sz="0" w:val="none"/>
      <w:shd w:color="auto" w:fill="auto" w:val="clear"/>
    </w:rPr>
  </w:style>
  <w:style w:customStyle="1" w:styleId="eSPISCCParagraphDefaultFont" w:type="character">
    <w:name w:val="eSPIS_CC_Paragraph Default Font"/>
    <w:basedOn w:val="Zadanifontodlomka"/>
    <w:rsid w:val="008148D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148DE"/>
    <w:rPr>
      <w:bdr w:color="auto" w:space="0" w:sz="0" w:val="none"/>
      <w:shd w:color="auto" w:fill="FFFFCC" w:val="clear"/>
      <w:lang w:val="hr-HR"/>
    </w:rPr>
  </w:style>
  <w:style w:customStyle="1" w:styleId="PozadinaSvijetloCrvena" w:type="character">
    <w:name w:val="Pozadina_SvijetloCrvena"/>
    <w:basedOn w:val="eSPISCCParagraphDefaultFont"/>
    <w:rsid w:val="008148D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148D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4904601">
      <w:bodyDiv w:val="true"/>
      <w:marLeft w:val="0"/>
      <w:marRight w:val="0"/>
      <w:marTop w:val="0"/>
      <w:marBottom w:val="0"/>
      <w:divBdr>
        <w:top w:space="0" w:sz="0" w:color="auto" w:val="none"/>
        <w:left w:space="0" w:sz="0" w:color="auto" w:val="none"/>
        <w:bottom w:space="0" w:sz="0" w:color="auto" w:val="none"/>
        <w:right w:space="0" w:sz="0" w:color="auto" w:val="none"/>
      </w:divBdr>
    </w:div>
    <w:div w:id="1897281709">
      <w:bodyDiv w:val="true"/>
      <w:marLeft w:val="0"/>
      <w:marRight w:val="0"/>
      <w:marTop w:val="0"/>
      <w:marBottom w:val="0"/>
      <w:divBdr>
        <w:top w:space="0" w:sz="0" w:color="auto" w:val="none"/>
        <w:left w:space="0" w:sz="0" w:color="auto" w:val="none"/>
        <w:bottom w:space="0" w:sz="0" w:color="auto" w:val="none"/>
        <w:right w:space="0" w:sz="0" w:color="auto" w:val="none"/>
      </w:divBdr>
      <w:divsChild>
        <w:div w:id="1366907633">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2018.</izvorni_sadrzaj>
    <derivirana_varijabla naziv="DomainObject.DatumDonosenjaOdluke_1">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nalog predlagateljima</izvorni_sadrzaj>
    <derivirana_varijabla naziv="DomainObject.Primjedba_1">nalog predlagateljima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izvorni_sadrzaj>
    <derivirana_varijabla naziv="DomainObject.Predmet.Broj_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2018.</izvorni_sadrzaj>
    <derivirana_varijabla naziv="DomainObject.Predmet.DatumOsnivanja_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St-77/2018</izvorni_sadrzaj>
    <derivirana_varijabla naziv="DomainObject.Predmet.OznakaBroj_1">St-77/2018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ZIDAR d.o.o.</izvorni_sadrzaj>
    <derivirana_varijabla naziv="DomainObject.Predmet.ProtustrankaFormated_1">  ZIDAR d.o.o.</derivirana_varijabla>
  </DomainObject.Predmet.ProtustrankaFormated>
  <DomainObject.Predmet.ProtustrankaFormatedOIB>
    <izvorni_sadrzaj>  ZIDAR d.o.o., OIB 85272274160</izvorni_sadrzaj>
    <derivirana_varijabla naziv="DomainObject.Predmet.ProtustrankaFormatedOIB_1">  ZIDAR d.o.o., OIB 85272274160</derivirana_varijabla>
  </DomainObject.Predmet.ProtustrankaFormatedOIB>
  <DomainObject.Predmet.ProtustrankaFormatedWithAdress>
    <izvorni_sadrzaj> ZIDAR d.o.o., Janka Polić Kamova 85, 51000 Rijeka</izvorni_sadrzaj>
    <derivirana_varijabla naziv="DomainObject.Predmet.ProtustrankaFormatedWithAdress_1"> ZIDAR d.o.o., Janka Polić Kamova 85, 51000 Rijeka</derivirana_varijabla>
  </DomainObject.Predmet.ProtustrankaFormatedWithAdress>
  <DomainObject.Predmet.ProtustrankaFormatedWithAdressOIB>
    <izvorni_sadrzaj> ZIDAR d.o.o., OIB 85272274160, Janka Polić Kamova 85, 51000 Rijeka</izvorni_sadrzaj>
    <derivirana_varijabla naziv="DomainObject.Predmet.ProtustrankaFormatedWithAdressOIB_1"> ZIDAR d.o.o., OIB 85272274160, Janka Polić Kamova 85, 51000 Rijeka</derivirana_varijabla>
  </DomainObject.Predmet.ProtustrankaFormatedWithAdressOIB>
  <DomainObject.Predmet.ProtustrankaWithAdress>
    <izvorni_sadrzaj>ZIDAR d.o.o. Janka Polić Kamova 85, 51000 Rijeka</izvorni_sadrzaj>
    <derivirana_varijabla naziv="DomainObject.Predmet.ProtustrankaWithAdress_1">ZIDAR d.o.o. Janka Polić Kamova 85, 51000 Rijeka</derivirana_varijabla>
  </DomainObject.Predmet.ProtustrankaWithAdress>
  <DomainObject.Predmet.ProtustrankaWithAdressOIB>
    <izvorni_sadrzaj>ZIDAR d.o.o., OIB 85272274160, Janka Polić Kamova 85, 51000 Rijeka</izvorni_sadrzaj>
    <derivirana_varijabla naziv="DomainObject.Predmet.ProtustrankaWithAdressOIB_1">ZIDAR d.o.o., OIB 85272274160, Janka Polić Kamova 85, 51000 Rijeka</derivirana_varijabla>
  </DomainObject.Predmet.ProtustrankaWithAdressOIB>
  <DomainObject.Predmet.ProtustrankaNazivFormated>
    <izvorni_sadrzaj>ZIDAR d.o.o.</izvorni_sadrzaj>
    <derivirana_varijabla naziv="DomainObject.Predmet.ProtustrankaNazivFormated_1">ZIDAR d.o.o.</derivirana_varijabla>
  </DomainObject.Predmet.ProtustrankaNazivFormated>
  <DomainObject.Predmet.ProtustrankaNazivFormatedOIB>
    <izvorni_sadrzaj>ZIDAR d.o.o., OIB 85272274160</izvorni_sadrzaj>
    <derivirana_varijabla naziv="DomainObject.Predmet.ProtustrankaNazivFormatedOIB_1">ZIDAR d.o.o., OIB 85272274160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GOJČE JAKIMOVSKI; GORAN STOJANOVSKI; KREŠIMIR MLADENIĆ; IVICA BOŠNJAK; VALTER LUKANIĆ; STOILE STOJANOVSKI; LASTE ATANASOVSKI; ŽELJKO BUNČIĆ; JOSIP VEŠLIGAJ; DRAGAN RUŽIČIĆ; MILENKO LATINČIĆ</izvorni_sadrzaj>
    <derivirana_varijabla naziv="DomainObject.Predmet.StrankaFormated_1">  GOJČE JAKIMOVSKI; GORAN STOJANOVSKI; KREŠIMIR MLADENIĆ; IVICA BOŠNJAK; VALTER LUKANIĆ; STOILE STOJANOVSKI; LASTE ATANASOVSKI; ŽELJKO BUNČIĆ; JOSIP VEŠLIGAJ; DRAGAN RUŽIČIĆ; MILENKO LATINČIĆ</derivirana_varijabla>
  </DomainObject.Predmet.StrankaFormated>
  <DomainObject.Predmet.StrankaFormatedOIB>
    <izvorni_sadrzaj>  GOJČE JAKIMOVSKI, OIB 46658391767; GORAN STOJANOVSKI, OIB 34471209883; KREŠIMIR MLADENIĆ, OIB 74227787456; IVICA BOŠNJAK, OIB 31412035085; VALTER LUKANIĆ, OIB 50793092789; STOILE STOJANOVSKI, OIB 00324772275; LASTE ATANASOVSKI, OIB 06313503367; ŽELJKO BUNČIĆ, OIB 28601165221; JOSIP VEŠLIGAJ, OIB 42768870271; DRAGAN RUŽIČIĆ, OIB 28195435619; MILENKO LATINČIĆ, OIB 23219246231</izvorni_sadrzaj>
    <derivirana_varijabla naziv="DomainObject.Predmet.StrankaFormatedOIB_1">  GOJČE JAKIMOVSKI, OIB 46658391767; GORAN STOJANOVSKI, OIB 34471209883; KREŠIMIR MLADENIĆ, OIB 74227787456; IVICA BOŠNJAK, OIB 31412035085; VALTER LUKANIĆ, OIB 50793092789; STOILE STOJANOVSKI, OIB 00324772275; LASTE ATANASOVSKI, OIB 06313503367; ŽELJKO BUNČIĆ, OIB 28601165221; JOSIP VEŠLIGAJ, OIB 42768870271; DRAGAN RUŽIČIĆ, OIB 28195435619; MILENKO LATINČIĆ, OIB 23219246231</derivirana_varijabla>
  </DomainObject.Predmet.StrankaFormatedOIB>
  <DomainObject.Predmet.StrankaFormatedWithAdress>
    <izvorni_sadrzaj> GOJČE JAKIMOVSKI, Studenca 88, 51260 Crikvenica; GORAN STOJANOVSKI, Janka Polić Kamova 85, 51000 Rijeka; KREŠIMIR MLADENIĆ, Lopača 10, 51218 Dražice; IVICA BOŠNJAK, Čavle 85, 51219 Čavle; VALTER LUKANIĆ, Umole 14, 51218 Dražice; STOILE STOJANOVSKI, Studenca 88, 51260 Crikvenica; LASTE ATANASOVSKI, Studenca 12, 51260 Crikvenica; ŽELJKO BUNČIĆ, Braće Bačića 5, 51000 Rijeka; JOSIP VEŠLIGAJ, Strahinje 37a, 49000 Krapina; DRAGAN RUŽIČIĆ, Dubrovačka 4, 51000 Rijeka; MILENKO LATINČIĆ, Brajšina 16, 51000 Rijeka</izvorni_sadrzaj>
    <derivirana_varijabla naziv="DomainObject.Predmet.StrankaFormatedWithAdress_1"> GOJČE JAKIMOVSKI, Studenca 88, 51260 Crikvenica; GORAN STOJANOVSKI, Janka Polić Kamova 85, 51000 Rijeka; KREŠIMIR MLADENIĆ, Lopača 10, 51218 Dražice; IVICA BOŠNJAK, Čavle 85, 51219 Čavle; VALTER LUKANIĆ, Umole 14, 51218 Dražice; STOILE STOJANOVSKI, Studenca 88, 51260 Crikvenica; LASTE ATANASOVSKI, Studenca 12, 51260 Crikvenica; ŽELJKO BUNČIĆ, Braće Bačića 5, 51000 Rijeka; JOSIP VEŠLIGAJ, Strahinje 37a, 49000 Krapina; DRAGAN RUŽIČIĆ, Dubrovačka 4, 51000 Rijeka; MILENKO LATINČIĆ, Brajšina 16, 51000 Rijeka</derivirana_varijabla>
  </DomainObject.Predmet.StrankaFormatedWithAdress>
  <DomainObject.Predmet.StrankaFormatedWithAdressOIB>
    <izvorni_sadrzaj> GOJČE JAKIMOVSKI, OIB 46658391767, Studenca 88, 51260 Crikvenica; GORAN STOJANOVSKI, OIB 34471209883, Janka Polić Kamova 85, 51000 Rijeka; KREŠIMIR MLADENIĆ, OIB 74227787456, Lopača 10, 51218 Dražice; IVICA BOŠNJAK, OIB 31412035085, Čavle 85, 51219 Čavle; VALTER LUKANIĆ, OIB 50793092789, Umole 14, 51218 Dražice; STOILE STOJANOVSKI, OIB 00324772275, Studenca 88, 51260 Crikvenica; LASTE ATANASOVSKI, OIB 06313503367, Studenca 12, 51260 Crikvenica; ŽELJKO BUNČIĆ, OIB 28601165221, Braće Bačića 5, 51000 Rijeka; JOSIP VEŠLIGAJ, OIB 42768870271, Strahinje 37a, 49000 Krapina; DRAGAN RUŽIČIĆ, OIB 28195435619, Dubrovačka 4, 51000 Rijeka; MILENKO LATINČIĆ, OIB 23219246231, Brajšina 16, 51000 Rijeka</izvorni_sadrzaj>
    <derivirana_varijabla naziv="DomainObject.Predmet.StrankaFormatedWithAdressOIB_1"> GOJČE JAKIMOVSKI, OIB 46658391767, Studenca 88, 51260 Crikvenica; GORAN STOJANOVSKI, OIB 34471209883, Janka Polić Kamova 85, 51000 Rijeka; KREŠIMIR MLADENIĆ, OIB 74227787456, Lopača 10, 51218 Dražice; IVICA BOŠNJAK, OIB 31412035085, Čavle 85, 51219 Čavle; VALTER LUKANIĆ, OIB 50793092789, Umole 14, 51218 Dražice; STOILE STOJANOVSKI, OIB 00324772275, Studenca 88, 51260 Crikvenica; LASTE ATANASOVSKI, OIB 06313503367, Studenca 12, 51260 Crikvenica; ŽELJKO BUNČIĆ, OIB 28601165221, Braće Bačića 5, 51000 Rijeka; JOSIP VEŠLIGAJ, OIB 42768870271, Strahinje 37a, 49000 Krapina; DRAGAN RUŽIČIĆ, OIB 28195435619, Dubrovačka 4, 51000 Rijeka; MILENKO LATINČIĆ, OIB 23219246231, Brajšina 16, 51000 Rijeka</derivirana_varijabla>
  </DomainObject.Predmet.StrankaFormatedWithAdressOIB>
  <DomainObject.Predmet.StrankaWithAdress>
    <izvorni_sadrzaj>GOJČE JAKIMOVSKI Studenca 88,51260 Crikvenica,GORAN STOJANOVSKI Janka Polić Kamova 85,51000 Rijeka,KREŠIMIR MLADENIĆ Lopača 10,51218 Dražice,IVICA BOŠNJAK Čavle 85,51219 Čavle,VALTER LUKANIĆ Umole 14,51218 Dražice,STOILE STOJANOVSKI Studenca 88,51260 Crikvenica,LASTE ATANASOVSKI Studenca 12,51260 Crikvenica,ŽELJKO BUNČIĆ Braće Bačića 5,51000 Rijeka,JOSIP VEŠLIGAJ Strahinje 37a,49000 Krapina,DRAGAN RUŽIČIĆ Dubrovačka 4,51000 Rijeka,MILENKO LATINČIĆ Brajšina 16,51000 Rijeka</izvorni_sadrzaj>
    <derivirana_varijabla naziv="DomainObject.Predmet.StrankaWithAdress_1">GOJČE JAKIMOVSKI Studenca 88,51260 Crikvenica,GORAN STOJANOVSKI Janka Polić Kamova 85,51000 Rijeka,KREŠIMIR MLADENIĆ Lopača 10,51218 Dražice,IVICA BOŠNJAK Čavle 85,51219 Čavle,VALTER LUKANIĆ Umole 14,51218 Dražice,STOILE STOJANOVSKI Studenca 88,51260 Crikvenica,LASTE ATANASOVSKI Studenca 12,51260 Crikvenica,ŽELJKO BUNČIĆ Braće Bačića 5,51000 Rijeka,JOSIP VEŠLIGAJ Strahinje 37a,49000 Krapina,DRAGAN RUŽIČIĆ Dubrovačka 4,51000 Rijeka,MILENKO LATINČIĆ Brajšina 16,51000 Rijeka</derivirana_varijabla>
  </DomainObject.Predmet.StrankaWithAdress>
  <DomainObject.Predmet.StrankaWithAdressOIB>
    <izvorni_sadrzaj>GOJČE JAKIMOVSKI, OIB 46658391767, Studenca 88,51260 Crikvenica,GORAN STOJANOVSKI, OIB 34471209883, Janka Polić Kamova 85,51000 Rijeka,KREŠIMIR MLADENIĆ, OIB 74227787456, Lopača 10,51218 Dražice,IVICA BOŠNJAK, OIB 31412035085, Čavle 85,51219 Čavle,VALTER LUKANIĆ, OIB 50793092789, Umole 14,51218 Dražice,STOILE STOJANOVSKI, OIB 00324772275, Studenca 88,51260 Crikvenica,LASTE ATANASOVSKI, OIB 06313503367, Studenca 12,51260 Crikvenica,ŽELJKO BUNČIĆ, OIB 28601165221, Braće Bačića 5,51000 Rijeka,JOSIP VEŠLIGAJ, OIB 42768870271, Strahinje 37a,49000 Krapina,DRAGAN RUŽIČIĆ, OIB 28195435619, Dubrovačka 4,51000 Rijeka,MILENKO LATINČIĆ, OIB 23219246231, Brajšina 16,51000 Rijeka</izvorni_sadrzaj>
    <derivirana_varijabla naziv="DomainObject.Predmet.StrankaWithAdressOIB_1">GOJČE JAKIMOVSKI, OIB 46658391767, Studenca 88,51260 Crikvenica,GORAN STOJANOVSKI, OIB 34471209883, Janka Polić Kamova 85,51000 Rijeka,KREŠIMIR MLADENIĆ, OIB 74227787456, Lopača 10,51218 Dražice,IVICA BOŠNJAK, OIB 31412035085, Čavle 85,51219 Čavle,VALTER LUKANIĆ, OIB 50793092789, Umole 14,51218 Dražice,STOILE STOJANOVSKI, OIB 00324772275, Studenca 88,51260 Crikvenica,LASTE ATANASOVSKI, OIB 06313503367, Studenca 12,51260 Crikvenica,ŽELJKO BUNČIĆ, OIB 28601165221, Braće Bačića 5,51000 Rijeka,JOSIP VEŠLIGAJ, OIB 42768870271, Strahinje 37a,49000 Krapina,DRAGAN RUŽIČIĆ, OIB 28195435619, Dubrovačka 4,51000 Rijeka,MILENKO LATINČIĆ, OIB 23219246231, Brajšina 16,51000 Rijeka</derivirana_varijabla>
  </DomainObject.Predmet.StrankaWithAdressOIB>
  <DomainObject.Predmet.StrankaNazivFormated>
    <izvorni_sadrzaj>GOJČE JAKIMOVSKI,GORAN STOJANOVSKI,KREŠIMIR MLADENIĆ,IVICA BOŠNJAK,VALTER LUKANIĆ,STOILE STOJANOVSKI,LASTE ATANASOVSKI,ŽELJKO BUNČIĆ,JOSIP VEŠLIGAJ,DRAGAN RUŽIČIĆ,MILENKO LATINČIĆ</izvorni_sadrzaj>
    <derivirana_varijabla naziv="DomainObject.Predmet.StrankaNazivFormated_1">GOJČE JAKIMOVSKI,GORAN STOJANOVSKI,KREŠIMIR MLADENIĆ,IVICA BOŠNJAK,VALTER LUKANIĆ,STOILE STOJANOVSKI,LASTE ATANASOVSKI,ŽELJKO BUNČIĆ,JOSIP VEŠLIGAJ,DRAGAN RUŽIČIĆ,MILENKO LATINČIĆ</derivirana_varijabla>
  </DomainObject.Predmet.StrankaNazivFormated>
  <DomainObject.Predmet.StrankaNazivFormatedOIB>
    <izvorni_sadrzaj>GOJČE JAKIMOVSKI, OIB 46658391767,GORAN STOJANOVSKI, OIB 34471209883,KREŠIMIR MLADENIĆ, OIB 74227787456,IVICA BOŠNJAK, OIB 31412035085,VALTER LUKANIĆ, OIB 50793092789,STOILE STOJANOVSKI, OIB 00324772275,LASTE ATANASOVSKI, OIB 06313503367,ŽELJKO BUNČIĆ, OIB 28601165221,JOSIP VEŠLIGAJ, OIB 42768870271,DRAGAN RUŽIČIĆ, OIB 28195435619,MILENKO LATINČIĆ, OIB 23219246231</izvorni_sadrzaj>
    <derivirana_varijabla naziv="DomainObject.Predmet.StrankaNazivFormatedOIB_1">GOJČE JAKIMOVSKI, OIB 46658391767,GORAN STOJANOVSKI, OIB 34471209883,KREŠIMIR MLADENIĆ, OIB 74227787456,IVICA BOŠNJAK, OIB 31412035085,VALTER LUKANIĆ, OIB 50793092789,STOILE STOJANOVSKI, OIB 00324772275,LASTE ATANASOVSKI, OIB 06313503367,ŽELJKO BUNČIĆ, OIB 28601165221,JOSIP VEŠLIGAJ, OIB 42768870271,DRAGAN RUŽIČIĆ, OIB 28195435619,MILENKO LATINČIĆ, OIB 23219246231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GOJČE JAKIMOVSKI</item>
      <item>GORAN STOJANOVSKI</item>
      <item>KREŠIMIR MLADENIĆ</item>
      <item>IVICA BOŠNJAK</item>
      <item>VALTER LUKANIĆ</item>
      <item>STOILE STOJANOVSKI</item>
      <item>LASTE ATANASOVSKI</item>
      <item>ŽELJKO BUNČIĆ</item>
      <item>JOSIP VEŠLIGAJ</item>
      <item>DRAGAN RUŽIČIĆ</item>
      <item>MILENKO LATINČIĆ</item>
    </izvorni_sadrzaj>
    <derivirana_varijabla naziv="DomainObject.Predmet.StrankaListFormated_1">
      <item>GOJČE JAKIMOVSKI</item>
      <item>GORAN STOJANOVSKI</item>
      <item>KREŠIMIR MLADENIĆ</item>
      <item>IVICA BOŠNJAK</item>
      <item>VALTER LUKANIĆ</item>
      <item>STOILE STOJANOVSKI</item>
      <item>LASTE ATANASOVSKI</item>
      <item>ŽELJKO BUNČIĆ</item>
      <item>JOSIP VEŠLIGAJ</item>
      <item>DRAGAN RUŽIČIĆ</item>
      <item>MILENKO LATINČIĆ</item>
    </derivirana_varijabla>
  </DomainObject.Predmet.StrankaListFormated>
  <DomainObject.Predmet.StrankaListFormatedOIB>
    <izvorni_sadrzaj>
      <item>GOJČE JAKIMOVSKI, OIB 46658391767</item>
      <item>GORAN STOJANOVSKI, OIB 34471209883</item>
      <item>KREŠIMIR MLADENIĆ, OIB 74227787456</item>
      <item>IVICA BOŠNJAK, OIB 31412035085</item>
      <item>VALTER LUKANIĆ, OIB 50793092789</item>
      <item>STOILE STOJANOVSKI, OIB 00324772275</item>
      <item>LASTE ATANASOVSKI, OIB 06313503367</item>
      <item>ŽELJKO BUNČIĆ, OIB 28601165221</item>
      <item>JOSIP VEŠLIGAJ, OIB 42768870271</item>
      <item>DRAGAN RUŽIČIĆ, OIB 28195435619</item>
      <item>MILENKO LATINČIĆ, OIB 23219246231</item>
    </izvorni_sadrzaj>
    <derivirana_varijabla naziv="DomainObject.Predmet.StrankaListFormatedOIB_1">
      <item>GOJČE JAKIMOVSKI, OIB 46658391767</item>
      <item>GORAN STOJANOVSKI, OIB 34471209883</item>
      <item>KREŠIMIR MLADENIĆ, OIB 74227787456</item>
      <item>IVICA BOŠNJAK, OIB 31412035085</item>
      <item>VALTER LUKANIĆ, OIB 50793092789</item>
      <item>STOILE STOJANOVSKI, OIB 00324772275</item>
      <item>LASTE ATANASOVSKI, OIB 06313503367</item>
      <item>ŽELJKO BUNČIĆ, OIB 28601165221</item>
      <item>JOSIP VEŠLIGAJ, OIB 42768870271</item>
      <item>DRAGAN RUŽIČIĆ, OIB 28195435619</item>
      <item>MILENKO LATINČIĆ, OIB 23219246231</item>
    </derivirana_varijabla>
  </DomainObject.Predmet.StrankaListFormatedOIB>
  <DomainObject.Predmet.StrankaListFormatedWithAdress>
    <izvorni_sadrzaj>
      <item>GOJČE JAKIMOVSKI, Studenca 88, 51260 Crikvenica</item>
      <item>GORAN STOJANOVSKI, Janka Polić Kamova 85, 51000 Rijeka</item>
      <item>KREŠIMIR MLADENIĆ, Lopača 10, 51218 Dražice</item>
      <item>IVICA BOŠNJAK, Čavle 85, 51219 Čavle</item>
      <item>VALTER LUKANIĆ, Umole 14, 51218 Dražice</item>
      <item>STOILE STOJANOVSKI, Studenca 88, 51260 Crikvenica</item>
      <item>LASTE ATANASOVSKI, Studenca 12, 51260 Crikvenica</item>
      <item>ŽELJKO BUNČIĆ, Braće Bačića 5, 51000 Rijeka</item>
      <item>JOSIP VEŠLIGAJ, Strahinje 37a, 49000 Krapina</item>
      <item>DRAGAN RUŽIČIĆ, Dubrovačka 4, 51000 Rijeka</item>
      <item>MILENKO LATINČIĆ, Brajšina 16, 51000 Rijeka</item>
    </izvorni_sadrzaj>
    <derivirana_varijabla naziv="DomainObject.Predmet.StrankaListFormatedWithAdress_1">
      <item>GOJČE JAKIMOVSKI, Studenca 88, 51260 Crikvenica</item>
      <item>GORAN STOJANOVSKI, Janka Polić Kamova 85, 51000 Rijeka</item>
      <item>KREŠIMIR MLADENIĆ, Lopača 10, 51218 Dražice</item>
      <item>IVICA BOŠNJAK, Čavle 85, 51219 Čavle</item>
      <item>VALTER LUKANIĆ, Umole 14, 51218 Dražice</item>
      <item>STOILE STOJANOVSKI, Studenca 88, 51260 Crikvenica</item>
      <item>LASTE ATANASOVSKI, Studenca 12, 51260 Crikvenica</item>
      <item>ŽELJKO BUNČIĆ, Braće Bačića 5, 51000 Rijeka</item>
      <item>JOSIP VEŠLIGAJ, Strahinje 37a, 49000 Krapina</item>
      <item>DRAGAN RUŽIČIĆ, Dubrovačka 4, 51000 Rijeka</item>
      <item>MILENKO LATINČIĆ, Brajšina 16, 51000 Rijeka</item>
    </derivirana_varijabla>
  </DomainObject.Predmet.StrankaListFormatedWithAdress>
  <DomainObject.Predmet.StrankaListFormatedWithAdressOIB>
    <izvorni_sadrzaj>
      <item>GOJČE JAKIMOVSKI, OIB 46658391767, Studenca 88, 51260 Crikvenica</item>
      <item>GORAN STOJANOVSKI, OIB 34471209883, Janka Polić Kamova 85, 51000 Rijeka</item>
      <item>KREŠIMIR MLADENIĆ, OIB 74227787456, Lopača 10, 51218 Dražice</item>
      <item>IVICA BOŠNJAK, OIB 31412035085, Čavle 85, 51219 Čavle</item>
      <item>VALTER LUKANIĆ, OIB 50793092789, Umole 14, 51218 Dražice</item>
      <item>STOILE STOJANOVSKI, OIB 00324772275, Studenca 88, 51260 Crikvenica</item>
      <item>LASTE ATANASOVSKI, OIB 06313503367, Studenca 12, 51260 Crikvenica</item>
      <item>ŽELJKO BUNČIĆ, OIB 28601165221, Braće Bačića 5, 51000 Rijeka</item>
      <item>JOSIP VEŠLIGAJ, OIB 42768870271, Strahinje 37a, 49000 Krapina</item>
      <item>DRAGAN RUŽIČIĆ, OIB 28195435619, Dubrovačka 4, 51000 Rijeka</item>
      <item>MILENKO LATINČIĆ, OIB 23219246231, Brajšina 16, 51000 Rijeka</item>
    </izvorni_sadrzaj>
    <derivirana_varijabla naziv="DomainObject.Predmet.StrankaListFormatedWithAdressOIB_1">
      <item>GOJČE JAKIMOVSKI, OIB 46658391767, Studenca 88, 51260 Crikvenica</item>
      <item>GORAN STOJANOVSKI, OIB 34471209883, Janka Polić Kamova 85, 51000 Rijeka</item>
      <item>KREŠIMIR MLADENIĆ, OIB 74227787456, Lopača 10, 51218 Dražice</item>
      <item>IVICA BOŠNJAK, OIB 31412035085, Čavle 85, 51219 Čavle</item>
      <item>VALTER LUKANIĆ, OIB 50793092789, Umole 14, 51218 Dražice</item>
      <item>STOILE STOJANOVSKI, OIB 00324772275, Studenca 88, 51260 Crikvenica</item>
      <item>LASTE ATANASOVSKI, OIB 06313503367, Studenca 12, 51260 Crikvenica</item>
      <item>ŽELJKO BUNČIĆ, OIB 28601165221, Braće Bačića 5, 51000 Rijeka</item>
      <item>JOSIP VEŠLIGAJ, OIB 42768870271, Strahinje 37a, 49000 Krapina</item>
      <item>DRAGAN RUŽIČIĆ, OIB 28195435619, Dubrovačka 4, 51000 Rijeka</item>
      <item>MILENKO LATINČIĆ, OIB 23219246231, Brajšina 16, 51000 Rijeka</item>
    </derivirana_varijabla>
  </DomainObject.Predmet.StrankaListFormatedWithAdressOIB>
  <DomainObject.Predmet.StrankaListNazivFormated>
    <izvorni_sadrzaj>
      <item>GOJČE JAKIMOVSKI</item>
      <item>GORAN STOJANOVSKI</item>
      <item>KREŠIMIR MLADENIĆ</item>
      <item>IVICA BOŠNJAK</item>
      <item>VALTER LUKANIĆ</item>
      <item>STOILE STOJANOVSKI</item>
      <item>LASTE ATANASOVSKI</item>
      <item>ŽELJKO BUNČIĆ</item>
      <item>JOSIP VEŠLIGAJ</item>
      <item>DRAGAN RUŽIČIĆ</item>
      <item>MILENKO LATINČIĆ</item>
    </izvorni_sadrzaj>
    <derivirana_varijabla naziv="DomainObject.Predmet.StrankaListNazivFormated_1">
      <item>GOJČE JAKIMOVSKI</item>
      <item>GORAN STOJANOVSKI</item>
      <item>KREŠIMIR MLADENIĆ</item>
      <item>IVICA BOŠNJAK</item>
      <item>VALTER LUKANIĆ</item>
      <item>STOILE STOJANOVSKI</item>
      <item>LASTE ATANASOVSKI</item>
      <item>ŽELJKO BUNČIĆ</item>
      <item>JOSIP VEŠLIGAJ</item>
      <item>DRAGAN RUŽIČIĆ</item>
      <item>MILENKO LATINČIĆ</item>
    </derivirana_varijabla>
  </DomainObject.Predmet.StrankaListNazivFormated>
  <DomainObject.Predmet.StrankaListNazivFormatedOIB>
    <izvorni_sadrzaj>
      <item>GOJČE JAKIMOVSKI, OIB 46658391767</item>
      <item>GORAN STOJANOVSKI, OIB 34471209883</item>
      <item>KREŠIMIR MLADENIĆ, OIB 74227787456</item>
      <item>IVICA BOŠNJAK, OIB 31412035085</item>
      <item>VALTER LUKANIĆ, OIB 50793092789</item>
      <item>STOILE STOJANOVSKI, OIB 00324772275</item>
      <item>LASTE ATANASOVSKI, OIB 06313503367</item>
      <item>ŽELJKO BUNČIĆ, OIB 28601165221</item>
      <item>JOSIP VEŠLIGAJ, OIB 42768870271</item>
      <item>DRAGAN RUŽIČIĆ, OIB 28195435619</item>
      <item>MILENKO LATINČIĆ, OIB 23219246231</item>
    </izvorni_sadrzaj>
    <derivirana_varijabla naziv="DomainObject.Predmet.StrankaListNazivFormatedOIB_1">
      <item>GOJČE JAKIMOVSKI, OIB 46658391767</item>
      <item>GORAN STOJANOVSKI, OIB 34471209883</item>
      <item>KREŠIMIR MLADENIĆ, OIB 74227787456</item>
      <item>IVICA BOŠNJAK, OIB 31412035085</item>
      <item>VALTER LUKANIĆ, OIB 50793092789</item>
      <item>STOILE STOJANOVSKI, OIB 00324772275</item>
      <item>LASTE ATANASOVSKI, OIB 06313503367</item>
      <item>ŽELJKO BUNČIĆ, OIB 28601165221</item>
      <item>JOSIP VEŠLIGAJ, OIB 42768870271</item>
      <item>DRAGAN RUŽIČIĆ, OIB 28195435619</item>
      <item>MILENKO LATINČIĆ, OIB 23219246231</item>
    </derivirana_varijabla>
  </DomainObject.Predmet.StrankaListNazivFormatedOIB>
  <DomainObject.Predmet.ProtuStrankaListFormated>
    <izvorni_sadrzaj>
      <item>ZIDAR d.o.o.</item>
    </izvorni_sadrzaj>
    <derivirana_varijabla naziv="DomainObject.Predmet.ProtuStrankaListFormated_1">
      <item>ZIDAR d.o.o.</item>
    </derivirana_varijabla>
  </DomainObject.Predmet.ProtuStrankaListFormated>
  <DomainObject.Predmet.ProtuStrankaListFormatedOIB>
    <izvorni_sadrzaj>
      <item>ZIDAR d.o.o., OIB 85272274160</item>
    </izvorni_sadrzaj>
    <derivirana_varijabla naziv="DomainObject.Predmet.ProtuStrankaListFormatedOIB_1">
      <item>ZIDAR d.o.o., OIB 85272274160</item>
    </derivirana_varijabla>
  </DomainObject.Predmet.ProtuStrankaListFormatedOIB>
  <DomainObject.Predmet.ProtuStrankaListFormatedWithAdress>
    <izvorni_sadrzaj>
      <item>ZIDAR d.o.o., Janka Polić Kamova 85, 51000 Rijeka</item>
    </izvorni_sadrzaj>
    <derivirana_varijabla naziv="DomainObject.Predmet.ProtuStrankaListFormatedWithAdress_1">
      <item>ZIDAR d.o.o., Janka Polić Kamova 85, 51000 Rijeka</item>
    </derivirana_varijabla>
  </DomainObject.Predmet.ProtuStrankaListFormatedWithAdress>
  <DomainObject.Predmet.ProtuStrankaListFormatedWithAdressOIB>
    <izvorni_sadrzaj>
      <item>ZIDAR d.o.o., OIB 85272274160, Janka Polić Kamova 85, 51000 Rijeka</item>
    </izvorni_sadrzaj>
    <derivirana_varijabla naziv="DomainObject.Predmet.ProtuStrankaListFormatedWithAdressOIB_1">
      <item>ZIDAR d.o.o., OIB 85272274160, Janka Polić Kamova 85, 51000 Rijeka</item>
    </derivirana_varijabla>
  </DomainObject.Predmet.ProtuStrankaListFormatedWithAdressOIB>
  <DomainObject.Predmet.ProtuStrankaListNazivFormated>
    <izvorni_sadrzaj>
      <item>ZIDAR d.o.o.</item>
    </izvorni_sadrzaj>
    <derivirana_varijabla naziv="DomainObject.Predmet.ProtuStrankaListNazivFormated_1">
      <item>ZIDAR d.o.o.</item>
    </derivirana_varijabla>
  </DomainObject.Predmet.ProtuStrankaListNazivFormated>
  <DomainObject.Predmet.ProtuStrankaListNazivFormatedOIB>
    <izvorni_sadrzaj>
      <item>ZIDAR d.o.o., OIB 85272274160</item>
    </izvorni_sadrzaj>
    <derivirana_varijabla naziv="DomainObject.Predmet.ProtuStrankaListNazivFormatedOIB_1">
      <item>ZIDAR d.o.o., OIB 85272274160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2018.</izvorni_sadrzaj>
    <derivirana_varijabla naziv="DomainObject.Datum_1">19. veljače 2018.</derivirana_varijabla>
  </DomainObject.Datum>
  <DomainObject.PoslovniBrojDokumenta>
    <izvorni_sadrzaj/>
    <derivirana_varijabla naziv="DomainObject.PoslovniBrojDokumenta_1"/>
  </DomainObject.PoslovniBrojDokumenta>
  <DomainObject.Predmet.StrankaIDrugi>
    <izvorni_sadrzaj>GOJČE JAKIMOVSKI i dr.</izvorni_sadrzaj>
    <derivirana_varijabla naziv="DomainObject.Predmet.StrankaIDrugi_1">GOJČE JAKIMOVSKI i dr.</derivirana_varijabla>
  </DomainObject.Predmet.StrankaIDrugi>
  <DomainObject.Predmet.ProtustrankaIDrugi>
    <izvorni_sadrzaj>ZIDAR d.o.o.</izvorni_sadrzaj>
    <derivirana_varijabla naziv="DomainObject.Predmet.ProtustrankaIDrugi_1">ZIDAR d.o.o.</derivirana_varijabla>
  </DomainObject.Predmet.ProtustrankaIDrugi>
  <DomainObject.Predmet.StrankaIDrugiAdressOIB>
    <izvorni_sadrzaj>GOJČE JAKIMOVSKI, OIB 46658391767, Studenca 88, 51260 Crikvenica i dr.</izvorni_sadrzaj>
    <derivirana_varijabla naziv="DomainObject.Predmet.StrankaIDrugiAdressOIB_1">GOJČE JAKIMOVSKI, OIB 46658391767, Studenca 88, 51260 Crikvenica i dr.</derivirana_varijabla>
  </DomainObject.Predmet.StrankaIDrugiAdressOIB>
  <DomainObject.Predmet.ProtustrankaIDrugiAdressOIB>
    <izvorni_sadrzaj>ZIDAR d.o.o., OIB 85272274160, Janka Polić Kamova 85, 51000 Rijeka</izvorni_sadrzaj>
    <derivirana_varijabla naziv="DomainObject.Predmet.ProtustrankaIDrugiAdressOIB_1">ZIDAR d.o.o., OIB 85272274160, Janka Polić Kamova 85,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GOJČE JAKIMOVSKI</item>
      <item>ZIDAR d.o.o.</item>
      <item>GORAN STOJANOVSKI</item>
      <item>KREŠIMIR MLADENIĆ</item>
      <item>IVICA BOŠNJAK</item>
      <item>VALTER LUKANIĆ</item>
      <item>STOILE STOJANOVSKI</item>
      <item>LASTE ATANASOVSKI</item>
      <item>ŽELJKO BUNČIĆ</item>
      <item>JOSIP VEŠLIGAJ</item>
      <item>DRAGAN RUŽIČIĆ</item>
      <item>MILENKO LATINČIĆ</item>
    </izvorni_sadrzaj>
    <derivirana_varijabla naziv="DomainObject.Predmet.SudioniciListNaziv_1">
      <item>GOJČE JAKIMOVSKI</item>
      <item>ZIDAR d.o.o.</item>
      <item>GORAN STOJANOVSKI</item>
      <item>KREŠIMIR MLADENIĆ</item>
      <item>IVICA BOŠNJAK</item>
      <item>VALTER LUKANIĆ</item>
      <item>STOILE STOJANOVSKI</item>
      <item>LASTE ATANASOVSKI</item>
      <item>ŽELJKO BUNČIĆ</item>
      <item>JOSIP VEŠLIGAJ</item>
      <item>DRAGAN RUŽIČIĆ</item>
      <item>MILENKO LATINČIĆ</item>
    </derivirana_varijabla>
  </DomainObject.Predmet.SudioniciListNaziv>
  <DomainObject.Predmet.SudioniciListAdressOIB>
    <izvorni_sadrzaj>
      <item>GOJČE JAKIMOVSKI, OIB 46658391767, Studenca 88,51260 Crikvenica</item>
      <item>ZIDAR d.o.o., OIB 85272274160, Janka Polić Kamova 85,51000 Rijeka</item>
      <item>GORAN STOJANOVSKI, OIB 34471209883, Janka Polić Kamova 85,51000 Rijeka</item>
      <item>KREŠIMIR MLADENIĆ, OIB 74227787456, Lopača 10,51218 Dražice</item>
      <item>IVICA BOŠNJAK, OIB 31412035085, Čavle 85,51219 Čavle</item>
      <item>VALTER LUKANIĆ, OIB 50793092789, Umole 14,51218 Dražice</item>
      <item>STOILE STOJANOVSKI, OIB 00324772275, Studenca 88,51260 Crikvenica</item>
      <item>LASTE ATANASOVSKI, OIB 06313503367, Studenca 12,51260 Crikvenica</item>
      <item>ŽELJKO BUNČIĆ, OIB 28601165221, Braće Bačića 5,51000 Rijeka</item>
      <item>JOSIP VEŠLIGAJ, OIB 42768870271, Strahinje 37a,49000 Krapina</item>
      <item>DRAGAN RUŽIČIĆ, OIB 28195435619, Dubrovačka 4,51000 Rijeka</item>
      <item>MILENKO LATINČIĆ, OIB 23219246231, Brajšina 16,51000 Rijeka</item>
    </izvorni_sadrzaj>
    <derivirana_varijabla naziv="DomainObject.Predmet.SudioniciListAdressOIB_1">
      <item>GOJČE JAKIMOVSKI, OIB 46658391767, Studenca 88,51260 Crikvenica</item>
      <item>ZIDAR d.o.o., OIB 85272274160, Janka Polić Kamova 85,51000 Rijeka</item>
      <item>GORAN STOJANOVSKI, OIB 34471209883, Janka Polić Kamova 85,51000 Rijeka</item>
      <item>KREŠIMIR MLADENIĆ, OIB 74227787456, Lopača 10,51218 Dražice</item>
      <item>IVICA BOŠNJAK, OIB 31412035085, Čavle 85,51219 Čavle</item>
      <item>VALTER LUKANIĆ, OIB 50793092789, Umole 14,51218 Dražice</item>
      <item>STOILE STOJANOVSKI, OIB 00324772275, Studenca 88,51260 Crikvenica</item>
      <item>LASTE ATANASOVSKI, OIB 06313503367, Studenca 12,51260 Crikvenica</item>
      <item>ŽELJKO BUNČIĆ, OIB 28601165221, Braće Bačića 5,51000 Rijeka</item>
      <item>JOSIP VEŠLIGAJ, OIB 42768870271, Strahinje 37a,49000 Krapina</item>
      <item>DRAGAN RUŽIČIĆ, OIB 28195435619, Dubrovačka 4,51000 Rijeka</item>
      <item>MILENKO LATINČIĆ, OIB 23219246231, Brajšina 16,51000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46658391767</item>
      <item>, OIB 85272274160</item>
      <item>, OIB 34471209883</item>
      <item>, OIB 74227787456</item>
      <item>, OIB 31412035085</item>
      <item>, OIB 50793092789</item>
      <item>, OIB 00324772275</item>
      <item>, OIB 06313503367</item>
      <item>, OIB 28601165221</item>
      <item>, OIB 42768870271</item>
      <item>, OIB 28195435619</item>
      <item>, OIB 23219246231</item>
    </izvorni_sadrzaj>
    <derivirana_varijabla naziv="DomainObject.Predmet.SudioniciListNazivOIB_1">
      <item>, OIB 46658391767</item>
      <item>, OIB 85272274160</item>
      <item>, OIB 34471209883</item>
      <item>, OIB 74227787456</item>
      <item>, OIB 31412035085</item>
      <item>, OIB 50793092789</item>
      <item>, OIB 00324772275</item>
      <item>, OIB 06313503367</item>
      <item>, OIB 28601165221</item>
      <item>, OIB 42768870271</item>
      <item>, OIB 28195435619</item>
      <item>, OIB 23219246231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71882D-9827-44F1-B12F-E41D80C46BB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255</properties:Words>
  <properties:Characters>1385</properties:Characters>
  <properties:Lines>42</properties:Lines>
  <properties:Paragraphs>14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2018-02-19T10:12:00Z</dcterms:created>
  <dc:creator>dcmelik</dc:creator>
  <cp:lastModifiedBy>Jasna Radulović</cp:lastModifiedBy>
  <cp:lastPrinted>2018-02-19T10:16:00Z</cp:lastPrinted>
  <dcterms:modified xmlns:xsi="http://www.w3.org/2001/XMLSchema-instance" xsi:type="dcterms:W3CDTF">2018-02-19T10:18:00Z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77-18 dopuna prij..docx</vt:lpwstr>
  </prop:property>
  <prop:property name="CC_coloring" pid="4" fmtid="{D5CDD505-2E9C-101B-9397-08002B2CF9AE}">
    <vt:bool>false</vt:bool>
  </prop:property>
  <prop:property name="BrojStranica" pid="5" fmtid="{D5CDD505-2E9C-101B-9397-08002B2CF9AE}">
    <vt:i4>1</vt:i4>
  </prop:property>
</prop:Properties>
</file>