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310b" w14:paraId="dc8310b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0C59D1" w:rsidP="00AC36B8" w:rsidR="000C59D1" w:rsidRPr="000C59D1">
      <w:pPr>
        <w:ind w:firstLine="360"/>
        <w:jc w:val="right"/>
        <w:rPr>
          <w:b/>
        </w:rPr>
      </w:pPr>
      <w:r w:rsidRPr="000C59D1">
        <w:rPr>
          <w:b/>
        </w:rPr>
        <w:t xml:space="preserve">JOVAN MILAK, Knin, </w:t>
      </w:r>
    </w:p>
    <w:p w:rsidRDefault="000C59D1" w:rsidP="00AC36B8" w:rsidR="00475BD5" w:rsidRPr="000C59D1">
      <w:pPr>
        <w:ind w:firstLine="360"/>
        <w:jc w:val="right"/>
        <w:rPr>
          <w:b/>
        </w:rPr>
      </w:pPr>
      <w:r w:rsidRPr="000C59D1">
        <w:rPr>
          <w:b/>
        </w:rPr>
        <w:t>Hrvatskih Generala 10</w:t>
      </w:r>
    </w:p>
    <w:p w:rsidRDefault="000C59D1" w:rsidP="00AC36B8" w:rsidR="000C59D1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0C59D1">
        <w:t>39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E705FB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0C59D1">
        <w:t>METAL MILAK j.d.o.o. za građenje i trgovinu, Knin, Hrvatskih Generala 10, OIB:05502745438.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E705FB">
        <w:rPr>
          <w:bCs/>
        </w:rPr>
        <w:t>20. travnja</w:t>
      </w:r>
      <w:r w:rsidR="0064551A" w:rsidRPr="0064551A">
        <w:rPr>
          <w:bCs/>
        </w:rPr>
        <w:t xml:space="preserve"> 2016. u </w:t>
      </w:r>
      <w:r w:rsidR="00E705FB">
        <w:rPr>
          <w:bCs/>
        </w:rPr>
        <w:t>12,40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E705FB">
        <w:rPr>
          <w:bCs/>
        </w:rPr>
        <w:t xml:space="preserve"> 20. travnja </w:t>
      </w:r>
      <w:r w:rsidR="0064551A" w:rsidRPr="0064551A">
        <w:rPr>
          <w:bCs/>
        </w:rPr>
        <w:t xml:space="preserve">2016. u </w:t>
      </w:r>
      <w:r w:rsidR="00E705FB">
        <w:rPr>
          <w:bCs/>
        </w:rPr>
        <w:t xml:space="preserve">12,50 </w:t>
      </w:r>
      <w:r w:rsidR="0064551A" w:rsidRPr="0064551A">
        <w:rPr>
          <w:bCs/>
        </w:rPr>
        <w:t>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E705FB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60BE0">
      <w:t>33</w:t>
    </w:r>
    <w:r w:rsidR="000C59D1">
      <w:t>9</w:t>
    </w:r>
    <w:r w:rsidR="00434A9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C59D1"/>
    <w:rsid w:val="000E2300"/>
    <w:rsid w:val="000F1A91"/>
    <w:rsid w:val="000F39EF"/>
    <w:rsid w:val="000F66B7"/>
    <w:rsid w:val="00102A68"/>
    <w:rsid w:val="00102EA6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705FB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102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E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E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E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E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102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E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E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E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E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MILAK j.d.o.o. za građenje i trgovinu</izvorni_sadrzaj>
    <derivirana_varijabla naziv="DomainObject.Predmet.ProtustrankaFormated_1">  METAL MILAK j.d.o.o. za građenje i trgovinu</derivirana_varijabla>
  </DomainObject.Predmet.ProtustrankaFormated>
  <DomainObject.Predmet.ProtustrankaFormatedOIB>
    <izvorni_sadrzaj>  METAL MILAK j.d.o.o. za građenje i trgovinu, OIB 05502745438</izvorni_sadrzaj>
    <derivirana_varijabla naziv="DomainObject.Predmet.ProtustrankaFormatedOIB_1">  METAL MILAK j.d.o.o. za građenje i trgovinu, OIB 05502745438</derivirana_varijabla>
  </DomainObject.Predmet.ProtustrankaFormatedOIB>
  <DomainObject.Predmet.ProtustrankaFormatedWithAdress>
    <izvorni_sadrzaj> METAL MILAK j.d.o.o. za građenje i trgovinu, Hrvatskih Generala 10 , 22300 Knin</izvorni_sadrzaj>
    <derivirana_varijabla naziv="DomainObject.Predmet.ProtustrankaFormatedWithAdress_1"> METAL MILAK j.d.o.o. za građenje i trgovinu, Hrvatskih Generala 10 , 22300 Knin</derivirana_varijabla>
  </DomainObject.Predmet.ProtustrankaFormatedWithAdress>
  <DomainObject.Predmet.ProtustrankaFormatedWithAdressOIB>
    <izvorni_sadrzaj> METAL MILAK j.d.o.o. za građenje i trgovinu, OIB 05502745438, Hrvatskih Generala 10 , 22300 Knin</izvorni_sadrzaj>
    <derivirana_varijabla naziv="DomainObject.Predmet.ProtustrankaFormatedWithAdressOIB_1"> METAL MILAK j.d.o.o. za građenje i trgovinu, OIB 05502745438, Hrvatskih Generala 10 , 22300 Knin</derivirana_varijabla>
  </DomainObject.Predmet.ProtustrankaFormatedWithAdressOIB>
  <DomainObject.Predmet.ProtustrankaWithAdress>
    <izvorni_sadrzaj>METAL MILAK j.d.o.o. za građenje i trgovinu Hrvatskih Generala 10 , 22300 Knin</izvorni_sadrzaj>
    <derivirana_varijabla naziv="DomainObject.Predmet.ProtustrankaWithAdress_1">METAL MILAK j.d.o.o. za građenje i trgovinu Hrvatskih Generala 10 , 22300 Knin</derivirana_varijabla>
  </DomainObject.Predmet.ProtustrankaWithAdress>
  <DomainObject.Predmet.ProtustrankaWithAdressOIB>
    <izvorni_sadrzaj>METAL MILAK j.d.o.o. za građenje i trgovinu, OIB 05502745438, Hrvatskih Generala 10 , 22300 Knin</izvorni_sadrzaj>
    <derivirana_varijabla naziv="DomainObject.Predmet.ProtustrankaWithAdressOIB_1">METAL MILAK j.d.o.o. za građenje i trgovinu, OIB 05502745438, Hrvatskih Generala 10 , 22300 Knin</derivirana_varijabla>
  </DomainObject.Predmet.ProtustrankaWithAdressOIB>
  <DomainObject.Predmet.ProtustrankaNazivFormated>
    <izvorni_sadrzaj>METAL MILAK j.d.o.o. za građenje i trgovinu</izvorni_sadrzaj>
    <derivirana_varijabla naziv="DomainObject.Predmet.ProtustrankaNazivFormated_1">METAL MILAK j.d.o.o. za građenje i trgovinu</derivirana_varijabla>
  </DomainObject.Predmet.ProtustrankaNazivFormated>
  <DomainObject.Predmet.ProtustrankaNazivFormatedOIB>
    <izvorni_sadrzaj>METAL MILAK j.d.o.o. za građenje i trgovinu, OIB 05502745438</izvorni_sadrzaj>
    <derivirana_varijabla naziv="DomainObject.Predmet.ProtustrankaNazivFormatedOIB_1">METAL MILAK j.d.o.o. za građenje i trgovinu, OIB 05502745438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METAL MILAK j.d.o.o. za građenje i trgovinu</item>
    </izvorni_sadrzaj>
    <derivirana_varijabla naziv="DomainObject.Predmet.ProtuStrankaListFormated_1">
      <item>METAL MILAK j.d.o.o. za građenje i trgovinu</item>
    </derivirana_varijabla>
  </DomainObject.Predmet.ProtuStrankaListFormated>
  <DomainObject.Predmet.ProtuStrankaListFormatedOIB>
    <izvorni_sadrzaj>
      <item>METAL MILAK j.d.o.o. za građenje i trgovinu, OIB 05502745438</item>
    </izvorni_sadrzaj>
    <derivirana_varijabla naziv="DomainObject.Predmet.ProtuStrankaListFormatedOIB_1">
      <item>METAL MILAK j.d.o.o. za građenje i trgovinu, OIB 05502745438</item>
    </derivirana_varijabla>
  </DomainObject.Predmet.ProtuStrankaListFormatedOIB>
  <DomainObject.Predmet.ProtuStrankaListFormatedWithAdress>
    <izvorni_sadrzaj>
      <item>METAL MILAK j.d.o.o. za građenje i trgovinu, Hrvatskih Generala 10 , 22300 Knin</item>
    </izvorni_sadrzaj>
    <derivirana_varijabla naziv="DomainObject.Predmet.ProtuStrankaListFormatedWithAdress_1">
      <item>METAL MILAK j.d.o.o. za građenje i trgovinu, Hrvatskih Generala 10 , 22300 Knin</item>
    </derivirana_varijabla>
  </DomainObject.Predmet.ProtuStrankaListFormatedWithAdress>
  <DomainObject.Predmet.ProtuStrankaListFormatedWithAdressOIB>
    <izvorni_sadrzaj>
      <item>METAL MILAK j.d.o.o. za građenje i trgovinu, OIB 05502745438, Hrvatskih Generala 10 , 22300 Knin</item>
    </izvorni_sadrzaj>
    <derivirana_varijabla naziv="DomainObject.Predmet.ProtuStrankaListFormatedWithAdressOIB_1">
      <item>METAL MILAK j.d.o.o. za građenje i trgovinu, OIB 05502745438, Hrvatskih Generala 10 , 22300 Knin</item>
    </derivirana_varijabla>
  </DomainObject.Predmet.ProtuStrankaListFormatedWithAdressOIB>
  <DomainObject.Predmet.ProtuStrankaListNazivFormated>
    <izvorni_sadrzaj>
      <item>METAL MILAK j.d.o.o. za građenje i trgovinu</item>
    </izvorni_sadrzaj>
    <derivirana_varijabla naziv="DomainObject.Predmet.ProtuStrankaListNazivFormated_1">
      <item>METAL MILAK j.d.o.o. za građenje i trgovinu</item>
    </derivirana_varijabla>
  </DomainObject.Predmet.ProtuStrankaListNazivFormated>
  <DomainObject.Predmet.ProtuStrankaListNazivFormatedOIB>
    <izvorni_sadrzaj>
      <item>METAL MILAK j.d.o.o. za građenje i trgovinu, OIB 05502745438</item>
    </izvorni_sadrzaj>
    <derivirana_varijabla naziv="DomainObject.Predmet.ProtuStrankaListNazivFormatedOIB_1">
      <item>METAL MILAK j.d.o.o. za građenje i trgovinu, OIB 05502745438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METAL MILAK j.d.o.o. za građenje i trgovinu</izvorni_sadrzaj>
    <derivirana_varijabla naziv="DomainObject.Predmet.ProtustrankaIDrugi_1">METAL MILAK j.d.o.o.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METAL MILAK j.d.o.o. za građenje i trgovinu, OIB 05502745438, Hrvatskih Generala 10 , 22300 Knin</izvorni_sadrzaj>
    <derivirana_varijabla naziv="DomainObject.Predmet.ProtustrankaIDrugiAdressOIB_1">METAL MILAK j.d.o.o. za građenje i trgovinu, OIB 05502745438, Hrvatskih Generala 10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METAL MILAK j.d.o.o. za građenje i trgovinu</item>
    </izvorni_sadrzaj>
    <derivirana_varijabla naziv="DomainObject.Predmet.SudioniciListNaziv_1">
      <item>FINA - Podružnica Šibenik</item>
      <item>METAL MILAK j.d.o.o. za građenje i trgovinu</item>
    </derivirana_varijabla>
  </DomainObject.Predmet.SudioniciListNaziv>
  <DomainObject.Predmet.SudioniciListAdressOIB>
    <izvorni_sadrzaj>
      <item>FINA - Podružnica Šibenik, OIB 85821130368, Perivoj L. Marune 1,22000 Šibenik</item>
      <item>METAL MILAK j.d.o.o. za građenje i trgovinu, OIB 05502745438, Hrvatskih Generala 10 ,22300 Knin</item>
    </izvorni_sadrzaj>
    <derivirana_varijabla naziv="DomainObject.Predmet.SudioniciListAdressOIB_1">
      <item>FINA - Podružnica Šibenik, OIB 85821130368, Perivoj L. Marune 1,22000 Šibenik</item>
      <item>METAL MILAK j.d.o.o. za građenje i trgovinu, OIB 05502745438, Hrvatskih Generala 10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05502745438</item>
    </izvorni_sadrzaj>
    <derivirana_varijabla naziv="DomainObject.Predmet.SudioniciListNazivOIB_1">
      <item>, OIB 85821130368</item>
      <item>, OIB 05502745438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21D88-DBB7-4FC0-AF48-08A204ABA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820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2016-03-15T13:32:00Z</dcterms:created>
  <dc:creator>Ardena Bajlo</dc:creator>
  <cp:lastModifiedBy>Merlina Klišmanić</cp:lastModifiedBy>
  <cp:lastPrinted>2016-03-22T13:20:00Z</cp:lastPrinted>
  <dcterms:modified xmlns:xsi="http://www.w3.org/2001/XMLSchema-instance" xsi:type="dcterms:W3CDTF">2016-03-31T12:45:00Z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